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BDA86" w14:textId="2DF654F7" w:rsidR="0077258D" w:rsidRPr="0077258D" w:rsidRDefault="00370E82" w:rsidP="0077258D">
      <w:pPr>
        <w:rPr>
          <w:rFonts w:ascii="Times New Roman" w:hAnsi="Times New Roman" w:cs="Times New Roman"/>
        </w:rPr>
      </w:pPr>
      <w:r>
        <w:rPr>
          <w:noProof/>
          <w:lang w:eastAsia="en-GB"/>
        </w:rPr>
        <w:drawing>
          <wp:anchor distT="0" distB="0" distL="114300" distR="114300" simplePos="0" relativeHeight="251659264" behindDoc="1" locked="0" layoutInCell="1" allowOverlap="1" wp14:anchorId="57C0DA61" wp14:editId="5E2653A2">
            <wp:simplePos x="0" y="0"/>
            <wp:positionH relativeFrom="margin">
              <wp:align>left</wp:align>
            </wp:positionH>
            <wp:positionV relativeFrom="paragraph">
              <wp:posOffset>776605</wp:posOffset>
            </wp:positionV>
            <wp:extent cx="6607810" cy="2876550"/>
            <wp:effectExtent l="0" t="0" r="2540" b="0"/>
            <wp:wrapNone/>
            <wp:docPr id="1771215285" name="Picture 1771215285"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D07FC" w14:textId="22251965" w:rsidR="00A42D83" w:rsidRDefault="00A42D83">
      <w:pPr>
        <w:spacing w:after="0"/>
        <w:jc w:val="left"/>
        <w:rPr>
          <w:rFonts w:ascii="Times New Roman" w:hAnsi="Times New Roman" w:cs="Times New Roman"/>
        </w:rPr>
      </w:pPr>
    </w:p>
    <w:p w14:paraId="774B65ED" w14:textId="77777777" w:rsidR="0017755C" w:rsidRDefault="0017755C" w:rsidP="005D118F">
      <w:pPr>
        <w:pStyle w:val="ZT"/>
        <w:framePr w:w="10206" w:h="3701" w:hRule="exact" w:wrap="notBeside" w:vAnchor="page" w:hAnchor="page" w:x="1306" w:y="1036" w:anchorLock="1"/>
      </w:pPr>
      <w:bookmarkStart w:id="0" w:name="_Hlk161058172"/>
    </w:p>
    <w:p w14:paraId="7C1D49CB" w14:textId="65975376" w:rsidR="0017755C" w:rsidRPr="005F15AB" w:rsidRDefault="005F15AB" w:rsidP="005D118F">
      <w:pPr>
        <w:pStyle w:val="ZT"/>
        <w:framePr w:w="10206" w:h="3701" w:hRule="exact" w:wrap="notBeside" w:vAnchor="page" w:hAnchor="page" w:x="1306" w:y="1036" w:anchorLock="1"/>
        <w:rPr>
          <w:rFonts w:ascii="Arial" w:hAnsi="Arial" w:cs="Arial"/>
          <w:sz w:val="56"/>
          <w:szCs w:val="56"/>
        </w:rPr>
      </w:pPr>
      <w:r>
        <w:rPr>
          <w:rFonts w:ascii="Arial" w:hAnsi="Arial" w:cs="Arial"/>
          <w:sz w:val="56"/>
          <w:szCs w:val="56"/>
        </w:rPr>
        <w:t xml:space="preserve">Annex to </w:t>
      </w:r>
      <w:r w:rsidR="0017755C" w:rsidRPr="005F15AB">
        <w:rPr>
          <w:rFonts w:ascii="Arial" w:hAnsi="Arial" w:cs="Arial"/>
          <w:sz w:val="56"/>
          <w:szCs w:val="56"/>
        </w:rPr>
        <w:t>ETSI EN 300 395-2</w:t>
      </w:r>
    </w:p>
    <w:bookmarkEnd w:id="0"/>
    <w:p w14:paraId="5B7FAB66" w14:textId="2C3FFDBF" w:rsidR="00646A5D" w:rsidRPr="0077258D" w:rsidRDefault="00646A5D" w:rsidP="005D118F">
      <w:pPr>
        <w:framePr w:w="10206" w:h="3701" w:hRule="exact" w:wrap="notBeside" w:vAnchor="page" w:hAnchor="page" w:x="1306" w:y="1036" w:anchorLock="1"/>
        <w:widowControl w:val="0"/>
        <w:overflowPunct w:val="0"/>
        <w:autoSpaceDE w:val="0"/>
        <w:autoSpaceDN w:val="0"/>
        <w:adjustRightInd w:val="0"/>
        <w:spacing w:after="0" w:line="240" w:lineRule="atLeast"/>
        <w:jc w:val="center"/>
        <w:textAlignment w:val="baseline"/>
        <w:rPr>
          <w:rFonts w:ascii="Arial" w:hAnsi="Arial" w:cs="Times New Roman"/>
          <w:b/>
          <w:sz w:val="34"/>
        </w:rPr>
      </w:pPr>
    </w:p>
    <w:p w14:paraId="1EC502D8" w14:textId="77777777" w:rsidR="00370E82" w:rsidRDefault="00370E82" w:rsidP="003817F4">
      <w:pPr>
        <w:pStyle w:val="ZT"/>
      </w:pPr>
    </w:p>
    <w:p w14:paraId="49521A21" w14:textId="77777777" w:rsidR="00370E82" w:rsidRDefault="00370E82" w:rsidP="003817F4">
      <w:pPr>
        <w:pStyle w:val="ZT"/>
      </w:pPr>
    </w:p>
    <w:p w14:paraId="2BEBE2FB" w14:textId="77777777" w:rsidR="00370E82" w:rsidRDefault="00370E82" w:rsidP="003817F4">
      <w:pPr>
        <w:pStyle w:val="ZT"/>
      </w:pPr>
    </w:p>
    <w:p w14:paraId="59EBE432" w14:textId="6DC14E75" w:rsidR="003817F4" w:rsidRPr="00CF2109" w:rsidRDefault="003817F4" w:rsidP="003817F4">
      <w:pPr>
        <w:pStyle w:val="ZT"/>
      </w:pPr>
      <w:r w:rsidRPr="00CF2109">
        <w:t>Terrestrial Trunked Radio (TETRA);</w:t>
      </w:r>
    </w:p>
    <w:p w14:paraId="499E251C" w14:textId="77777777" w:rsidR="003817F4" w:rsidRPr="00CF2109" w:rsidRDefault="003817F4" w:rsidP="003817F4">
      <w:pPr>
        <w:pStyle w:val="ZT"/>
      </w:pPr>
      <w:r w:rsidRPr="00CF2109">
        <w:t>Speech codec for full-rate traffic channel;</w:t>
      </w:r>
    </w:p>
    <w:p w14:paraId="54BCA7BD" w14:textId="77777777" w:rsidR="008C2C9C" w:rsidRDefault="003817F4" w:rsidP="008C2C9C">
      <w:pPr>
        <w:pStyle w:val="ZT"/>
        <w:spacing w:before="360" w:after="120"/>
      </w:pPr>
      <w:bookmarkStart w:id="1" w:name="_Hlk161058514"/>
      <w:r w:rsidRPr="00CF2109">
        <w:t>Part 2: TETRA codec</w:t>
      </w:r>
    </w:p>
    <w:p w14:paraId="21F2C8B8" w14:textId="3029F584" w:rsidR="003817F4" w:rsidRDefault="003817F4" w:rsidP="008C2C9C">
      <w:pPr>
        <w:pStyle w:val="ZT"/>
        <w:spacing w:before="360" w:after="120"/>
      </w:pPr>
      <w:r>
        <w:t>Annex E.1</w:t>
      </w:r>
    </w:p>
    <w:bookmarkEnd w:id="1"/>
    <w:p w14:paraId="7A0B0CF6" w14:textId="77777777" w:rsidR="003817F4" w:rsidRDefault="003817F4" w:rsidP="008C2C9C">
      <w:pPr>
        <w:pStyle w:val="ZT"/>
        <w:spacing w:before="360" w:after="120"/>
      </w:pPr>
      <w:r>
        <w:t>ANSI C code for the TETRA speech codec</w:t>
      </w:r>
    </w:p>
    <w:p w14:paraId="29BA580F" w14:textId="77777777" w:rsidR="0077258D" w:rsidRDefault="0077258D" w:rsidP="008C2C9C">
      <w:pPr>
        <w:spacing w:before="360" w:after="120"/>
        <w:rPr>
          <w:rFonts w:ascii="Times New Roman" w:hAnsi="Times New Roman" w:cs="Times New Roman"/>
        </w:rPr>
      </w:pPr>
    </w:p>
    <w:p w14:paraId="2D11333A" w14:textId="77777777" w:rsidR="001B125D" w:rsidRDefault="001B125D" w:rsidP="008C2C9C">
      <w:pPr>
        <w:spacing w:before="360" w:after="120"/>
        <w:rPr>
          <w:rFonts w:ascii="Times New Roman" w:hAnsi="Times New Roman" w:cs="Times New Roman"/>
        </w:rPr>
      </w:pPr>
    </w:p>
    <w:p w14:paraId="455C5830" w14:textId="77777777" w:rsidR="001B125D" w:rsidRPr="0077258D" w:rsidRDefault="001B125D" w:rsidP="008C2C9C">
      <w:pPr>
        <w:spacing w:before="360" w:after="120"/>
        <w:rPr>
          <w:rFonts w:ascii="Times New Roman" w:hAnsi="Times New Roman" w:cs="Times New Roman"/>
        </w:rPr>
      </w:pPr>
    </w:p>
    <w:p w14:paraId="4FB7B303" w14:textId="77777777" w:rsidR="001B125D" w:rsidRDefault="001B125D" w:rsidP="00E232A6">
      <w:pPr>
        <w:pStyle w:val="WP"/>
        <w:pBdr>
          <w:top w:val="single" w:sz="6" w:space="1" w:color="auto"/>
        </w:pBdr>
      </w:pPr>
    </w:p>
    <w:p w14:paraId="196864CD" w14:textId="629A2CDB" w:rsidR="00E232A6" w:rsidRPr="009711C2" w:rsidRDefault="00E232A6" w:rsidP="00E232A6">
      <w:pPr>
        <w:pStyle w:val="WP"/>
        <w:pBdr>
          <w:top w:val="single" w:sz="6" w:space="1" w:color="auto"/>
        </w:pBdr>
        <w:rPr>
          <w:rFonts w:ascii="Arial" w:hAnsi="Arial" w:cs="Arial"/>
          <w:b/>
          <w:bCs/>
          <w:sz w:val="22"/>
          <w:szCs w:val="22"/>
        </w:rPr>
      </w:pPr>
      <w:r w:rsidRPr="009711C2">
        <w:rPr>
          <w:rFonts w:ascii="Arial" w:hAnsi="Arial" w:cs="Arial"/>
          <w:b/>
          <w:bCs/>
          <w:sz w:val="22"/>
          <w:szCs w:val="22"/>
        </w:rPr>
        <w:t>This is an unpublished work the copyright in which vests in the European Telecommunications Standards Institute. All rights reserved.</w:t>
      </w:r>
    </w:p>
    <w:p w14:paraId="54EFBA8D" w14:textId="77777777" w:rsidR="00E232A6" w:rsidRPr="009711C2" w:rsidRDefault="00E232A6" w:rsidP="00E232A6">
      <w:pPr>
        <w:pStyle w:val="WP"/>
        <w:pBdr>
          <w:top w:val="single" w:sz="6" w:space="1" w:color="auto"/>
        </w:pBdr>
        <w:rPr>
          <w:rFonts w:ascii="Arial" w:hAnsi="Arial" w:cs="Arial"/>
          <w:b/>
          <w:bCs/>
          <w:sz w:val="22"/>
          <w:szCs w:val="22"/>
        </w:rPr>
      </w:pPr>
    </w:p>
    <w:p w14:paraId="0BD4A844" w14:textId="77777777" w:rsidR="00E232A6" w:rsidRPr="009711C2" w:rsidRDefault="00E232A6" w:rsidP="00E232A6">
      <w:pPr>
        <w:pStyle w:val="WP"/>
        <w:rPr>
          <w:rFonts w:ascii="Arial" w:hAnsi="Arial" w:cs="Arial"/>
          <w:b/>
          <w:bCs/>
          <w:sz w:val="22"/>
          <w:szCs w:val="22"/>
        </w:rPr>
      </w:pPr>
      <w:r w:rsidRPr="009711C2">
        <w:rPr>
          <w:rFonts w:ascii="Arial" w:hAnsi="Arial" w:cs="Arial"/>
          <w:b/>
          <w:bCs/>
          <w:sz w:val="22"/>
          <w:szCs w:val="22"/>
        </w:rPr>
        <w:t>The information contained herein is the property of ETSI and no part may be reproduced or used except as authorised by contract or other written permission. The copyright and the foregoing restriction on reproduction and use extend to all media in which the information may be embodied.</w:t>
      </w:r>
    </w:p>
    <w:p w14:paraId="7847E189" w14:textId="77777777" w:rsidR="00E232A6" w:rsidRPr="00472322" w:rsidRDefault="00E232A6" w:rsidP="00E232A6">
      <w:pPr>
        <w:pStyle w:val="WP"/>
        <w:rPr>
          <w:sz w:val="22"/>
          <w:szCs w:val="22"/>
        </w:rPr>
      </w:pPr>
    </w:p>
    <w:p w14:paraId="6E13D8A8" w14:textId="77777777" w:rsidR="00050BAB" w:rsidRDefault="00050BAB">
      <w:pPr>
        <w:spacing w:after="0"/>
        <w:jc w:val="left"/>
        <w:rPr>
          <w:rFonts w:ascii="Times New Roman" w:hAnsi="Times New Roman" w:cs="Times New Roman"/>
        </w:rPr>
        <w:sectPr w:rsidR="00050BAB" w:rsidSect="00505EAE">
          <w:headerReference w:type="even" r:id="rId7"/>
          <w:pgSz w:w="11907" w:h="16840"/>
          <w:pgMar w:top="1134" w:right="851" w:bottom="1134" w:left="851" w:header="454" w:footer="851" w:gutter="851"/>
          <w:paperSrc w:first="262" w:other="262"/>
          <w:cols w:space="709"/>
        </w:sectPr>
      </w:pPr>
    </w:p>
    <w:p w14:paraId="280D5E09" w14:textId="0A6B97E6" w:rsidR="005F15AB" w:rsidRDefault="005F15AB">
      <w:pPr>
        <w:spacing w:after="0"/>
        <w:jc w:val="left"/>
        <w:rPr>
          <w:rFonts w:ascii="Times New Roman" w:hAnsi="Times New Roman" w:cs="Times New Roman"/>
        </w:rPr>
      </w:pPr>
    </w:p>
    <w:p w14:paraId="5D77DDDA" w14:textId="77777777" w:rsidR="001C735D" w:rsidRPr="00E71784" w:rsidRDefault="001C735D" w:rsidP="003128CB">
      <w:pPr>
        <w:pStyle w:val="FP"/>
        <w:framePr w:w="9758" w:h="1310" w:hRule="exact" w:wrap="notBeside" w:vAnchor="page" w:hAnchor="page" w:x="1169" w:y="1606"/>
        <w:pBdr>
          <w:bottom w:val="single" w:sz="6" w:space="1" w:color="auto"/>
        </w:pBdr>
        <w:ind w:left="2835" w:right="2835"/>
        <w:jc w:val="center"/>
      </w:pPr>
      <w:r w:rsidRPr="00E71784">
        <w:t>Reference</w:t>
      </w:r>
    </w:p>
    <w:p w14:paraId="5A86E5B6" w14:textId="77777777" w:rsidR="001C735D" w:rsidRPr="00E71784" w:rsidRDefault="001C735D" w:rsidP="003128CB">
      <w:pPr>
        <w:pStyle w:val="FP"/>
        <w:framePr w:w="9758" w:h="1310" w:hRule="exact" w:wrap="notBeside" w:vAnchor="page" w:hAnchor="page" w:x="1169" w:y="1606"/>
        <w:ind w:left="2268" w:right="2268"/>
        <w:jc w:val="center"/>
        <w:rPr>
          <w:rFonts w:ascii="Arial" w:hAnsi="Arial"/>
          <w:sz w:val="18"/>
        </w:rPr>
      </w:pPr>
      <w:bookmarkStart w:id="2" w:name="_Hlk156052927"/>
      <w:r>
        <w:rPr>
          <w:rFonts w:ascii="Arial" w:hAnsi="Arial"/>
          <w:sz w:val="18"/>
        </w:rPr>
        <w:t>DTS/TCCE-06211</w:t>
      </w:r>
    </w:p>
    <w:bookmarkEnd w:id="2"/>
    <w:p w14:paraId="04275814" w14:textId="77777777" w:rsidR="001C735D" w:rsidRPr="00E71784" w:rsidRDefault="001C735D" w:rsidP="003128CB">
      <w:pPr>
        <w:pStyle w:val="FP"/>
        <w:framePr w:w="9758" w:h="1310" w:hRule="exact" w:wrap="notBeside" w:vAnchor="page" w:hAnchor="page" w:x="1169" w:y="1606"/>
        <w:pBdr>
          <w:bottom w:val="single" w:sz="6" w:space="1" w:color="auto"/>
        </w:pBdr>
        <w:spacing w:before="240"/>
        <w:ind w:left="2835" w:right="2835"/>
        <w:jc w:val="center"/>
      </w:pPr>
      <w:r w:rsidRPr="00E71784">
        <w:t>Keywords</w:t>
      </w:r>
    </w:p>
    <w:p w14:paraId="746AAC63" w14:textId="77777777" w:rsidR="001C735D" w:rsidRPr="00E71784" w:rsidRDefault="001C735D" w:rsidP="003128CB">
      <w:pPr>
        <w:pStyle w:val="FP"/>
        <w:framePr w:w="9758" w:h="1310" w:hRule="exact" w:wrap="notBeside" w:vAnchor="page" w:hAnchor="page" w:x="1169" w:y="1606"/>
        <w:ind w:left="2835" w:right="2835"/>
        <w:jc w:val="center"/>
        <w:rPr>
          <w:rFonts w:ascii="Arial" w:hAnsi="Arial"/>
          <w:sz w:val="18"/>
        </w:rPr>
      </w:pPr>
      <w:bookmarkStart w:id="3" w:name="_Hlk156052936"/>
      <w:r>
        <w:rPr>
          <w:rFonts w:ascii="Arial" w:hAnsi="Arial"/>
          <w:sz w:val="18"/>
        </w:rPr>
        <w:t>Security, TETRA V+D, DMO, air interface</w:t>
      </w:r>
    </w:p>
    <w:bookmarkEnd w:id="3"/>
    <w:p w14:paraId="6881CD37" w14:textId="77777777" w:rsidR="003128CB" w:rsidRPr="00307F3A" w:rsidRDefault="003128CB" w:rsidP="003128CB">
      <w:pPr>
        <w:framePr w:w="9786" w:h="9676" w:hRule="exact" w:wrap="notBeside" w:vAnchor="page" w:hAnchor="page" w:x="1186" w:y="5491"/>
        <w:pBdr>
          <w:bottom w:val="single" w:sz="6" w:space="1" w:color="auto"/>
        </w:pBdr>
        <w:spacing w:after="120"/>
        <w:ind w:left="2835" w:right="2835"/>
        <w:jc w:val="center"/>
        <w:rPr>
          <w:rFonts w:ascii="Arial" w:hAnsi="Arial"/>
          <w:b/>
          <w:i/>
        </w:rPr>
      </w:pPr>
      <w:r w:rsidRPr="00307F3A">
        <w:rPr>
          <w:rFonts w:ascii="Arial" w:hAnsi="Arial"/>
          <w:b/>
          <w:i/>
        </w:rPr>
        <w:t>Important notice</w:t>
      </w:r>
    </w:p>
    <w:p w14:paraId="56AAACFE" w14:textId="77777777" w:rsidR="003128CB" w:rsidRPr="00307F3A" w:rsidRDefault="003128CB" w:rsidP="003128CB">
      <w:pPr>
        <w:framePr w:w="9786" w:h="9676" w:hRule="exact" w:wrap="notBeside" w:vAnchor="page" w:hAnchor="page" w:x="1186" w:y="5491"/>
        <w:spacing w:after="120"/>
        <w:jc w:val="center"/>
        <w:rPr>
          <w:rFonts w:ascii="Arial" w:hAnsi="Arial" w:cs="Arial"/>
          <w:sz w:val="18"/>
        </w:rPr>
      </w:pPr>
      <w:r w:rsidRPr="00307F3A">
        <w:rPr>
          <w:rFonts w:ascii="Arial" w:hAnsi="Arial" w:cs="Arial"/>
          <w:sz w:val="18"/>
        </w:rPr>
        <w:t>The present document can be downloaded from:</w:t>
      </w:r>
      <w:r w:rsidRPr="00307F3A">
        <w:rPr>
          <w:rFonts w:ascii="Arial" w:hAnsi="Arial" w:cs="Arial"/>
          <w:sz w:val="18"/>
        </w:rPr>
        <w:br/>
      </w:r>
      <w:hyperlink r:id="rId8" w:history="1">
        <w:r>
          <w:rPr>
            <w:rFonts w:ascii="Arial" w:hAnsi="Arial"/>
            <w:color w:val="0000FF"/>
            <w:sz w:val="18"/>
            <w:u w:val="single"/>
          </w:rPr>
          <w:t>https://www.etsi.org/standards-search</w:t>
        </w:r>
      </w:hyperlink>
    </w:p>
    <w:p w14:paraId="6CBB6955" w14:textId="77777777" w:rsidR="003128CB" w:rsidRPr="00307F3A" w:rsidRDefault="003128CB" w:rsidP="003128CB">
      <w:pPr>
        <w:framePr w:w="9786" w:h="9676" w:hRule="exact" w:wrap="notBeside" w:vAnchor="page" w:hAnchor="page" w:x="1186" w:y="5491"/>
        <w:spacing w:after="120"/>
        <w:jc w:val="center"/>
        <w:rPr>
          <w:rFonts w:ascii="Arial" w:hAnsi="Arial" w:cs="Arial"/>
          <w:sz w:val="18"/>
        </w:rPr>
      </w:pPr>
      <w:r w:rsidRPr="00307F3A">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9" w:history="1">
        <w:r w:rsidRPr="00307F3A">
          <w:rPr>
            <w:rFonts w:ascii="Arial" w:hAnsi="Arial" w:cs="Arial"/>
            <w:color w:val="0000FF"/>
            <w:sz w:val="18"/>
            <w:u w:val="single"/>
          </w:rPr>
          <w:t>www.etsi.org/deliver</w:t>
        </w:r>
      </w:hyperlink>
      <w:r w:rsidRPr="00307F3A">
        <w:rPr>
          <w:rFonts w:ascii="Arial" w:hAnsi="Arial" w:cs="Arial"/>
          <w:sz w:val="18"/>
        </w:rPr>
        <w:t>.</w:t>
      </w:r>
    </w:p>
    <w:p w14:paraId="6CC4D2A5" w14:textId="77777777" w:rsidR="003128CB" w:rsidRPr="00307F3A" w:rsidRDefault="003128CB" w:rsidP="003128CB">
      <w:pPr>
        <w:framePr w:w="9786" w:h="9676" w:hRule="exact" w:wrap="notBeside" w:vAnchor="page" w:hAnchor="page" w:x="1186" w:y="5491"/>
        <w:spacing w:after="120"/>
        <w:jc w:val="center"/>
        <w:rPr>
          <w:rFonts w:ascii="Arial" w:hAnsi="Arial" w:cs="Arial"/>
          <w:sz w:val="18"/>
        </w:rPr>
      </w:pPr>
      <w:r w:rsidRPr="00307F3A">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0" w:history="1">
        <w:r w:rsidRPr="00307F3A">
          <w:rPr>
            <w:rFonts w:ascii="Arial" w:hAnsi="Arial" w:cs="Arial"/>
            <w:color w:val="0000FF"/>
            <w:sz w:val="18"/>
            <w:u w:val="single"/>
          </w:rPr>
          <w:t>https://portal.etsi.org/TB/ETSIDeliverableStatus.aspx</w:t>
        </w:r>
      </w:hyperlink>
    </w:p>
    <w:p w14:paraId="55D1EC04" w14:textId="77777777" w:rsidR="003128CB" w:rsidRDefault="003128CB" w:rsidP="003128CB">
      <w:pPr>
        <w:framePr w:w="9786" w:h="9676" w:hRule="exact" w:wrap="notBeside" w:vAnchor="page" w:hAnchor="page" w:x="1186" w:y="5491"/>
        <w:spacing w:after="120"/>
        <w:jc w:val="center"/>
        <w:rPr>
          <w:rFonts w:ascii="Arial" w:hAnsi="Arial" w:cs="Arial"/>
          <w:color w:val="0000FF"/>
          <w:sz w:val="18"/>
          <w:u w:val="single"/>
        </w:rPr>
      </w:pPr>
      <w:r w:rsidRPr="00307F3A">
        <w:rPr>
          <w:rFonts w:ascii="Arial" w:hAnsi="Arial" w:cs="Arial"/>
          <w:sz w:val="18"/>
        </w:rPr>
        <w:t>If you find errors in the present document, please send your comment to one of the following services:</w:t>
      </w:r>
      <w:r w:rsidRPr="00307F3A">
        <w:rPr>
          <w:rFonts w:ascii="Arial" w:hAnsi="Arial" w:cs="Arial"/>
          <w:sz w:val="18"/>
        </w:rPr>
        <w:br/>
      </w:r>
      <w:hyperlink r:id="rId11" w:history="1">
        <w:r w:rsidRPr="00307F3A">
          <w:rPr>
            <w:rFonts w:ascii="Arial" w:hAnsi="Arial" w:cs="Arial"/>
            <w:color w:val="0000FF"/>
            <w:sz w:val="18"/>
            <w:u w:val="single"/>
          </w:rPr>
          <w:t>https://portal.etsi.org/People/CommiteeSupportStaff.aspx</w:t>
        </w:r>
      </w:hyperlink>
    </w:p>
    <w:p w14:paraId="71583AD4" w14:textId="77777777" w:rsidR="003128CB" w:rsidRDefault="003128CB" w:rsidP="003128CB">
      <w:pPr>
        <w:framePr w:w="9786" w:h="9676" w:hRule="exact" w:wrap="notBeside" w:vAnchor="page" w:hAnchor="page" w:x="1186" w:y="5491"/>
        <w:spacing w:after="0"/>
        <w:jc w:val="center"/>
        <w:rPr>
          <w:rFonts w:ascii="Arial" w:hAnsi="Arial" w:cs="Arial"/>
          <w:sz w:val="18"/>
        </w:rPr>
      </w:pPr>
      <w:r>
        <w:rPr>
          <w:rFonts w:ascii="Arial" w:hAnsi="Arial" w:cs="Arial"/>
          <w:sz w:val="18"/>
        </w:rPr>
        <w:t xml:space="preserve">If you find a security vulnerability in the present document, please report it through our </w:t>
      </w:r>
    </w:p>
    <w:p w14:paraId="60D5CE00" w14:textId="77777777" w:rsidR="003128CB" w:rsidRDefault="003128CB" w:rsidP="003128CB">
      <w:pPr>
        <w:framePr w:w="9786" w:h="9676" w:hRule="exact" w:wrap="notBeside" w:vAnchor="page" w:hAnchor="page" w:x="1186" w:y="5491"/>
        <w:spacing w:after="0"/>
        <w:jc w:val="center"/>
        <w:rPr>
          <w:rFonts w:ascii="Arial" w:hAnsi="Arial" w:cs="Arial"/>
          <w:sz w:val="18"/>
        </w:rPr>
      </w:pPr>
      <w:r>
        <w:rPr>
          <w:rFonts w:ascii="Arial" w:hAnsi="Arial" w:cs="Arial"/>
          <w:sz w:val="18"/>
        </w:rPr>
        <w:t>Coordinated Vulnerability Disclosure Program:</w:t>
      </w:r>
    </w:p>
    <w:p w14:paraId="054CC0ED" w14:textId="77777777" w:rsidR="003128CB" w:rsidRPr="00307F3A" w:rsidRDefault="00000000" w:rsidP="003128CB">
      <w:pPr>
        <w:framePr w:w="9786" w:h="9676" w:hRule="exact" w:wrap="notBeside" w:vAnchor="page" w:hAnchor="page" w:x="1186" w:y="5491"/>
        <w:jc w:val="center"/>
        <w:rPr>
          <w:rFonts w:ascii="Arial" w:hAnsi="Arial" w:cs="Arial"/>
          <w:color w:val="0000FF"/>
          <w:sz w:val="18"/>
          <w:u w:val="single"/>
        </w:rPr>
      </w:pPr>
      <w:hyperlink r:id="rId12" w:history="1">
        <w:r w:rsidR="003128CB">
          <w:rPr>
            <w:rStyle w:val="Hyperlink"/>
            <w:rFonts w:ascii="Arial" w:hAnsi="Arial" w:cs="Arial"/>
            <w:sz w:val="18"/>
          </w:rPr>
          <w:t>https://www.etsi.org/standards/coordinated-vulnerability-disclosure</w:t>
        </w:r>
      </w:hyperlink>
    </w:p>
    <w:p w14:paraId="6C91FF4A" w14:textId="77777777" w:rsidR="003128CB" w:rsidRPr="00307F3A" w:rsidRDefault="003128CB" w:rsidP="003128CB">
      <w:pPr>
        <w:framePr w:w="9786" w:h="9676" w:hRule="exact" w:wrap="notBeside" w:vAnchor="page" w:hAnchor="page" w:x="1186" w:y="5491"/>
        <w:pBdr>
          <w:bottom w:val="single" w:sz="6" w:space="1" w:color="auto"/>
        </w:pBdr>
        <w:spacing w:after="120"/>
        <w:ind w:left="2835" w:right="2552"/>
        <w:jc w:val="center"/>
        <w:rPr>
          <w:rFonts w:ascii="Arial" w:hAnsi="Arial"/>
          <w:b/>
          <w:i/>
        </w:rPr>
      </w:pPr>
      <w:r w:rsidRPr="00307F3A">
        <w:rPr>
          <w:rFonts w:ascii="Arial" w:hAnsi="Arial"/>
          <w:b/>
          <w:i/>
        </w:rPr>
        <w:t>Notice of disclaimer &amp; limitation of liability</w:t>
      </w:r>
    </w:p>
    <w:p w14:paraId="37FBA6C1"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r w:rsidRPr="00307F3A">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4C39111B"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r w:rsidRPr="00307F3A">
        <w:rPr>
          <w:rFonts w:ascii="Arial" w:hAnsi="Arial" w:cs="Arial"/>
          <w:sz w:val="18"/>
        </w:rPr>
        <w:t xml:space="preserve">other professional standard and applicable regulations. </w:t>
      </w:r>
    </w:p>
    <w:p w14:paraId="44520E3A"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r w:rsidRPr="00307F3A">
        <w:rPr>
          <w:rFonts w:ascii="Arial" w:hAnsi="Arial" w:cs="Arial"/>
          <w:sz w:val="18"/>
        </w:rPr>
        <w:t>No recommendation as to products and services or vendors is made or should be implied.</w:t>
      </w:r>
    </w:p>
    <w:p w14:paraId="1AF8A39C"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bookmarkStart w:id="4" w:name="EN_Delete_Disclaimer"/>
      <w:r w:rsidRPr="00307F3A">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4"/>
    <w:p w14:paraId="4FA957A9"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r w:rsidRPr="00307F3A">
        <w:rPr>
          <w:rFonts w:ascii="Arial" w:hAnsi="Arial" w:cs="Arial"/>
          <w:sz w:val="18"/>
        </w:rPr>
        <w:t>In no event shall ETSI be held liable for loss of profits or any other incidental or consequential damages.</w:t>
      </w:r>
    </w:p>
    <w:p w14:paraId="2E94CCE1"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p>
    <w:p w14:paraId="1D84AF74" w14:textId="77777777" w:rsidR="003128CB" w:rsidRPr="00307F3A" w:rsidRDefault="003128CB" w:rsidP="003128CB">
      <w:pPr>
        <w:framePr w:w="9786" w:h="9676" w:hRule="exact" w:wrap="notBeside" w:vAnchor="page" w:hAnchor="page" w:x="1186" w:y="5491"/>
        <w:jc w:val="center"/>
        <w:rPr>
          <w:rFonts w:ascii="Arial" w:hAnsi="Arial" w:cs="Arial"/>
          <w:sz w:val="18"/>
        </w:rPr>
      </w:pPr>
      <w:r w:rsidRPr="00307F3A">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064BB535" w14:textId="77777777" w:rsidR="003128CB" w:rsidRPr="00307F3A" w:rsidRDefault="003128CB" w:rsidP="003128CB">
      <w:pPr>
        <w:framePr w:w="9786" w:h="9676" w:hRule="exact" w:wrap="notBeside" w:vAnchor="page" w:hAnchor="page" w:x="1186" w:y="5491"/>
        <w:pBdr>
          <w:bottom w:val="single" w:sz="6" w:space="1" w:color="auto"/>
        </w:pBdr>
        <w:spacing w:after="120"/>
        <w:jc w:val="center"/>
        <w:rPr>
          <w:rFonts w:ascii="Arial" w:hAnsi="Arial"/>
          <w:b/>
          <w:i/>
        </w:rPr>
      </w:pPr>
      <w:r w:rsidRPr="00307F3A">
        <w:rPr>
          <w:rFonts w:ascii="Arial" w:hAnsi="Arial"/>
          <w:b/>
          <w:i/>
        </w:rPr>
        <w:t>Copyright Notification</w:t>
      </w:r>
    </w:p>
    <w:p w14:paraId="21737159"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bookmarkStart w:id="5" w:name="CleanupToDelete"/>
      <w:r w:rsidRPr="00307F3A">
        <w:rPr>
          <w:rFonts w:ascii="Arial" w:hAnsi="Arial" w:cs="Arial"/>
          <w:sz w:val="18"/>
        </w:rPr>
        <w:t>No part may be reproduced or utilized in any form or by any means, electronic or mechanical, including photocopying and microfilm except as authorized by written permission of ETSI.</w:t>
      </w:r>
      <w:r w:rsidRPr="00307F3A">
        <w:rPr>
          <w:rFonts w:ascii="Arial" w:hAnsi="Arial" w:cs="Arial"/>
          <w:sz w:val="18"/>
        </w:rPr>
        <w:br/>
        <w:t>The content of the PDF version shall not be modified without the written authorization of ETSI.</w:t>
      </w:r>
      <w:r w:rsidRPr="00307F3A">
        <w:rPr>
          <w:rFonts w:ascii="Arial" w:hAnsi="Arial" w:cs="Arial"/>
          <w:sz w:val="18"/>
        </w:rPr>
        <w:br/>
        <w:t>The copyright and the foregoing restriction extend to reproduction in all media.</w:t>
      </w:r>
    </w:p>
    <w:bookmarkEnd w:id="5"/>
    <w:p w14:paraId="64D0148F" w14:textId="77777777" w:rsidR="003128CB" w:rsidRPr="00307F3A" w:rsidRDefault="003128CB" w:rsidP="003128CB">
      <w:pPr>
        <w:framePr w:w="9786" w:h="9676" w:hRule="exact" w:wrap="notBeside" w:vAnchor="page" w:hAnchor="page" w:x="1186" w:y="5491"/>
        <w:spacing w:after="0"/>
        <w:jc w:val="center"/>
        <w:rPr>
          <w:rFonts w:ascii="Arial" w:hAnsi="Arial" w:cs="Arial"/>
          <w:sz w:val="18"/>
        </w:rPr>
      </w:pPr>
    </w:p>
    <w:p w14:paraId="1DB198C1" w14:textId="1437F039" w:rsidR="003128CB" w:rsidRPr="00307F3A" w:rsidRDefault="003128CB" w:rsidP="003128CB">
      <w:pPr>
        <w:framePr w:w="9786" w:h="9676" w:hRule="exact" w:wrap="notBeside" w:vAnchor="page" w:hAnchor="page" w:x="1186" w:y="5491"/>
        <w:spacing w:after="0"/>
        <w:jc w:val="center"/>
        <w:rPr>
          <w:rFonts w:ascii="Arial" w:hAnsi="Arial" w:cs="Arial"/>
          <w:sz w:val="18"/>
        </w:rPr>
      </w:pPr>
      <w:r w:rsidRPr="00307F3A">
        <w:rPr>
          <w:rFonts w:ascii="Arial" w:hAnsi="Arial" w:cs="Arial"/>
          <w:sz w:val="18"/>
        </w:rPr>
        <w:t xml:space="preserve">© ETSI </w:t>
      </w:r>
      <w:r>
        <w:rPr>
          <w:rFonts w:ascii="Arial" w:hAnsi="Arial" w:cs="Arial"/>
          <w:sz w:val="18"/>
        </w:rPr>
        <w:t>202</w:t>
      </w:r>
      <w:r w:rsidR="00110FE1">
        <w:rPr>
          <w:rFonts w:ascii="Arial" w:hAnsi="Arial" w:cs="Arial"/>
          <w:sz w:val="18"/>
        </w:rPr>
        <w:t>4</w:t>
      </w:r>
      <w:r w:rsidRPr="00307F3A">
        <w:rPr>
          <w:rFonts w:ascii="Arial" w:hAnsi="Arial" w:cs="Arial"/>
          <w:sz w:val="18"/>
        </w:rPr>
        <w:t>.</w:t>
      </w:r>
      <w:bookmarkStart w:id="6" w:name="copyrightaddon"/>
      <w:bookmarkEnd w:id="6"/>
    </w:p>
    <w:p w14:paraId="413DDFAE" w14:textId="77777777" w:rsidR="003128CB" w:rsidRPr="00A154F0" w:rsidRDefault="003128CB" w:rsidP="003128CB">
      <w:pPr>
        <w:framePr w:w="9786" w:h="9676" w:hRule="exact" w:wrap="notBeside" w:vAnchor="page" w:hAnchor="page" w:x="1186" w:y="5491"/>
        <w:spacing w:after="0"/>
        <w:jc w:val="center"/>
        <w:rPr>
          <w:rFonts w:ascii="Arial" w:hAnsi="Arial" w:cs="Arial"/>
          <w:sz w:val="18"/>
          <w:szCs w:val="18"/>
        </w:rPr>
      </w:pPr>
      <w:bookmarkStart w:id="7" w:name="tbcopyright"/>
      <w:bookmarkEnd w:id="7"/>
      <w:r w:rsidRPr="00307F3A">
        <w:rPr>
          <w:rFonts w:ascii="Arial" w:hAnsi="Arial" w:cs="Arial"/>
          <w:sz w:val="18"/>
        </w:rPr>
        <w:t>All rights reserved.</w:t>
      </w:r>
      <w:r w:rsidRPr="00307F3A">
        <w:rPr>
          <w:rFonts w:ascii="Arial" w:hAnsi="Arial" w:cs="Arial"/>
          <w:sz w:val="18"/>
        </w:rPr>
        <w:br/>
      </w:r>
    </w:p>
    <w:p w14:paraId="7DBAFF8F" w14:textId="77777777" w:rsidR="003128CB" w:rsidRPr="00E71784" w:rsidRDefault="003128CB" w:rsidP="003128CB">
      <w:pPr>
        <w:pStyle w:val="FP"/>
        <w:framePr w:w="9758" w:wrap="notBeside" w:vAnchor="page" w:hAnchor="page" w:x="1156" w:y="2941"/>
        <w:spacing w:after="240"/>
        <w:ind w:left="2835" w:right="2835"/>
        <w:jc w:val="center"/>
        <w:rPr>
          <w:rFonts w:ascii="Arial" w:hAnsi="Arial"/>
          <w:b/>
          <w:i/>
        </w:rPr>
      </w:pPr>
      <w:bookmarkStart w:id="8" w:name="ETSIinfo"/>
      <w:r w:rsidRPr="00E71784">
        <w:rPr>
          <w:rFonts w:ascii="Arial" w:hAnsi="Arial"/>
          <w:b/>
          <w:i/>
        </w:rPr>
        <w:t>ETSI</w:t>
      </w:r>
    </w:p>
    <w:p w14:paraId="09EAF9A1" w14:textId="77777777" w:rsidR="003128CB" w:rsidRPr="00E71784" w:rsidRDefault="003128CB" w:rsidP="003128CB">
      <w:pPr>
        <w:pStyle w:val="FP"/>
        <w:framePr w:w="9758" w:wrap="notBeside" w:vAnchor="page" w:hAnchor="page" w:x="1156" w:y="294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16773F87" w14:textId="77777777" w:rsidR="003128CB" w:rsidRPr="00E71784" w:rsidRDefault="003128CB" w:rsidP="003128CB">
      <w:pPr>
        <w:pStyle w:val="FP"/>
        <w:framePr w:w="9758" w:wrap="notBeside" w:vAnchor="page" w:hAnchor="page" w:x="1156" w:y="2941"/>
        <w:pBdr>
          <w:bottom w:val="single" w:sz="6" w:space="1" w:color="auto"/>
        </w:pBdr>
        <w:ind w:left="2835" w:right="2835"/>
        <w:jc w:val="center"/>
        <w:rPr>
          <w:lang w:val="fr-FR"/>
        </w:rPr>
      </w:pPr>
      <w:r w:rsidRPr="00E71784">
        <w:rPr>
          <w:rFonts w:ascii="Arial" w:hAnsi="Arial"/>
          <w:sz w:val="18"/>
          <w:lang w:val="fr-FR"/>
        </w:rPr>
        <w:t>F-06921 Sophia Antipolis Cedex - FRANCE</w:t>
      </w:r>
    </w:p>
    <w:p w14:paraId="77CCCDB2" w14:textId="77777777" w:rsidR="003128CB" w:rsidRPr="00E71784" w:rsidRDefault="003128CB" w:rsidP="003128CB">
      <w:pPr>
        <w:pStyle w:val="FP"/>
        <w:framePr w:w="9758" w:wrap="notBeside" w:vAnchor="page" w:hAnchor="page" w:x="1156" w:y="2941"/>
        <w:ind w:left="2835" w:right="2835"/>
        <w:jc w:val="center"/>
        <w:rPr>
          <w:rFonts w:ascii="Arial" w:hAnsi="Arial"/>
          <w:sz w:val="18"/>
          <w:lang w:val="fr-FR"/>
        </w:rPr>
      </w:pPr>
    </w:p>
    <w:p w14:paraId="06FC1396" w14:textId="77777777" w:rsidR="003128CB" w:rsidRPr="00E71784" w:rsidRDefault="003128CB" w:rsidP="003128CB">
      <w:pPr>
        <w:pStyle w:val="FP"/>
        <w:framePr w:w="9758" w:wrap="notBeside" w:vAnchor="page" w:hAnchor="page" w:x="1156" w:y="294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0F8826F4" w14:textId="77777777" w:rsidR="003128CB" w:rsidRPr="00E71784" w:rsidRDefault="003128CB" w:rsidP="003128CB">
      <w:pPr>
        <w:pStyle w:val="FP"/>
        <w:framePr w:w="9758" w:wrap="notBeside" w:vAnchor="page" w:hAnchor="page" w:x="1156" w:y="2941"/>
        <w:ind w:left="2835" w:right="2835"/>
        <w:jc w:val="center"/>
        <w:rPr>
          <w:rFonts w:ascii="Arial" w:hAnsi="Arial"/>
          <w:sz w:val="15"/>
          <w:lang w:val="fr-FR"/>
        </w:rPr>
      </w:pPr>
    </w:p>
    <w:p w14:paraId="754B20B9" w14:textId="77777777" w:rsidR="003128CB" w:rsidRPr="00E71784" w:rsidRDefault="003128CB" w:rsidP="003128CB">
      <w:pPr>
        <w:pStyle w:val="FP"/>
        <w:framePr w:w="9758" w:wrap="notBeside" w:vAnchor="page" w:hAnchor="page" w:x="1156" w:y="2941"/>
        <w:ind w:left="2835" w:right="2835"/>
        <w:jc w:val="center"/>
        <w:rPr>
          <w:rFonts w:ascii="Arial" w:hAnsi="Arial"/>
          <w:sz w:val="15"/>
          <w:lang w:val="fr-FR"/>
        </w:rPr>
      </w:pPr>
      <w:r w:rsidRPr="00E71784">
        <w:rPr>
          <w:rFonts w:ascii="Arial" w:hAnsi="Arial"/>
          <w:sz w:val="15"/>
          <w:lang w:val="fr-FR"/>
        </w:rPr>
        <w:t xml:space="preserve">Siret N° 348 623 562 00017 - </w:t>
      </w:r>
      <w:bookmarkStart w:id="9" w:name="_Hlk67652697"/>
      <w:r>
        <w:rPr>
          <w:rFonts w:ascii="Arial" w:hAnsi="Arial"/>
          <w:sz w:val="15"/>
          <w:lang w:val="fr-FR"/>
        </w:rPr>
        <w:t>APE 7112B</w:t>
      </w:r>
      <w:bookmarkEnd w:id="9"/>
    </w:p>
    <w:p w14:paraId="5E33615A" w14:textId="77777777" w:rsidR="003128CB" w:rsidRPr="00E71784" w:rsidRDefault="003128CB" w:rsidP="003128CB">
      <w:pPr>
        <w:pStyle w:val="FP"/>
        <w:framePr w:w="9758" w:wrap="notBeside" w:vAnchor="page" w:hAnchor="page" w:x="1156" w:y="2941"/>
        <w:ind w:left="2835" w:right="2835"/>
        <w:jc w:val="center"/>
        <w:rPr>
          <w:rFonts w:ascii="Arial" w:hAnsi="Arial"/>
          <w:sz w:val="15"/>
          <w:lang w:val="fr-FR"/>
        </w:rPr>
      </w:pPr>
      <w:r w:rsidRPr="00E71784">
        <w:rPr>
          <w:rFonts w:ascii="Arial" w:hAnsi="Arial"/>
          <w:sz w:val="15"/>
          <w:lang w:val="fr-FR"/>
        </w:rPr>
        <w:t>Association à but non lucratif enregistrée à la</w:t>
      </w:r>
    </w:p>
    <w:p w14:paraId="742A952E" w14:textId="77777777" w:rsidR="003128CB" w:rsidRPr="00E71784" w:rsidRDefault="003128CB" w:rsidP="003128CB">
      <w:pPr>
        <w:pStyle w:val="FP"/>
        <w:framePr w:w="9758" w:wrap="notBeside" w:vAnchor="page" w:hAnchor="page" w:x="1156" w:y="2941"/>
        <w:ind w:left="2835" w:right="2835"/>
        <w:jc w:val="center"/>
        <w:rPr>
          <w:rFonts w:ascii="Arial" w:hAnsi="Arial"/>
          <w:sz w:val="15"/>
          <w:lang w:val="fr-FR"/>
        </w:rPr>
      </w:pPr>
      <w:r w:rsidRPr="00E71784">
        <w:rPr>
          <w:rFonts w:ascii="Arial" w:hAnsi="Arial"/>
          <w:sz w:val="15"/>
          <w:lang w:val="fr-FR"/>
        </w:rPr>
        <w:t xml:space="preserve">Sous-préfecture de Grasse (06) N° </w:t>
      </w:r>
      <w:bookmarkStart w:id="10" w:name="_Hlk67652713"/>
      <w:r>
        <w:rPr>
          <w:rFonts w:ascii="Arial" w:hAnsi="Arial"/>
          <w:sz w:val="15"/>
          <w:lang w:val="fr-FR"/>
        </w:rPr>
        <w:t>w061004871</w:t>
      </w:r>
      <w:bookmarkEnd w:id="10"/>
    </w:p>
    <w:p w14:paraId="20A9FD99" w14:textId="77777777" w:rsidR="003128CB" w:rsidRPr="00E71784" w:rsidRDefault="003128CB" w:rsidP="003128CB">
      <w:pPr>
        <w:pStyle w:val="FP"/>
        <w:framePr w:w="9758" w:wrap="notBeside" w:vAnchor="page" w:hAnchor="page" w:x="1156" w:y="2941"/>
        <w:ind w:left="2835" w:right="2835"/>
        <w:jc w:val="center"/>
        <w:rPr>
          <w:rFonts w:ascii="Arial" w:hAnsi="Arial"/>
          <w:sz w:val="18"/>
          <w:lang w:val="fr-FR"/>
        </w:rPr>
      </w:pPr>
    </w:p>
    <w:bookmarkEnd w:id="8"/>
    <w:p w14:paraId="15A89A0D" w14:textId="77777777" w:rsidR="0077258D" w:rsidRPr="0077258D" w:rsidRDefault="0077258D" w:rsidP="0077258D">
      <w:pPr>
        <w:rPr>
          <w:rFonts w:ascii="Times New Roman" w:hAnsi="Times New Roman" w:cs="Times New Roman"/>
        </w:rPr>
      </w:pPr>
    </w:p>
    <w:p w14:paraId="4F3701E4"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rPr>
          <w:rFonts w:ascii="Arial" w:hAnsi="Arial" w:cs="Times New Roman"/>
          <w:sz w:val="36"/>
        </w:rPr>
      </w:pPr>
      <w:r w:rsidRPr="00C55BB9">
        <w:rPr>
          <w:rFonts w:ascii="Arial" w:hAnsi="Arial" w:cs="Times New Roman"/>
          <w:sz w:val="36"/>
        </w:rPr>
        <w:lastRenderedPageBreak/>
        <w:t>Contents</w:t>
      </w:r>
    </w:p>
    <w:p w14:paraId="6806AF88" w14:textId="5B6D9A77" w:rsidR="005F15AB" w:rsidRDefault="00C55BB9">
      <w:pPr>
        <w:pStyle w:val="TOC1"/>
        <w:rPr>
          <w:rFonts w:asciiTheme="minorHAnsi" w:eastAsiaTheme="minorEastAsia" w:hAnsiTheme="minorHAnsi" w:cstheme="minorBidi"/>
          <w:noProof/>
          <w:kern w:val="2"/>
          <w:sz w:val="22"/>
          <w:szCs w:val="22"/>
          <w:lang w:eastAsia="en-GB"/>
          <w14:ligatures w14:val="standardContextual"/>
        </w:rPr>
      </w:pPr>
      <w:r w:rsidRPr="00C55BB9">
        <w:rPr>
          <w:rFonts w:ascii="Times New Roman" w:hAnsi="Times New Roman" w:cs="Times New Roman"/>
          <w:noProof/>
          <w:sz w:val="22"/>
        </w:rPr>
        <w:fldChar w:fldCharType="begin"/>
      </w:r>
      <w:r w:rsidRPr="00C55BB9">
        <w:rPr>
          <w:rFonts w:ascii="Times New Roman" w:hAnsi="Times New Roman" w:cs="Times New Roman"/>
          <w:noProof/>
          <w:sz w:val="22"/>
        </w:rPr>
        <w:instrText xml:space="preserve"> TOC \o \w "1-9"</w:instrText>
      </w:r>
      <w:r w:rsidRPr="00C55BB9">
        <w:rPr>
          <w:rFonts w:ascii="Times New Roman" w:hAnsi="Times New Roman" w:cs="Times New Roman"/>
          <w:noProof/>
          <w:sz w:val="22"/>
        </w:rPr>
        <w:fldChar w:fldCharType="separate"/>
      </w:r>
      <w:r w:rsidR="005F15AB" w:rsidRPr="00231609">
        <w:rPr>
          <w:rFonts w:ascii="Times New Roman" w:hAnsi="Times New Roman" w:cs="Times New Roman"/>
          <w:noProof/>
        </w:rPr>
        <w:t>Scope</w:t>
      </w:r>
      <w:r w:rsidR="005F15AB">
        <w:rPr>
          <w:noProof/>
        </w:rPr>
        <w:tab/>
      </w:r>
      <w:r w:rsidR="005F15AB">
        <w:rPr>
          <w:noProof/>
        </w:rPr>
        <w:fldChar w:fldCharType="begin"/>
      </w:r>
      <w:r w:rsidR="005F15AB">
        <w:rPr>
          <w:noProof/>
        </w:rPr>
        <w:instrText xml:space="preserve"> PAGEREF _Toc162012073 \h </w:instrText>
      </w:r>
      <w:r w:rsidR="005F15AB">
        <w:rPr>
          <w:noProof/>
        </w:rPr>
      </w:r>
      <w:r w:rsidR="005F15AB">
        <w:rPr>
          <w:noProof/>
        </w:rPr>
        <w:fldChar w:fldCharType="separate"/>
      </w:r>
      <w:r w:rsidR="005F15AB">
        <w:rPr>
          <w:noProof/>
        </w:rPr>
        <w:t>8</w:t>
      </w:r>
      <w:r w:rsidR="005F15AB">
        <w:rPr>
          <w:noProof/>
        </w:rPr>
        <w:fldChar w:fldCharType="end"/>
      </w:r>
    </w:p>
    <w:p w14:paraId="6388E3D3" w14:textId="3EF3F286"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w:t>
      </w:r>
      <w:r w:rsidRPr="00231609">
        <w:rPr>
          <w:rFonts w:ascii="Times New Roman" w:hAnsi="Times New Roman" w:cs="Times New Roman"/>
          <w:noProof/>
        </w:rPr>
        <w:tab/>
        <w:t>C Code for Full Rate Speech Source Codec</w:t>
      </w:r>
      <w:r>
        <w:rPr>
          <w:noProof/>
        </w:rPr>
        <w:tab/>
      </w:r>
      <w:r>
        <w:rPr>
          <w:noProof/>
        </w:rPr>
        <w:fldChar w:fldCharType="begin"/>
      </w:r>
      <w:r>
        <w:rPr>
          <w:noProof/>
        </w:rPr>
        <w:instrText xml:space="preserve"> PAGEREF _Toc162012074 \h </w:instrText>
      </w:r>
      <w:r>
        <w:rPr>
          <w:noProof/>
        </w:rPr>
      </w:r>
      <w:r>
        <w:rPr>
          <w:noProof/>
        </w:rPr>
        <w:fldChar w:fldCharType="separate"/>
      </w:r>
      <w:r>
        <w:rPr>
          <w:noProof/>
        </w:rPr>
        <w:t>9</w:t>
      </w:r>
      <w:r>
        <w:rPr>
          <w:noProof/>
        </w:rPr>
        <w:fldChar w:fldCharType="end"/>
      </w:r>
    </w:p>
    <w:p w14:paraId="1598F351" w14:textId="707B0B23"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A.1</w:t>
      </w:r>
      <w:r w:rsidRPr="00231609">
        <w:rPr>
          <w:rFonts w:ascii="Times New Roman" w:hAnsi="Times New Roman" w:cs="Times New Roman"/>
          <w:noProof/>
        </w:rPr>
        <w:tab/>
        <w:t>Main Program for Source Coder</w:t>
      </w:r>
      <w:r>
        <w:rPr>
          <w:noProof/>
        </w:rPr>
        <w:tab/>
      </w:r>
      <w:r>
        <w:rPr>
          <w:noProof/>
        </w:rPr>
        <w:fldChar w:fldCharType="begin"/>
      </w:r>
      <w:r>
        <w:rPr>
          <w:noProof/>
        </w:rPr>
        <w:instrText xml:space="preserve"> PAGEREF _Toc162012075 \h </w:instrText>
      </w:r>
      <w:r>
        <w:rPr>
          <w:noProof/>
        </w:rPr>
      </w:r>
      <w:r>
        <w:rPr>
          <w:noProof/>
        </w:rPr>
        <w:fldChar w:fldCharType="separate"/>
      </w:r>
      <w:r>
        <w:rPr>
          <w:noProof/>
        </w:rPr>
        <w:t>9</w:t>
      </w:r>
      <w:r>
        <w:rPr>
          <w:noProof/>
        </w:rPr>
        <w:fldChar w:fldCharType="end"/>
      </w:r>
    </w:p>
    <w:p w14:paraId="27BB1FDA" w14:textId="02A01E4F"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A.2</w:t>
      </w:r>
      <w:r w:rsidRPr="00231609">
        <w:rPr>
          <w:rFonts w:ascii="Times New Roman" w:hAnsi="Times New Roman" w:cs="Times New Roman"/>
          <w:noProof/>
        </w:rPr>
        <w:tab/>
        <w:t>Main Program for Source Decoder</w:t>
      </w:r>
      <w:r>
        <w:rPr>
          <w:noProof/>
        </w:rPr>
        <w:tab/>
      </w:r>
      <w:r>
        <w:rPr>
          <w:noProof/>
        </w:rPr>
        <w:fldChar w:fldCharType="begin"/>
      </w:r>
      <w:r>
        <w:rPr>
          <w:noProof/>
        </w:rPr>
        <w:instrText xml:space="preserve"> PAGEREF _Toc162012076 \h </w:instrText>
      </w:r>
      <w:r>
        <w:rPr>
          <w:noProof/>
        </w:rPr>
      </w:r>
      <w:r>
        <w:rPr>
          <w:noProof/>
        </w:rPr>
        <w:fldChar w:fldCharType="separate"/>
      </w:r>
      <w:r>
        <w:rPr>
          <w:noProof/>
        </w:rPr>
        <w:t>25</w:t>
      </w:r>
      <w:r>
        <w:rPr>
          <w:noProof/>
        </w:rPr>
        <w:fldChar w:fldCharType="end"/>
      </w:r>
    </w:p>
    <w:p w14:paraId="50C1B53A" w14:textId="4CBCF043"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A.3</w:t>
      </w:r>
      <w:r w:rsidRPr="00231609">
        <w:rPr>
          <w:rFonts w:ascii="Times New Roman" w:hAnsi="Times New Roman" w:cs="Times New Roman"/>
          <w:noProof/>
        </w:rPr>
        <w:tab/>
        <w:t>Library of Source Coder/Decoder Subroutines</w:t>
      </w:r>
      <w:r>
        <w:rPr>
          <w:noProof/>
        </w:rPr>
        <w:tab/>
      </w:r>
      <w:r>
        <w:rPr>
          <w:noProof/>
        </w:rPr>
        <w:fldChar w:fldCharType="begin"/>
      </w:r>
      <w:r>
        <w:rPr>
          <w:noProof/>
        </w:rPr>
        <w:instrText xml:space="preserve"> PAGEREF _Toc162012077 \h </w:instrText>
      </w:r>
      <w:r>
        <w:rPr>
          <w:noProof/>
        </w:rPr>
      </w:r>
      <w:r>
        <w:rPr>
          <w:noProof/>
        </w:rPr>
        <w:fldChar w:fldCharType="separate"/>
      </w:r>
      <w:r>
        <w:rPr>
          <w:noProof/>
        </w:rPr>
        <w:t>36</w:t>
      </w:r>
      <w:r>
        <w:rPr>
          <w:noProof/>
        </w:rPr>
        <w:fldChar w:fldCharType="end"/>
      </w:r>
    </w:p>
    <w:p w14:paraId="32525367" w14:textId="7CC8897E"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A.4</w:t>
      </w:r>
      <w:r w:rsidRPr="00231609">
        <w:rPr>
          <w:rFonts w:ascii="Times New Roman" w:hAnsi="Times New Roman" w:cs="Times New Roman"/>
          <w:noProof/>
        </w:rPr>
        <w:tab/>
        <w:t>Library of Signal Processing Related Subroutines</w:t>
      </w:r>
      <w:r>
        <w:rPr>
          <w:noProof/>
        </w:rPr>
        <w:tab/>
      </w:r>
      <w:r>
        <w:rPr>
          <w:noProof/>
        </w:rPr>
        <w:fldChar w:fldCharType="begin"/>
      </w:r>
      <w:r>
        <w:rPr>
          <w:noProof/>
        </w:rPr>
        <w:instrText xml:space="preserve"> PAGEREF _Toc162012078 \h </w:instrText>
      </w:r>
      <w:r>
        <w:rPr>
          <w:noProof/>
        </w:rPr>
      </w:r>
      <w:r>
        <w:rPr>
          <w:noProof/>
        </w:rPr>
        <w:fldChar w:fldCharType="separate"/>
      </w:r>
      <w:r>
        <w:rPr>
          <w:noProof/>
        </w:rPr>
        <w:t>91</w:t>
      </w:r>
      <w:r>
        <w:rPr>
          <w:noProof/>
        </w:rPr>
        <w:fldChar w:fldCharType="end"/>
      </w:r>
    </w:p>
    <w:p w14:paraId="1B566E63" w14:textId="77C03C9E"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A.5</w:t>
      </w:r>
      <w:r w:rsidRPr="00231609">
        <w:rPr>
          <w:rFonts w:ascii="Times New Roman" w:hAnsi="Times New Roman" w:cs="Times New Roman"/>
          <w:noProof/>
        </w:rPr>
        <w:tab/>
        <w:t>Library of Basic and Mathematic Functions</w:t>
      </w:r>
      <w:r>
        <w:rPr>
          <w:noProof/>
        </w:rPr>
        <w:tab/>
      </w:r>
      <w:r>
        <w:rPr>
          <w:noProof/>
        </w:rPr>
        <w:fldChar w:fldCharType="begin"/>
      </w:r>
      <w:r>
        <w:rPr>
          <w:noProof/>
        </w:rPr>
        <w:instrText xml:space="preserve"> PAGEREF _Toc162012079 \h </w:instrText>
      </w:r>
      <w:r>
        <w:rPr>
          <w:noProof/>
        </w:rPr>
      </w:r>
      <w:r>
        <w:rPr>
          <w:noProof/>
        </w:rPr>
        <w:fldChar w:fldCharType="separate"/>
      </w:r>
      <w:r>
        <w:rPr>
          <w:noProof/>
        </w:rPr>
        <w:t>116</w:t>
      </w:r>
      <w:r>
        <w:rPr>
          <w:noProof/>
        </w:rPr>
        <w:fldChar w:fldCharType="end"/>
      </w:r>
    </w:p>
    <w:p w14:paraId="5DD588E1" w14:textId="3B5598A9" w:rsidR="005F15AB" w:rsidRDefault="005F15AB">
      <w:pPr>
        <w:pStyle w:val="TOC3"/>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A.5.1</w:t>
      </w:r>
      <w:r w:rsidRPr="00231609">
        <w:rPr>
          <w:rFonts w:ascii="Times New Roman" w:hAnsi="Times New Roman" w:cs="Times New Roman"/>
          <w:noProof/>
        </w:rPr>
        <w:tab/>
        <w:t>Basic Functions</w:t>
      </w:r>
      <w:r>
        <w:rPr>
          <w:noProof/>
        </w:rPr>
        <w:tab/>
      </w:r>
      <w:r>
        <w:rPr>
          <w:noProof/>
        </w:rPr>
        <w:fldChar w:fldCharType="begin"/>
      </w:r>
      <w:r>
        <w:rPr>
          <w:noProof/>
        </w:rPr>
        <w:instrText xml:space="preserve"> PAGEREF _Toc162012080 \h </w:instrText>
      </w:r>
      <w:r>
        <w:rPr>
          <w:noProof/>
        </w:rPr>
      </w:r>
      <w:r>
        <w:rPr>
          <w:noProof/>
        </w:rPr>
        <w:fldChar w:fldCharType="separate"/>
      </w:r>
      <w:r>
        <w:rPr>
          <w:noProof/>
        </w:rPr>
        <w:t>116</w:t>
      </w:r>
      <w:r>
        <w:rPr>
          <w:noProof/>
        </w:rPr>
        <w:fldChar w:fldCharType="end"/>
      </w:r>
    </w:p>
    <w:p w14:paraId="63F1136D" w14:textId="1BA077F2" w:rsidR="005F15AB" w:rsidRDefault="005F15AB">
      <w:pPr>
        <w:pStyle w:val="TOC3"/>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A.5.2</w:t>
      </w:r>
      <w:r w:rsidRPr="00231609">
        <w:rPr>
          <w:rFonts w:ascii="Times New Roman" w:hAnsi="Times New Roman" w:cs="Times New Roman"/>
          <w:noProof/>
        </w:rPr>
        <w:tab/>
        <w:t>Extended Precision Functions</w:t>
      </w:r>
      <w:r>
        <w:rPr>
          <w:noProof/>
        </w:rPr>
        <w:tab/>
      </w:r>
      <w:r>
        <w:rPr>
          <w:noProof/>
        </w:rPr>
        <w:fldChar w:fldCharType="begin"/>
      </w:r>
      <w:r>
        <w:rPr>
          <w:noProof/>
        </w:rPr>
        <w:instrText xml:space="preserve"> PAGEREF _Toc162012081 \h </w:instrText>
      </w:r>
      <w:r>
        <w:rPr>
          <w:noProof/>
        </w:rPr>
      </w:r>
      <w:r>
        <w:rPr>
          <w:noProof/>
        </w:rPr>
        <w:fldChar w:fldCharType="separate"/>
      </w:r>
      <w:r>
        <w:rPr>
          <w:noProof/>
        </w:rPr>
        <w:t>127</w:t>
      </w:r>
      <w:r>
        <w:rPr>
          <w:noProof/>
        </w:rPr>
        <w:fldChar w:fldCharType="end"/>
      </w:r>
    </w:p>
    <w:p w14:paraId="328327D2" w14:textId="6EACDB45" w:rsidR="005F15AB" w:rsidRDefault="005F15AB">
      <w:pPr>
        <w:pStyle w:val="TOC3"/>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A.5.3</w:t>
      </w:r>
      <w:r w:rsidRPr="00231609">
        <w:rPr>
          <w:rFonts w:ascii="Times New Roman" w:hAnsi="Times New Roman" w:cs="Times New Roman"/>
          <w:noProof/>
        </w:rPr>
        <w:tab/>
        <w:t>Mathematic Functions</w:t>
      </w:r>
      <w:r>
        <w:rPr>
          <w:noProof/>
        </w:rPr>
        <w:tab/>
      </w:r>
      <w:r>
        <w:rPr>
          <w:noProof/>
        </w:rPr>
        <w:fldChar w:fldCharType="begin"/>
      </w:r>
      <w:r>
        <w:rPr>
          <w:noProof/>
        </w:rPr>
        <w:instrText xml:space="preserve"> PAGEREF _Toc162012082 \h </w:instrText>
      </w:r>
      <w:r>
        <w:rPr>
          <w:noProof/>
        </w:rPr>
      </w:r>
      <w:r>
        <w:rPr>
          <w:noProof/>
        </w:rPr>
        <w:fldChar w:fldCharType="separate"/>
      </w:r>
      <w:r>
        <w:rPr>
          <w:noProof/>
        </w:rPr>
        <w:t>134</w:t>
      </w:r>
      <w:r>
        <w:rPr>
          <w:noProof/>
        </w:rPr>
        <w:fldChar w:fldCharType="end"/>
      </w:r>
    </w:p>
    <w:p w14:paraId="6C9B7A5A" w14:textId="0F36DDE5"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A.6</w:t>
      </w:r>
      <w:r w:rsidRPr="00231609">
        <w:rPr>
          <w:rFonts w:ascii="Times New Roman" w:hAnsi="Times New Roman" w:cs="Times New Roman"/>
          <w:noProof/>
        </w:rPr>
        <w:tab/>
        <w:t>Tables and Constants for Source Coding</w:t>
      </w:r>
      <w:r>
        <w:rPr>
          <w:noProof/>
        </w:rPr>
        <w:tab/>
      </w:r>
      <w:r>
        <w:rPr>
          <w:noProof/>
        </w:rPr>
        <w:fldChar w:fldCharType="begin"/>
      </w:r>
      <w:r>
        <w:rPr>
          <w:noProof/>
        </w:rPr>
        <w:instrText xml:space="preserve"> PAGEREF _Toc162012083 \h </w:instrText>
      </w:r>
      <w:r>
        <w:rPr>
          <w:noProof/>
        </w:rPr>
      </w:r>
      <w:r>
        <w:rPr>
          <w:noProof/>
        </w:rPr>
        <w:fldChar w:fldCharType="separate"/>
      </w:r>
      <w:r>
        <w:rPr>
          <w:noProof/>
        </w:rPr>
        <w:t>141</w:t>
      </w:r>
      <w:r>
        <w:rPr>
          <w:noProof/>
        </w:rPr>
        <w:fldChar w:fldCharType="end"/>
      </w:r>
    </w:p>
    <w:p w14:paraId="23B1D172" w14:textId="15D704C2"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B</w:t>
      </w:r>
      <w:r w:rsidRPr="00231609">
        <w:rPr>
          <w:rFonts w:ascii="Times New Roman" w:hAnsi="Times New Roman" w:cs="Times New Roman"/>
          <w:noProof/>
        </w:rPr>
        <w:tab/>
        <w:t>C Code for the TETRA Basic Operators</w:t>
      </w:r>
      <w:r>
        <w:rPr>
          <w:noProof/>
        </w:rPr>
        <w:tab/>
      </w:r>
      <w:r>
        <w:rPr>
          <w:noProof/>
        </w:rPr>
        <w:fldChar w:fldCharType="begin"/>
      </w:r>
      <w:r>
        <w:rPr>
          <w:noProof/>
        </w:rPr>
        <w:instrText xml:space="preserve"> PAGEREF _Toc162012084 \h </w:instrText>
      </w:r>
      <w:r>
        <w:rPr>
          <w:noProof/>
        </w:rPr>
      </w:r>
      <w:r>
        <w:rPr>
          <w:noProof/>
        </w:rPr>
        <w:fldChar w:fldCharType="separate"/>
      </w:r>
      <w:r>
        <w:rPr>
          <w:noProof/>
        </w:rPr>
        <w:t>176</w:t>
      </w:r>
      <w:r>
        <w:rPr>
          <w:noProof/>
        </w:rPr>
        <w:fldChar w:fldCharType="end"/>
      </w:r>
    </w:p>
    <w:p w14:paraId="77BCDAE7" w14:textId="188AB89A"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C</w:t>
      </w:r>
      <w:r w:rsidRPr="00231609">
        <w:rPr>
          <w:rFonts w:ascii="Times New Roman" w:hAnsi="Times New Roman" w:cs="Times New Roman"/>
          <w:noProof/>
        </w:rPr>
        <w:tab/>
        <w:t>C Code for Speech Channel Coding</w:t>
      </w:r>
      <w:r>
        <w:rPr>
          <w:noProof/>
        </w:rPr>
        <w:tab/>
      </w:r>
      <w:r>
        <w:rPr>
          <w:noProof/>
        </w:rPr>
        <w:fldChar w:fldCharType="begin"/>
      </w:r>
      <w:r>
        <w:rPr>
          <w:noProof/>
        </w:rPr>
        <w:instrText xml:space="preserve"> PAGEREF _Toc162012085 \h </w:instrText>
      </w:r>
      <w:r>
        <w:rPr>
          <w:noProof/>
        </w:rPr>
      </w:r>
      <w:r>
        <w:rPr>
          <w:noProof/>
        </w:rPr>
        <w:fldChar w:fldCharType="separate"/>
      </w:r>
      <w:r>
        <w:rPr>
          <w:noProof/>
        </w:rPr>
        <w:t>211</w:t>
      </w:r>
      <w:r>
        <w:rPr>
          <w:noProof/>
        </w:rPr>
        <w:fldChar w:fldCharType="end"/>
      </w:r>
    </w:p>
    <w:p w14:paraId="2326BD9D" w14:textId="0686B24B"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C.1</w:t>
      </w:r>
      <w:r w:rsidRPr="00231609">
        <w:rPr>
          <w:rFonts w:ascii="Times New Roman" w:hAnsi="Times New Roman" w:cs="Times New Roman"/>
          <w:noProof/>
        </w:rPr>
        <w:tab/>
        <w:t>Main Program for Speech Channel Coding</w:t>
      </w:r>
      <w:r>
        <w:rPr>
          <w:noProof/>
        </w:rPr>
        <w:tab/>
      </w:r>
      <w:r>
        <w:rPr>
          <w:noProof/>
        </w:rPr>
        <w:fldChar w:fldCharType="begin"/>
      </w:r>
      <w:r>
        <w:rPr>
          <w:noProof/>
        </w:rPr>
        <w:instrText xml:space="preserve"> PAGEREF _Toc162012086 \h </w:instrText>
      </w:r>
      <w:r>
        <w:rPr>
          <w:noProof/>
        </w:rPr>
      </w:r>
      <w:r>
        <w:rPr>
          <w:noProof/>
        </w:rPr>
        <w:fldChar w:fldCharType="separate"/>
      </w:r>
      <w:r>
        <w:rPr>
          <w:noProof/>
        </w:rPr>
        <w:t>211</w:t>
      </w:r>
      <w:r>
        <w:rPr>
          <w:noProof/>
        </w:rPr>
        <w:fldChar w:fldCharType="end"/>
      </w:r>
    </w:p>
    <w:p w14:paraId="204506E1" w14:textId="7F772446"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C.2</w:t>
      </w:r>
      <w:r w:rsidRPr="00231609">
        <w:rPr>
          <w:rFonts w:ascii="Times New Roman" w:hAnsi="Times New Roman" w:cs="Times New Roman"/>
          <w:noProof/>
        </w:rPr>
        <w:tab/>
        <w:t>Library of Speech Channel Coding Subroutines</w:t>
      </w:r>
      <w:r>
        <w:rPr>
          <w:noProof/>
        </w:rPr>
        <w:tab/>
      </w:r>
      <w:r>
        <w:rPr>
          <w:noProof/>
        </w:rPr>
        <w:fldChar w:fldCharType="begin"/>
      </w:r>
      <w:r>
        <w:rPr>
          <w:noProof/>
        </w:rPr>
        <w:instrText xml:space="preserve"> PAGEREF _Toc162012087 \h </w:instrText>
      </w:r>
      <w:r>
        <w:rPr>
          <w:noProof/>
        </w:rPr>
      </w:r>
      <w:r>
        <w:rPr>
          <w:noProof/>
        </w:rPr>
        <w:fldChar w:fldCharType="separate"/>
      </w:r>
      <w:r>
        <w:rPr>
          <w:noProof/>
        </w:rPr>
        <w:t>218</w:t>
      </w:r>
      <w:r>
        <w:rPr>
          <w:noProof/>
        </w:rPr>
        <w:fldChar w:fldCharType="end"/>
      </w:r>
    </w:p>
    <w:p w14:paraId="1325AD39" w14:textId="18E0B469"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C.3</w:t>
      </w:r>
      <w:r w:rsidRPr="00231609">
        <w:rPr>
          <w:rFonts w:ascii="Times New Roman" w:hAnsi="Times New Roman" w:cs="Times New Roman"/>
          <w:noProof/>
        </w:rPr>
        <w:tab/>
        <w:t>Tables and Constants for Speech Channel</w:t>
      </w:r>
      <w:r>
        <w:rPr>
          <w:noProof/>
        </w:rPr>
        <w:tab/>
      </w:r>
      <w:r>
        <w:rPr>
          <w:noProof/>
        </w:rPr>
        <w:fldChar w:fldCharType="begin"/>
      </w:r>
      <w:r>
        <w:rPr>
          <w:noProof/>
        </w:rPr>
        <w:instrText xml:space="preserve"> PAGEREF _Toc162012088 \h </w:instrText>
      </w:r>
      <w:r>
        <w:rPr>
          <w:noProof/>
        </w:rPr>
      </w:r>
      <w:r>
        <w:rPr>
          <w:noProof/>
        </w:rPr>
        <w:fldChar w:fldCharType="separate"/>
      </w:r>
      <w:r>
        <w:rPr>
          <w:noProof/>
        </w:rPr>
        <w:t>237</w:t>
      </w:r>
      <w:r>
        <w:rPr>
          <w:noProof/>
        </w:rPr>
        <w:fldChar w:fldCharType="end"/>
      </w:r>
    </w:p>
    <w:p w14:paraId="27732220" w14:textId="7E2CE6C1"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D</w:t>
      </w:r>
      <w:r w:rsidRPr="00231609">
        <w:rPr>
          <w:rFonts w:ascii="Times New Roman" w:hAnsi="Times New Roman" w:cs="Times New Roman"/>
          <w:noProof/>
        </w:rPr>
        <w:tab/>
        <w:t>C Code for Speech Channel Decoding</w:t>
      </w:r>
      <w:r>
        <w:rPr>
          <w:noProof/>
        </w:rPr>
        <w:tab/>
      </w:r>
      <w:r>
        <w:rPr>
          <w:noProof/>
        </w:rPr>
        <w:fldChar w:fldCharType="begin"/>
      </w:r>
      <w:r>
        <w:rPr>
          <w:noProof/>
        </w:rPr>
        <w:instrText xml:space="preserve"> PAGEREF _Toc162012089 \h </w:instrText>
      </w:r>
      <w:r>
        <w:rPr>
          <w:noProof/>
        </w:rPr>
      </w:r>
      <w:r>
        <w:rPr>
          <w:noProof/>
        </w:rPr>
        <w:fldChar w:fldCharType="separate"/>
      </w:r>
      <w:r>
        <w:rPr>
          <w:noProof/>
        </w:rPr>
        <w:t>246</w:t>
      </w:r>
      <w:r>
        <w:rPr>
          <w:noProof/>
        </w:rPr>
        <w:fldChar w:fldCharType="end"/>
      </w:r>
    </w:p>
    <w:p w14:paraId="06F0E4DE" w14:textId="30F5B953"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D.1</w:t>
      </w:r>
      <w:r w:rsidRPr="00231609">
        <w:rPr>
          <w:rFonts w:ascii="Times New Roman" w:hAnsi="Times New Roman" w:cs="Times New Roman"/>
          <w:noProof/>
        </w:rPr>
        <w:tab/>
        <w:t>Main Program for Speech Channel Decoding</w:t>
      </w:r>
      <w:r>
        <w:rPr>
          <w:noProof/>
        </w:rPr>
        <w:tab/>
      </w:r>
      <w:r>
        <w:rPr>
          <w:noProof/>
        </w:rPr>
        <w:fldChar w:fldCharType="begin"/>
      </w:r>
      <w:r>
        <w:rPr>
          <w:noProof/>
        </w:rPr>
        <w:instrText xml:space="preserve"> PAGEREF _Toc162012090 \h </w:instrText>
      </w:r>
      <w:r>
        <w:rPr>
          <w:noProof/>
        </w:rPr>
      </w:r>
      <w:r>
        <w:rPr>
          <w:noProof/>
        </w:rPr>
        <w:fldChar w:fldCharType="separate"/>
      </w:r>
      <w:r>
        <w:rPr>
          <w:noProof/>
        </w:rPr>
        <w:t>246</w:t>
      </w:r>
      <w:r>
        <w:rPr>
          <w:noProof/>
        </w:rPr>
        <w:fldChar w:fldCharType="end"/>
      </w:r>
    </w:p>
    <w:p w14:paraId="6288D7D0" w14:textId="0CE319D4"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D.2</w:t>
      </w:r>
      <w:r w:rsidRPr="00231609">
        <w:rPr>
          <w:rFonts w:ascii="Times New Roman" w:hAnsi="Times New Roman" w:cs="Times New Roman"/>
          <w:noProof/>
        </w:rPr>
        <w:tab/>
        <w:t>Library of Speech Channel Decoding Subroutines</w:t>
      </w:r>
      <w:r>
        <w:rPr>
          <w:noProof/>
        </w:rPr>
        <w:tab/>
      </w:r>
      <w:r>
        <w:rPr>
          <w:noProof/>
        </w:rPr>
        <w:fldChar w:fldCharType="begin"/>
      </w:r>
      <w:r>
        <w:rPr>
          <w:noProof/>
        </w:rPr>
        <w:instrText xml:space="preserve"> PAGEREF _Toc162012091 \h </w:instrText>
      </w:r>
      <w:r>
        <w:rPr>
          <w:noProof/>
        </w:rPr>
      </w:r>
      <w:r>
        <w:rPr>
          <w:noProof/>
        </w:rPr>
        <w:fldChar w:fldCharType="separate"/>
      </w:r>
      <w:r>
        <w:rPr>
          <w:noProof/>
        </w:rPr>
        <w:t>253</w:t>
      </w:r>
      <w:r>
        <w:rPr>
          <w:noProof/>
        </w:rPr>
        <w:fldChar w:fldCharType="end"/>
      </w:r>
    </w:p>
    <w:p w14:paraId="36CC251F" w14:textId="7E347D7C"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E</w:t>
      </w:r>
      <w:r w:rsidRPr="00231609">
        <w:rPr>
          <w:rFonts w:ascii="Times New Roman" w:hAnsi="Times New Roman" w:cs="Times New Roman"/>
          <w:noProof/>
        </w:rPr>
        <w:tab/>
        <w:t>Makefile</w:t>
      </w:r>
      <w:r>
        <w:rPr>
          <w:noProof/>
        </w:rPr>
        <w:tab/>
      </w:r>
      <w:r>
        <w:rPr>
          <w:noProof/>
        </w:rPr>
        <w:fldChar w:fldCharType="begin"/>
      </w:r>
      <w:r>
        <w:rPr>
          <w:noProof/>
        </w:rPr>
        <w:instrText xml:space="preserve"> PAGEREF _Toc162012092 \h </w:instrText>
      </w:r>
      <w:r>
        <w:rPr>
          <w:noProof/>
        </w:rPr>
      </w:r>
      <w:r>
        <w:rPr>
          <w:noProof/>
        </w:rPr>
        <w:fldChar w:fldCharType="separate"/>
      </w:r>
      <w:r>
        <w:rPr>
          <w:noProof/>
        </w:rPr>
        <w:t>276</w:t>
      </w:r>
      <w:r>
        <w:rPr>
          <w:noProof/>
        </w:rPr>
        <w:fldChar w:fldCharType="end"/>
      </w:r>
    </w:p>
    <w:p w14:paraId="50B8F8F1" w14:textId="20493D20"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 xml:space="preserve">F </w:t>
      </w:r>
      <w:r w:rsidRPr="00231609">
        <w:rPr>
          <w:rFonts w:ascii="Times New Roman" w:hAnsi="Times New Roman" w:cs="Times New Roman"/>
          <w:noProof/>
        </w:rPr>
        <w:tab/>
        <w:t>Indexes</w:t>
      </w:r>
      <w:r>
        <w:rPr>
          <w:noProof/>
        </w:rPr>
        <w:tab/>
      </w:r>
      <w:r>
        <w:rPr>
          <w:noProof/>
        </w:rPr>
        <w:fldChar w:fldCharType="begin"/>
      </w:r>
      <w:r>
        <w:rPr>
          <w:noProof/>
        </w:rPr>
        <w:instrText xml:space="preserve"> PAGEREF _Toc162012093 \h </w:instrText>
      </w:r>
      <w:r>
        <w:rPr>
          <w:noProof/>
        </w:rPr>
      </w:r>
      <w:r>
        <w:rPr>
          <w:noProof/>
        </w:rPr>
        <w:fldChar w:fldCharType="separate"/>
      </w:r>
      <w:r>
        <w:rPr>
          <w:noProof/>
        </w:rPr>
        <w:t>277</w:t>
      </w:r>
      <w:r>
        <w:rPr>
          <w:noProof/>
        </w:rPr>
        <w:fldChar w:fldCharType="end"/>
      </w:r>
    </w:p>
    <w:p w14:paraId="633317DB" w14:textId="0D0DC235"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F.1</w:t>
      </w:r>
      <w:r w:rsidRPr="00231609">
        <w:rPr>
          <w:rFonts w:ascii="Times New Roman" w:hAnsi="Times New Roman" w:cs="Times New Roman"/>
          <w:noProof/>
        </w:rPr>
        <w:tab/>
        <w:t>Index of Routines</w:t>
      </w:r>
      <w:r>
        <w:rPr>
          <w:noProof/>
        </w:rPr>
        <w:tab/>
      </w:r>
      <w:r>
        <w:rPr>
          <w:noProof/>
        </w:rPr>
        <w:fldChar w:fldCharType="begin"/>
      </w:r>
      <w:r>
        <w:rPr>
          <w:noProof/>
        </w:rPr>
        <w:instrText xml:space="preserve"> PAGEREF _Toc162012094 \h </w:instrText>
      </w:r>
      <w:r>
        <w:rPr>
          <w:noProof/>
        </w:rPr>
      </w:r>
      <w:r>
        <w:rPr>
          <w:noProof/>
        </w:rPr>
        <w:fldChar w:fldCharType="separate"/>
      </w:r>
      <w:r>
        <w:rPr>
          <w:noProof/>
        </w:rPr>
        <w:t>277</w:t>
      </w:r>
      <w:r>
        <w:rPr>
          <w:noProof/>
        </w:rPr>
        <w:fldChar w:fldCharType="end"/>
      </w:r>
    </w:p>
    <w:p w14:paraId="3A271263" w14:textId="45D09C14" w:rsidR="005F15AB" w:rsidRDefault="005F15AB">
      <w:pPr>
        <w:pStyle w:val="TOC2"/>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F.2</w:t>
      </w:r>
      <w:r w:rsidRPr="00231609">
        <w:rPr>
          <w:rFonts w:ascii="Times New Roman" w:hAnsi="Times New Roman" w:cs="Times New Roman"/>
          <w:noProof/>
        </w:rPr>
        <w:tab/>
        <w:t>Index of Files</w:t>
      </w:r>
      <w:r>
        <w:rPr>
          <w:noProof/>
        </w:rPr>
        <w:tab/>
      </w:r>
      <w:r>
        <w:rPr>
          <w:noProof/>
        </w:rPr>
        <w:fldChar w:fldCharType="begin"/>
      </w:r>
      <w:r>
        <w:rPr>
          <w:noProof/>
        </w:rPr>
        <w:instrText xml:space="preserve"> PAGEREF _Toc162012095 \h </w:instrText>
      </w:r>
      <w:r>
        <w:rPr>
          <w:noProof/>
        </w:rPr>
      </w:r>
      <w:r>
        <w:rPr>
          <w:noProof/>
        </w:rPr>
        <w:fldChar w:fldCharType="separate"/>
      </w:r>
      <w:r>
        <w:rPr>
          <w:noProof/>
        </w:rPr>
        <w:t>280</w:t>
      </w:r>
      <w:r>
        <w:rPr>
          <w:noProof/>
        </w:rPr>
        <w:fldChar w:fldCharType="end"/>
      </w:r>
    </w:p>
    <w:p w14:paraId="07F9340A" w14:textId="453B75FB" w:rsidR="005F15AB" w:rsidRDefault="005F15AB">
      <w:pPr>
        <w:pStyle w:val="TOC1"/>
        <w:rPr>
          <w:rFonts w:asciiTheme="minorHAnsi" w:eastAsiaTheme="minorEastAsia" w:hAnsiTheme="minorHAnsi" w:cstheme="minorBidi"/>
          <w:noProof/>
          <w:kern w:val="2"/>
          <w:sz w:val="22"/>
          <w:szCs w:val="22"/>
          <w:lang w:eastAsia="en-GB"/>
          <w14:ligatures w14:val="standardContextual"/>
        </w:rPr>
      </w:pPr>
      <w:r w:rsidRPr="00231609">
        <w:rPr>
          <w:rFonts w:ascii="Times New Roman" w:hAnsi="Times New Roman" w:cs="Times New Roman"/>
          <w:noProof/>
        </w:rPr>
        <w:t>History</w:t>
      </w:r>
      <w:r>
        <w:rPr>
          <w:noProof/>
        </w:rPr>
        <w:tab/>
      </w:r>
      <w:r>
        <w:rPr>
          <w:noProof/>
        </w:rPr>
        <w:fldChar w:fldCharType="begin"/>
      </w:r>
      <w:r>
        <w:rPr>
          <w:noProof/>
        </w:rPr>
        <w:instrText xml:space="preserve"> PAGEREF _Toc162012096 \h </w:instrText>
      </w:r>
      <w:r>
        <w:rPr>
          <w:noProof/>
        </w:rPr>
      </w:r>
      <w:r>
        <w:rPr>
          <w:noProof/>
        </w:rPr>
        <w:fldChar w:fldCharType="separate"/>
      </w:r>
      <w:r>
        <w:rPr>
          <w:noProof/>
        </w:rPr>
        <w:t>282</w:t>
      </w:r>
      <w:r>
        <w:rPr>
          <w:noProof/>
        </w:rPr>
        <w:fldChar w:fldCharType="end"/>
      </w:r>
    </w:p>
    <w:p w14:paraId="04A3B671" w14:textId="7E4E0F76"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fldChar w:fldCharType="end"/>
      </w:r>
    </w:p>
    <w:p w14:paraId="179AB4FE" w14:textId="77777777" w:rsidR="00C55BB9" w:rsidRPr="00C55BB9" w:rsidRDefault="00C55BB9" w:rsidP="00C55BB9">
      <w:pPr>
        <w:overflowPunct w:val="0"/>
        <w:autoSpaceDE w:val="0"/>
        <w:autoSpaceDN w:val="0"/>
        <w:adjustRightInd w:val="0"/>
        <w:spacing w:after="0"/>
        <w:ind w:left="-567"/>
        <w:jc w:val="left"/>
        <w:textAlignment w:val="baseline"/>
        <w:rPr>
          <w:rFonts w:ascii="Arial" w:hAnsi="Arial" w:cs="Arial"/>
          <w:i/>
          <w:color w:val="76923C"/>
          <w:sz w:val="18"/>
          <w:szCs w:val="18"/>
        </w:rPr>
      </w:pPr>
      <w:r w:rsidRPr="00C55BB9">
        <w:rPr>
          <w:rFonts w:ascii="Times New Roman" w:hAnsi="Times New Roman" w:cs="Times New Roman"/>
        </w:rPr>
        <w:br w:type="page"/>
      </w:r>
    </w:p>
    <w:p w14:paraId="251E20A2"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sz w:val="36"/>
        </w:rPr>
      </w:pPr>
      <w:bookmarkStart w:id="11" w:name="_Toc451532916"/>
      <w:bookmarkStart w:id="12" w:name="_Toc527982199"/>
      <w:bookmarkStart w:id="13" w:name="_Toc527982243"/>
      <w:bookmarkStart w:id="14" w:name="_Toc536795648"/>
      <w:bookmarkStart w:id="15" w:name="_Toc130819870"/>
      <w:r w:rsidRPr="00C55BB9">
        <w:rPr>
          <w:rFonts w:ascii="Arial" w:hAnsi="Arial" w:cs="Times New Roman"/>
          <w:sz w:val="36"/>
        </w:rPr>
        <w:lastRenderedPageBreak/>
        <w:t>Intellectual Property Rights</w:t>
      </w:r>
      <w:bookmarkEnd w:id="11"/>
      <w:bookmarkEnd w:id="12"/>
      <w:bookmarkEnd w:id="13"/>
      <w:bookmarkEnd w:id="14"/>
      <w:bookmarkEnd w:id="15"/>
    </w:p>
    <w:p w14:paraId="0FD6AEB6" w14:textId="77777777" w:rsidR="00C55BB9" w:rsidRPr="00C55BB9" w:rsidRDefault="00C55BB9" w:rsidP="00C55BB9">
      <w:pPr>
        <w:keepNext/>
        <w:keepLines/>
        <w:overflowPunct w:val="0"/>
        <w:autoSpaceDE w:val="0"/>
        <w:autoSpaceDN w:val="0"/>
        <w:adjustRightInd w:val="0"/>
        <w:spacing w:before="120" w:after="180"/>
        <w:ind w:left="1985" w:hanging="1985"/>
        <w:jc w:val="left"/>
        <w:textAlignment w:val="baseline"/>
        <w:rPr>
          <w:rFonts w:ascii="Arial" w:hAnsi="Arial" w:cs="Times New Roman"/>
        </w:rPr>
      </w:pPr>
      <w:r w:rsidRPr="00C55BB9">
        <w:rPr>
          <w:rFonts w:ascii="Arial" w:hAnsi="Arial" w:cs="Times New Roman"/>
        </w:rPr>
        <w:t xml:space="preserve">Essential patents </w:t>
      </w:r>
    </w:p>
    <w:p w14:paraId="39F93703"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 xml:space="preserve">IPRs essential or potentially essential to normative deliverables may have been declared to ETSI. The declarations pertaining to these essential IPRs, if any, are publicly available for </w:t>
      </w:r>
      <w:r w:rsidRPr="00C55BB9">
        <w:rPr>
          <w:rFonts w:ascii="Times New Roman" w:hAnsi="Times New Roman" w:cs="Times New Roman"/>
          <w:b/>
          <w:bCs/>
        </w:rPr>
        <w:t>ETSI members and non-members</w:t>
      </w:r>
      <w:r w:rsidRPr="00C55BB9">
        <w:rPr>
          <w:rFonts w:ascii="Times New Roman" w:hAnsi="Times New Roman" w:cs="Times New Roman"/>
        </w:rPr>
        <w:t xml:space="preserve">, and can be found in ETSI SR 000 314: </w:t>
      </w:r>
      <w:r w:rsidRPr="00C55BB9">
        <w:rPr>
          <w:rFonts w:ascii="Times New Roman" w:hAnsi="Times New Roman" w:cs="Times New Roman"/>
          <w:i/>
          <w:iCs/>
        </w:rPr>
        <w:t>"Intellectual Property Rights (IPRs); Essential, or potentially Essential, IPRs notified to ETSI in respect of ETSI standards"</w:t>
      </w:r>
      <w:r w:rsidRPr="00C55BB9">
        <w:rPr>
          <w:rFonts w:ascii="Times New Roman" w:hAnsi="Times New Roman" w:cs="Times New Roman"/>
        </w:rPr>
        <w:t>, which is available from the ETSI Secretariat. Latest updates are available on the ETSI Web server (</w:t>
      </w:r>
      <w:hyperlink r:id="rId13" w:history="1">
        <w:r w:rsidRPr="00C55BB9">
          <w:rPr>
            <w:rFonts w:ascii="Times New Roman" w:hAnsi="Times New Roman" w:cs="Times New Roman"/>
            <w:color w:val="0000FF"/>
            <w:u w:val="single"/>
          </w:rPr>
          <w:t>https://ipr.etsi.org</w:t>
        </w:r>
      </w:hyperlink>
      <w:r w:rsidRPr="00C55BB9">
        <w:rPr>
          <w:rFonts w:ascii="Times New Roman" w:hAnsi="Times New Roman" w:cs="Times New Roman"/>
        </w:rPr>
        <w:t>).</w:t>
      </w:r>
    </w:p>
    <w:p w14:paraId="28C03F17"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p w14:paraId="72411664" w14:textId="77777777" w:rsidR="00C55BB9" w:rsidRPr="00C55BB9" w:rsidRDefault="00C55BB9" w:rsidP="00C55BB9">
      <w:pPr>
        <w:keepNext/>
        <w:keepLines/>
        <w:overflowPunct w:val="0"/>
        <w:autoSpaceDE w:val="0"/>
        <w:autoSpaceDN w:val="0"/>
        <w:adjustRightInd w:val="0"/>
        <w:spacing w:before="120" w:after="180"/>
        <w:ind w:left="1985" w:hanging="1985"/>
        <w:jc w:val="left"/>
        <w:textAlignment w:val="baseline"/>
        <w:rPr>
          <w:rFonts w:ascii="Arial" w:hAnsi="Arial" w:cs="Times New Roman"/>
        </w:rPr>
      </w:pPr>
      <w:r w:rsidRPr="00C55BB9">
        <w:rPr>
          <w:rFonts w:ascii="Arial" w:hAnsi="Arial" w:cs="Times New Roman"/>
        </w:rPr>
        <w:t>Trademarks</w:t>
      </w:r>
    </w:p>
    <w:p w14:paraId="4604EDA5"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61D9B66"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b/>
          <w:bCs/>
        </w:rPr>
        <w:t>DECT™</w:t>
      </w:r>
      <w:r w:rsidRPr="00C55BB9">
        <w:rPr>
          <w:rFonts w:ascii="Times New Roman" w:hAnsi="Times New Roman" w:cs="Times New Roman"/>
        </w:rPr>
        <w:t xml:space="preserve">, </w:t>
      </w:r>
      <w:r w:rsidRPr="00C55BB9">
        <w:rPr>
          <w:rFonts w:ascii="Times New Roman" w:hAnsi="Times New Roman" w:cs="Times New Roman"/>
          <w:b/>
          <w:bCs/>
        </w:rPr>
        <w:t>PLUGTESTS™</w:t>
      </w:r>
      <w:r w:rsidRPr="00C55BB9">
        <w:rPr>
          <w:rFonts w:ascii="Times New Roman" w:hAnsi="Times New Roman" w:cs="Times New Roman"/>
        </w:rPr>
        <w:t xml:space="preserve">, </w:t>
      </w:r>
      <w:r w:rsidRPr="00C55BB9">
        <w:rPr>
          <w:rFonts w:ascii="Times New Roman" w:hAnsi="Times New Roman" w:cs="Times New Roman"/>
          <w:b/>
          <w:bCs/>
        </w:rPr>
        <w:t>UMTS™</w:t>
      </w:r>
      <w:r w:rsidRPr="00C55BB9">
        <w:rPr>
          <w:rFonts w:ascii="Times New Roman" w:hAnsi="Times New Roman" w:cs="Times New Roman"/>
        </w:rPr>
        <w:t xml:space="preserve"> and the ETSI logo are trademarks of ETSI registered for the benefit of its Members. </w:t>
      </w:r>
      <w:r w:rsidRPr="00C55BB9">
        <w:rPr>
          <w:rFonts w:ascii="Times New Roman" w:hAnsi="Times New Roman" w:cs="Times New Roman"/>
          <w:b/>
          <w:bCs/>
        </w:rPr>
        <w:t>3GPP™</w:t>
      </w:r>
      <w:r w:rsidRPr="00C55BB9">
        <w:rPr>
          <w:rFonts w:ascii="Times New Roman" w:hAnsi="Times New Roman" w:cs="Times New Roman"/>
          <w:vertAlign w:val="superscript"/>
        </w:rPr>
        <w:t xml:space="preserve"> </w:t>
      </w:r>
      <w:r w:rsidRPr="00C55BB9">
        <w:rPr>
          <w:rFonts w:ascii="Times New Roman" w:hAnsi="Times New Roman" w:cs="Times New Roman"/>
        </w:rPr>
        <w:t xml:space="preserve">and </w:t>
      </w:r>
      <w:r w:rsidRPr="00C55BB9">
        <w:rPr>
          <w:rFonts w:ascii="Times New Roman" w:hAnsi="Times New Roman" w:cs="Times New Roman"/>
          <w:b/>
          <w:bCs/>
        </w:rPr>
        <w:t>LTE™</w:t>
      </w:r>
      <w:r w:rsidRPr="00C55BB9">
        <w:rPr>
          <w:rFonts w:ascii="Times New Roman" w:hAnsi="Times New Roman" w:cs="Times New Roman"/>
        </w:rPr>
        <w:t xml:space="preserve"> are trademarks of ETSI registered for the benefit of its Members and of the 3GPP Organizational Partners. </w:t>
      </w:r>
      <w:r w:rsidRPr="00C55BB9">
        <w:rPr>
          <w:rFonts w:ascii="Times New Roman" w:hAnsi="Times New Roman" w:cs="Times New Roman"/>
          <w:b/>
          <w:bCs/>
        </w:rPr>
        <w:t>oneM2M™</w:t>
      </w:r>
      <w:r w:rsidRPr="00C55BB9">
        <w:rPr>
          <w:rFonts w:ascii="Times New Roman" w:hAnsi="Times New Roman" w:cs="Times New Roman"/>
        </w:rPr>
        <w:t xml:space="preserve"> logo is a trademark of ETSI registered for the benefit of its Members and of the oneM2M Partners. </w:t>
      </w:r>
      <w:r w:rsidRPr="00C55BB9">
        <w:rPr>
          <w:rFonts w:ascii="Times New Roman" w:hAnsi="Times New Roman" w:cs="Times New Roman"/>
          <w:b/>
          <w:bCs/>
        </w:rPr>
        <w:t>GSM</w:t>
      </w:r>
      <w:r w:rsidRPr="00C55BB9">
        <w:rPr>
          <w:rFonts w:ascii="Times New Roman" w:hAnsi="Times New Roman" w:cs="Times New Roman"/>
          <w:vertAlign w:val="superscript"/>
        </w:rPr>
        <w:t>®</w:t>
      </w:r>
      <w:r w:rsidRPr="00C55BB9">
        <w:rPr>
          <w:rFonts w:ascii="Times New Roman" w:hAnsi="Times New Roman" w:cs="Times New Roman"/>
        </w:rPr>
        <w:t xml:space="preserve"> and the GSM logo are trademarks registered and owned by the GSM Association.</w:t>
      </w:r>
    </w:p>
    <w:p w14:paraId="78DF6454"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sz w:val="36"/>
        </w:rPr>
      </w:pPr>
      <w:bookmarkStart w:id="16" w:name="_Toc451532917"/>
      <w:bookmarkStart w:id="17" w:name="_Toc527982200"/>
      <w:bookmarkStart w:id="18" w:name="_Toc527982244"/>
      <w:bookmarkStart w:id="19" w:name="_Toc536795649"/>
      <w:bookmarkStart w:id="20" w:name="_Toc130819871"/>
      <w:r w:rsidRPr="00C55BB9">
        <w:rPr>
          <w:rFonts w:ascii="Arial" w:hAnsi="Arial" w:cs="Times New Roman"/>
          <w:sz w:val="36"/>
        </w:rPr>
        <w:t>Foreword</w:t>
      </w:r>
      <w:bookmarkEnd w:id="16"/>
      <w:bookmarkEnd w:id="17"/>
      <w:bookmarkEnd w:id="18"/>
      <w:bookmarkEnd w:id="19"/>
      <w:bookmarkEnd w:id="20"/>
    </w:p>
    <w:p w14:paraId="1B6B37E4" w14:textId="588958B2" w:rsidR="00C55BB9" w:rsidRPr="00C55BB9" w:rsidRDefault="00C55BB9" w:rsidP="00E0725E">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 xml:space="preserve">This </w:t>
      </w:r>
      <w:r w:rsidR="00E11534">
        <w:rPr>
          <w:rFonts w:ascii="Times New Roman" w:hAnsi="Times New Roman" w:cs="Times New Roman"/>
        </w:rPr>
        <w:t>Unpublished</w:t>
      </w:r>
      <w:r w:rsidR="00511A2B">
        <w:rPr>
          <w:rFonts w:ascii="Times New Roman" w:hAnsi="Times New Roman" w:cs="Times New Roman"/>
        </w:rPr>
        <w:t xml:space="preserve"> Annex has been produced to replace the original version which was drafted in MS Word 2</w:t>
      </w:r>
      <w:r w:rsidR="00E11534">
        <w:rPr>
          <w:rFonts w:ascii="Times New Roman" w:hAnsi="Times New Roman" w:cs="Times New Roman"/>
        </w:rPr>
        <w:t xml:space="preserve"> and is now unreadable.</w:t>
      </w:r>
    </w:p>
    <w:p w14:paraId="7B4BDED9"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b/>
          <w:sz w:val="36"/>
        </w:rPr>
      </w:pPr>
      <w:bookmarkStart w:id="21" w:name="_Toc451532918"/>
      <w:bookmarkStart w:id="22" w:name="_Toc527982201"/>
      <w:bookmarkStart w:id="23" w:name="_Toc527982245"/>
      <w:bookmarkStart w:id="24" w:name="_Toc536795650"/>
      <w:bookmarkStart w:id="25" w:name="_Toc130819872"/>
      <w:r w:rsidRPr="00C55BB9">
        <w:rPr>
          <w:rFonts w:ascii="Arial" w:hAnsi="Arial" w:cs="Times New Roman"/>
          <w:sz w:val="36"/>
        </w:rPr>
        <w:t>Modal verbs terminology</w:t>
      </w:r>
      <w:bookmarkEnd w:id="21"/>
      <w:bookmarkEnd w:id="22"/>
      <w:bookmarkEnd w:id="23"/>
      <w:bookmarkEnd w:id="24"/>
      <w:bookmarkEnd w:id="25"/>
    </w:p>
    <w:p w14:paraId="28B118F1"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In the present document "</w:t>
      </w:r>
      <w:r w:rsidRPr="00C55BB9">
        <w:rPr>
          <w:rFonts w:ascii="Times New Roman" w:hAnsi="Times New Roman" w:cs="Times New Roman"/>
          <w:b/>
          <w:bCs/>
        </w:rPr>
        <w:t>shall</w:t>
      </w:r>
      <w:r w:rsidRPr="00C55BB9">
        <w:rPr>
          <w:rFonts w:ascii="Times New Roman" w:hAnsi="Times New Roman" w:cs="Times New Roman"/>
        </w:rPr>
        <w:t>", "</w:t>
      </w:r>
      <w:r w:rsidRPr="00C55BB9">
        <w:rPr>
          <w:rFonts w:ascii="Times New Roman" w:hAnsi="Times New Roman" w:cs="Times New Roman"/>
          <w:b/>
          <w:bCs/>
        </w:rPr>
        <w:t>shall not</w:t>
      </w:r>
      <w:r w:rsidRPr="00C55BB9">
        <w:rPr>
          <w:rFonts w:ascii="Times New Roman" w:hAnsi="Times New Roman" w:cs="Times New Roman"/>
        </w:rPr>
        <w:t>", "</w:t>
      </w:r>
      <w:r w:rsidRPr="00C55BB9">
        <w:rPr>
          <w:rFonts w:ascii="Times New Roman" w:hAnsi="Times New Roman" w:cs="Times New Roman"/>
          <w:b/>
          <w:bCs/>
        </w:rPr>
        <w:t>should</w:t>
      </w:r>
      <w:r w:rsidRPr="00C55BB9">
        <w:rPr>
          <w:rFonts w:ascii="Times New Roman" w:hAnsi="Times New Roman" w:cs="Times New Roman"/>
        </w:rPr>
        <w:t>", "</w:t>
      </w:r>
      <w:r w:rsidRPr="00C55BB9">
        <w:rPr>
          <w:rFonts w:ascii="Times New Roman" w:hAnsi="Times New Roman" w:cs="Times New Roman"/>
          <w:b/>
          <w:bCs/>
        </w:rPr>
        <w:t>should not</w:t>
      </w:r>
      <w:r w:rsidRPr="00C55BB9">
        <w:rPr>
          <w:rFonts w:ascii="Times New Roman" w:hAnsi="Times New Roman" w:cs="Times New Roman"/>
        </w:rPr>
        <w:t>", "</w:t>
      </w:r>
      <w:r w:rsidRPr="00C55BB9">
        <w:rPr>
          <w:rFonts w:ascii="Times New Roman" w:hAnsi="Times New Roman" w:cs="Times New Roman"/>
          <w:b/>
          <w:bCs/>
        </w:rPr>
        <w:t>may</w:t>
      </w:r>
      <w:r w:rsidRPr="00C55BB9">
        <w:rPr>
          <w:rFonts w:ascii="Times New Roman" w:hAnsi="Times New Roman" w:cs="Times New Roman"/>
        </w:rPr>
        <w:t>", "</w:t>
      </w:r>
      <w:r w:rsidRPr="00C55BB9">
        <w:rPr>
          <w:rFonts w:ascii="Times New Roman" w:hAnsi="Times New Roman" w:cs="Times New Roman"/>
          <w:b/>
          <w:bCs/>
        </w:rPr>
        <w:t>need not</w:t>
      </w:r>
      <w:r w:rsidRPr="00C55BB9">
        <w:rPr>
          <w:rFonts w:ascii="Times New Roman" w:hAnsi="Times New Roman" w:cs="Times New Roman"/>
        </w:rPr>
        <w:t>", "</w:t>
      </w:r>
      <w:r w:rsidRPr="00C55BB9">
        <w:rPr>
          <w:rFonts w:ascii="Times New Roman" w:hAnsi="Times New Roman" w:cs="Times New Roman"/>
          <w:b/>
          <w:bCs/>
        </w:rPr>
        <w:t>will</w:t>
      </w:r>
      <w:r w:rsidRPr="00C55BB9">
        <w:rPr>
          <w:rFonts w:ascii="Times New Roman" w:hAnsi="Times New Roman" w:cs="Times New Roman"/>
          <w:bCs/>
        </w:rPr>
        <w:t>"</w:t>
      </w:r>
      <w:r w:rsidRPr="00C55BB9">
        <w:rPr>
          <w:rFonts w:ascii="Times New Roman" w:hAnsi="Times New Roman" w:cs="Times New Roman"/>
        </w:rPr>
        <w:t xml:space="preserve">, </w:t>
      </w:r>
      <w:r w:rsidRPr="00C55BB9">
        <w:rPr>
          <w:rFonts w:ascii="Times New Roman" w:hAnsi="Times New Roman" w:cs="Times New Roman"/>
          <w:bCs/>
        </w:rPr>
        <w:t>"</w:t>
      </w:r>
      <w:r w:rsidRPr="00C55BB9">
        <w:rPr>
          <w:rFonts w:ascii="Times New Roman" w:hAnsi="Times New Roman" w:cs="Times New Roman"/>
          <w:b/>
          <w:bCs/>
        </w:rPr>
        <w:t>will not</w:t>
      </w:r>
      <w:r w:rsidRPr="00C55BB9">
        <w:rPr>
          <w:rFonts w:ascii="Times New Roman" w:hAnsi="Times New Roman" w:cs="Times New Roman"/>
          <w:bCs/>
        </w:rPr>
        <w:t>"</w:t>
      </w:r>
      <w:r w:rsidRPr="00C55BB9">
        <w:rPr>
          <w:rFonts w:ascii="Times New Roman" w:hAnsi="Times New Roman" w:cs="Times New Roman"/>
        </w:rPr>
        <w:t>, "</w:t>
      </w:r>
      <w:r w:rsidRPr="00C55BB9">
        <w:rPr>
          <w:rFonts w:ascii="Times New Roman" w:hAnsi="Times New Roman" w:cs="Times New Roman"/>
          <w:b/>
          <w:bCs/>
        </w:rPr>
        <w:t>can</w:t>
      </w:r>
      <w:r w:rsidRPr="00C55BB9">
        <w:rPr>
          <w:rFonts w:ascii="Times New Roman" w:hAnsi="Times New Roman" w:cs="Times New Roman"/>
        </w:rPr>
        <w:t>" and "</w:t>
      </w:r>
      <w:r w:rsidRPr="00C55BB9">
        <w:rPr>
          <w:rFonts w:ascii="Times New Roman" w:hAnsi="Times New Roman" w:cs="Times New Roman"/>
          <w:b/>
          <w:bCs/>
        </w:rPr>
        <w:t>cannot</w:t>
      </w:r>
      <w:r w:rsidRPr="00C55BB9">
        <w:rPr>
          <w:rFonts w:ascii="Times New Roman" w:hAnsi="Times New Roman" w:cs="Times New Roman"/>
        </w:rPr>
        <w:t xml:space="preserve">" are to be interpreted as described in clause 3.2 of the </w:t>
      </w:r>
      <w:hyperlink r:id="rId14" w:history="1">
        <w:r w:rsidRPr="00C55BB9">
          <w:rPr>
            <w:rFonts w:ascii="Times New Roman" w:hAnsi="Times New Roman" w:cs="Times New Roman"/>
            <w:color w:val="0000FF"/>
            <w:u w:val="single"/>
          </w:rPr>
          <w:t>ETSI Drafting Rules</w:t>
        </w:r>
      </w:hyperlink>
      <w:r w:rsidRPr="00C55BB9">
        <w:rPr>
          <w:rFonts w:ascii="Times New Roman" w:hAnsi="Times New Roman" w:cs="Times New Roman"/>
        </w:rPr>
        <w:t xml:space="preserve"> (Verbal forms for the expression of provisions).</w:t>
      </w:r>
    </w:p>
    <w:p w14:paraId="2D169936"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w:t>
      </w:r>
      <w:r w:rsidRPr="00C55BB9">
        <w:rPr>
          <w:rFonts w:ascii="Times New Roman" w:hAnsi="Times New Roman" w:cs="Times New Roman"/>
          <w:b/>
          <w:bCs/>
        </w:rPr>
        <w:t>must</w:t>
      </w:r>
      <w:r w:rsidRPr="00C55BB9">
        <w:rPr>
          <w:rFonts w:ascii="Times New Roman" w:hAnsi="Times New Roman" w:cs="Times New Roman"/>
        </w:rPr>
        <w:t>" and "</w:t>
      </w:r>
      <w:r w:rsidRPr="00C55BB9">
        <w:rPr>
          <w:rFonts w:ascii="Times New Roman" w:hAnsi="Times New Roman" w:cs="Times New Roman"/>
          <w:b/>
          <w:bCs/>
        </w:rPr>
        <w:t>must not</w:t>
      </w:r>
      <w:r w:rsidRPr="00C55BB9">
        <w:rPr>
          <w:rFonts w:ascii="Times New Roman" w:hAnsi="Times New Roman" w:cs="Times New Roman"/>
        </w:rPr>
        <w:t xml:space="preserve">" are </w:t>
      </w:r>
      <w:r w:rsidRPr="00C55BB9">
        <w:rPr>
          <w:rFonts w:ascii="Times New Roman" w:hAnsi="Times New Roman" w:cs="Times New Roman"/>
          <w:b/>
          <w:bCs/>
        </w:rPr>
        <w:t>NOT</w:t>
      </w:r>
      <w:r w:rsidRPr="00C55BB9">
        <w:rPr>
          <w:rFonts w:ascii="Times New Roman" w:hAnsi="Times New Roman" w:cs="Times New Roman"/>
        </w:rPr>
        <w:t xml:space="preserve"> allowed in ETSI deliverables except when used in direct citation.</w:t>
      </w:r>
    </w:p>
    <w:p w14:paraId="27E46847"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sz w:val="36"/>
        </w:rPr>
      </w:pPr>
      <w:r w:rsidRPr="00C55BB9">
        <w:rPr>
          <w:rFonts w:ascii="Arial" w:hAnsi="Arial" w:cs="Times New Roman"/>
          <w:sz w:val="36"/>
        </w:rPr>
        <w:br w:type="page"/>
      </w:r>
      <w:bookmarkStart w:id="26" w:name="_Toc451532921"/>
      <w:bookmarkStart w:id="27" w:name="_Toc527982204"/>
      <w:bookmarkStart w:id="28" w:name="_Toc527982248"/>
      <w:bookmarkStart w:id="29" w:name="_Toc536795653"/>
      <w:bookmarkStart w:id="30" w:name="_Toc130819875"/>
      <w:r w:rsidRPr="00C55BB9">
        <w:rPr>
          <w:rFonts w:ascii="Arial" w:hAnsi="Arial" w:cs="Times New Roman"/>
          <w:sz w:val="36"/>
        </w:rPr>
        <w:lastRenderedPageBreak/>
        <w:t>1</w:t>
      </w:r>
      <w:r w:rsidRPr="00C55BB9">
        <w:rPr>
          <w:rFonts w:ascii="Arial" w:hAnsi="Arial" w:cs="Times New Roman"/>
          <w:sz w:val="36"/>
        </w:rPr>
        <w:tab/>
        <w:t>Scope</w:t>
      </w:r>
      <w:bookmarkEnd w:id="26"/>
      <w:bookmarkEnd w:id="27"/>
      <w:bookmarkEnd w:id="28"/>
      <w:bookmarkEnd w:id="29"/>
      <w:bookmarkEnd w:id="30"/>
    </w:p>
    <w:p w14:paraId="37310C12" w14:textId="77777777" w:rsidR="001B125D" w:rsidRPr="00472322" w:rsidRDefault="001B125D" w:rsidP="00472322">
      <w:pPr>
        <w:spacing w:after="120"/>
        <w:rPr>
          <w:rFonts w:ascii="Times New Roman" w:hAnsi="Times New Roman" w:cs="Times New Roman"/>
        </w:rPr>
      </w:pPr>
      <w:bookmarkStart w:id="31" w:name="_Toc451532922"/>
      <w:bookmarkStart w:id="32" w:name="_Toc527982205"/>
      <w:bookmarkStart w:id="33" w:name="_Toc527982249"/>
      <w:bookmarkStart w:id="34" w:name="_Toc536795654"/>
      <w:bookmarkStart w:id="35" w:name="_Toc130819876"/>
      <w:r w:rsidRPr="00472322">
        <w:rPr>
          <w:rFonts w:ascii="Times New Roman" w:hAnsi="Times New Roman" w:cs="Times New Roman"/>
        </w:rPr>
        <w:t>This document contains a printed version of the C code associated with ETS 300 395 part 2.</w:t>
      </w:r>
    </w:p>
    <w:p w14:paraId="6FA8CF59" w14:textId="109D0332" w:rsidR="001B125D" w:rsidRPr="00472322" w:rsidRDefault="001B125D" w:rsidP="00472322">
      <w:pPr>
        <w:spacing w:after="120"/>
        <w:rPr>
          <w:rFonts w:ascii="Times New Roman" w:hAnsi="Times New Roman" w:cs="Times New Roman"/>
        </w:rPr>
      </w:pPr>
      <w:r w:rsidRPr="00472322">
        <w:rPr>
          <w:rFonts w:ascii="Times New Roman" w:hAnsi="Times New Roman" w:cs="Times New Roman"/>
        </w:rPr>
        <w:t>In order to increase its readability, this document has been split in a few sections. Also</w:t>
      </w:r>
      <w:r w:rsidR="00C453D0">
        <w:rPr>
          <w:rFonts w:ascii="Times New Roman" w:hAnsi="Times New Roman" w:cs="Times New Roman"/>
        </w:rPr>
        <w:t>,</w:t>
      </w:r>
      <w:r w:rsidRPr="00472322">
        <w:rPr>
          <w:rFonts w:ascii="Times New Roman" w:hAnsi="Times New Roman" w:cs="Times New Roman"/>
        </w:rPr>
        <w:t xml:space="preserve"> a different font is used for the headers and for the executable code.</w:t>
      </w:r>
    </w:p>
    <w:p w14:paraId="3A278E1B" w14:textId="77777777" w:rsidR="001B125D" w:rsidRPr="00472322" w:rsidRDefault="001B125D" w:rsidP="00472322">
      <w:pPr>
        <w:spacing w:after="120"/>
        <w:rPr>
          <w:rFonts w:ascii="Times New Roman" w:hAnsi="Times New Roman" w:cs="Times New Roman"/>
        </w:rPr>
      </w:pPr>
      <w:r w:rsidRPr="00472322">
        <w:rPr>
          <w:rFonts w:ascii="Times New Roman" w:hAnsi="Times New Roman" w:cs="Times New Roman"/>
        </w:rPr>
        <w:t>Indexes of all the routines and files included in the document are also provided</w:t>
      </w:r>
    </w:p>
    <w:p w14:paraId="78CC7B5E" w14:textId="77777777" w:rsidR="00C55BB9" w:rsidRPr="00C55BB9" w:rsidRDefault="00C55BB9" w:rsidP="00C55BB9">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sz w:val="36"/>
        </w:rPr>
      </w:pPr>
      <w:r w:rsidRPr="00C55BB9">
        <w:rPr>
          <w:rFonts w:ascii="Arial" w:hAnsi="Arial" w:cs="Times New Roman"/>
          <w:sz w:val="36"/>
        </w:rPr>
        <w:t>2</w:t>
      </w:r>
      <w:r w:rsidRPr="00C55BB9">
        <w:rPr>
          <w:rFonts w:ascii="Arial" w:hAnsi="Arial" w:cs="Times New Roman"/>
          <w:sz w:val="36"/>
        </w:rPr>
        <w:tab/>
        <w:t>References</w:t>
      </w:r>
      <w:bookmarkEnd w:id="31"/>
      <w:bookmarkEnd w:id="32"/>
      <w:bookmarkEnd w:id="33"/>
      <w:bookmarkEnd w:id="34"/>
      <w:bookmarkEnd w:id="35"/>
    </w:p>
    <w:p w14:paraId="57A5BE28" w14:textId="77777777" w:rsidR="00C55BB9" w:rsidRPr="00C55BB9" w:rsidRDefault="00C55BB9" w:rsidP="00C55BB9">
      <w:pPr>
        <w:keepLines/>
        <w:overflowPunct w:val="0"/>
        <w:autoSpaceDE w:val="0"/>
        <w:autoSpaceDN w:val="0"/>
        <w:adjustRightInd w:val="0"/>
        <w:spacing w:before="180" w:after="180"/>
        <w:ind w:left="1134" w:hanging="1134"/>
        <w:jc w:val="left"/>
        <w:textAlignment w:val="baseline"/>
        <w:outlineLvl w:val="1"/>
        <w:rPr>
          <w:rFonts w:ascii="Arial" w:hAnsi="Arial" w:cs="Times New Roman"/>
          <w:sz w:val="32"/>
        </w:rPr>
      </w:pPr>
      <w:bookmarkStart w:id="36" w:name="_Toc451532923"/>
      <w:bookmarkStart w:id="37" w:name="_Toc527982206"/>
      <w:bookmarkStart w:id="38" w:name="_Toc527982250"/>
      <w:bookmarkStart w:id="39" w:name="_Toc536795655"/>
      <w:bookmarkStart w:id="40" w:name="_Toc130819877"/>
      <w:r w:rsidRPr="00C55BB9">
        <w:rPr>
          <w:rFonts w:ascii="Arial" w:hAnsi="Arial" w:cs="Times New Roman"/>
          <w:sz w:val="32"/>
        </w:rPr>
        <w:t>2.1</w:t>
      </w:r>
      <w:r w:rsidRPr="00C55BB9">
        <w:rPr>
          <w:rFonts w:ascii="Arial" w:hAnsi="Arial" w:cs="Times New Roman"/>
          <w:sz w:val="32"/>
        </w:rPr>
        <w:tab/>
        <w:t>Normative references</w:t>
      </w:r>
      <w:bookmarkEnd w:id="36"/>
      <w:bookmarkEnd w:id="37"/>
      <w:bookmarkEnd w:id="38"/>
      <w:bookmarkEnd w:id="39"/>
      <w:bookmarkEnd w:id="40"/>
    </w:p>
    <w:p w14:paraId="0C7CF766" w14:textId="77777777" w:rsidR="00C55BB9" w:rsidRPr="00C55BB9" w:rsidRDefault="00C55BB9" w:rsidP="00C55BB9">
      <w:pPr>
        <w:keepNext/>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References are either specific (identified by date of publication and/or edition number or version number) or non</w:t>
      </w:r>
      <w:r w:rsidRPr="00C55BB9">
        <w:rPr>
          <w:rFonts w:ascii="Times New Roman" w:hAnsi="Times New Roman" w:cs="Times New Roman"/>
        </w:rPr>
        <w:noBreakHyphen/>
        <w:t>specific. For specific references, only the cited version applies. For non-specific references, the latest version of the referenced document (including any amendments) applies.</w:t>
      </w:r>
    </w:p>
    <w:p w14:paraId="312BC8FD" w14:textId="77777777" w:rsidR="00C55BB9" w:rsidRPr="00C55BB9" w:rsidRDefault="00C55BB9" w:rsidP="00C55BB9">
      <w:pPr>
        <w:keepNext/>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 xml:space="preserve">Referenced documents which are not found to be publicly available in the expected location might be found at </w:t>
      </w:r>
      <w:hyperlink r:id="rId15" w:history="1">
        <w:r w:rsidRPr="00C55BB9">
          <w:rPr>
            <w:rFonts w:ascii="Times New Roman" w:hAnsi="Times New Roman" w:cs="Times New Roman"/>
            <w:color w:val="0000FF"/>
            <w:u w:val="single"/>
          </w:rPr>
          <w:t>https://docbox.etsi.org/Reference/</w:t>
        </w:r>
      </w:hyperlink>
      <w:r w:rsidRPr="00C55BB9">
        <w:rPr>
          <w:rFonts w:ascii="Times New Roman" w:hAnsi="Times New Roman" w:cs="Times New Roman"/>
        </w:rPr>
        <w:t>.</w:t>
      </w:r>
    </w:p>
    <w:p w14:paraId="77CA6FF1" w14:textId="77777777" w:rsidR="00C55BB9" w:rsidRPr="00C55BB9" w:rsidRDefault="00C55BB9" w:rsidP="00C55BB9">
      <w:pPr>
        <w:keepLines/>
        <w:overflowPunct w:val="0"/>
        <w:autoSpaceDE w:val="0"/>
        <w:autoSpaceDN w:val="0"/>
        <w:adjustRightInd w:val="0"/>
        <w:spacing w:after="180"/>
        <w:ind w:left="1135" w:hanging="851"/>
        <w:jc w:val="left"/>
        <w:textAlignment w:val="baseline"/>
        <w:rPr>
          <w:rFonts w:ascii="Times New Roman" w:hAnsi="Times New Roman" w:cs="Times New Roman"/>
        </w:rPr>
      </w:pPr>
      <w:r w:rsidRPr="00C55BB9">
        <w:rPr>
          <w:rFonts w:ascii="Times New Roman" w:hAnsi="Times New Roman" w:cs="Times New Roman"/>
        </w:rPr>
        <w:t>NOTE:</w:t>
      </w:r>
      <w:r w:rsidRPr="00C55BB9">
        <w:rPr>
          <w:rFonts w:ascii="Times New Roman" w:hAnsi="Times New Roman" w:cs="Times New Roman"/>
        </w:rPr>
        <w:tab/>
        <w:t>While any hyperlinks included in this clause were valid at the time of publication, ETSI cannot guarantee their long term validity.</w:t>
      </w:r>
    </w:p>
    <w:p w14:paraId="2C356F2E" w14:textId="77777777" w:rsidR="00C55BB9" w:rsidRPr="00C55BB9" w:rsidRDefault="00C55BB9" w:rsidP="00C55BB9">
      <w:pPr>
        <w:overflowPunct w:val="0"/>
        <w:autoSpaceDE w:val="0"/>
        <w:autoSpaceDN w:val="0"/>
        <w:adjustRightInd w:val="0"/>
        <w:spacing w:after="180"/>
        <w:jc w:val="left"/>
        <w:textAlignment w:val="baseline"/>
        <w:rPr>
          <w:rFonts w:ascii="Times New Roman" w:hAnsi="Times New Roman" w:cs="Times New Roman"/>
          <w:lang w:eastAsia="en-GB"/>
        </w:rPr>
      </w:pPr>
      <w:r w:rsidRPr="00C55BB9">
        <w:rPr>
          <w:rFonts w:ascii="Times New Roman" w:hAnsi="Times New Roman" w:cs="Times New Roman"/>
          <w:lang w:eastAsia="en-GB"/>
        </w:rPr>
        <w:t>The following referenced documents are necessary for the application of the present document.</w:t>
      </w:r>
    </w:p>
    <w:p w14:paraId="18F710A7" w14:textId="77777777" w:rsidR="00C55BB9" w:rsidRPr="00C55BB9" w:rsidRDefault="00C55BB9" w:rsidP="00C55BB9">
      <w:pPr>
        <w:keepLines/>
        <w:overflowPunct w:val="0"/>
        <w:autoSpaceDE w:val="0"/>
        <w:autoSpaceDN w:val="0"/>
        <w:adjustRightInd w:val="0"/>
        <w:spacing w:after="180"/>
        <w:ind w:left="1702" w:hanging="1418"/>
        <w:jc w:val="left"/>
        <w:textAlignment w:val="baseline"/>
        <w:rPr>
          <w:rFonts w:ascii="Times New Roman" w:hAnsi="Times New Roman" w:cs="Times New Roman"/>
        </w:rPr>
      </w:pPr>
      <w:r w:rsidRPr="00C55BB9">
        <w:rPr>
          <w:rFonts w:ascii="Times New Roman" w:hAnsi="Times New Roman" w:cs="Times New Roman"/>
        </w:rPr>
        <w:t>[1]</w:t>
      </w:r>
      <w:r w:rsidRPr="00C55BB9">
        <w:rPr>
          <w:rFonts w:ascii="Wingdings 3" w:hAnsi="Wingdings 3" w:cs="Times New Roman"/>
          <w:color w:val="76923C"/>
        </w:rPr>
        <w:t></w:t>
      </w:r>
      <w:r w:rsidRPr="00C55BB9">
        <w:rPr>
          <w:rFonts w:ascii="Wingdings 3" w:hAnsi="Wingdings 3" w:cs="Times New Roman"/>
        </w:rPr>
        <w:tab/>
      </w:r>
    </w:p>
    <w:p w14:paraId="5946A172" w14:textId="77777777" w:rsidR="00C55BB9" w:rsidRPr="00C55BB9" w:rsidRDefault="00C55BB9" w:rsidP="00C55BB9">
      <w:pPr>
        <w:keepNext/>
        <w:keepLines/>
        <w:overflowPunct w:val="0"/>
        <w:autoSpaceDE w:val="0"/>
        <w:autoSpaceDN w:val="0"/>
        <w:adjustRightInd w:val="0"/>
        <w:spacing w:before="180" w:after="180"/>
        <w:ind w:left="1134" w:hanging="1134"/>
        <w:jc w:val="left"/>
        <w:textAlignment w:val="baseline"/>
        <w:outlineLvl w:val="1"/>
        <w:rPr>
          <w:rFonts w:ascii="Arial" w:hAnsi="Arial" w:cs="Times New Roman"/>
          <w:sz w:val="32"/>
        </w:rPr>
      </w:pPr>
      <w:bookmarkStart w:id="41" w:name="_Toc451532924"/>
      <w:bookmarkStart w:id="42" w:name="_Toc527982207"/>
      <w:bookmarkStart w:id="43" w:name="_Toc527982251"/>
      <w:bookmarkStart w:id="44" w:name="_Toc536795656"/>
      <w:bookmarkStart w:id="45" w:name="_Toc130819878"/>
      <w:r w:rsidRPr="00C55BB9">
        <w:rPr>
          <w:rFonts w:ascii="Arial" w:hAnsi="Arial" w:cs="Times New Roman"/>
          <w:sz w:val="32"/>
        </w:rPr>
        <w:t>2.2</w:t>
      </w:r>
      <w:r w:rsidRPr="00C55BB9">
        <w:rPr>
          <w:rFonts w:ascii="Arial" w:hAnsi="Arial" w:cs="Times New Roman"/>
          <w:sz w:val="32"/>
        </w:rPr>
        <w:tab/>
        <w:t>Informative references</w:t>
      </w:r>
      <w:bookmarkEnd w:id="41"/>
      <w:bookmarkEnd w:id="42"/>
      <w:bookmarkEnd w:id="43"/>
      <w:bookmarkEnd w:id="44"/>
      <w:bookmarkEnd w:id="45"/>
    </w:p>
    <w:p w14:paraId="05AC76E6" w14:textId="77777777" w:rsidR="00C55BB9" w:rsidRPr="00C55BB9" w:rsidRDefault="00C55BB9" w:rsidP="00C55BB9">
      <w:pPr>
        <w:keepNext/>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rPr>
        <w:t>References are either specific (identified by date of publication and/or edition number or version number) or non</w:t>
      </w:r>
      <w:r w:rsidRPr="00C55BB9">
        <w:rPr>
          <w:rFonts w:ascii="Times New Roman" w:hAnsi="Times New Roman" w:cs="Times New Roman"/>
        </w:rPr>
        <w:noBreakHyphen/>
        <w:t>specific. For specific references, only the cited version applies. For non-specific references, the latest version of the referenced document (including any amendments) applies.</w:t>
      </w:r>
    </w:p>
    <w:p w14:paraId="4459F8EC" w14:textId="286D5FA3" w:rsidR="00C55BB9" w:rsidRPr="00C55BB9" w:rsidRDefault="00C55BB9" w:rsidP="00C55BB9">
      <w:pPr>
        <w:keepLines/>
        <w:overflowPunct w:val="0"/>
        <w:autoSpaceDE w:val="0"/>
        <w:autoSpaceDN w:val="0"/>
        <w:adjustRightInd w:val="0"/>
        <w:spacing w:after="180"/>
        <w:ind w:left="1135" w:hanging="851"/>
        <w:jc w:val="left"/>
        <w:textAlignment w:val="baseline"/>
        <w:rPr>
          <w:rFonts w:ascii="Times New Roman" w:hAnsi="Times New Roman" w:cs="Times New Roman"/>
        </w:rPr>
      </w:pPr>
      <w:r w:rsidRPr="00C55BB9">
        <w:rPr>
          <w:rFonts w:ascii="Times New Roman" w:hAnsi="Times New Roman" w:cs="Times New Roman"/>
        </w:rPr>
        <w:t>NOTE:</w:t>
      </w:r>
      <w:r w:rsidRPr="00C55BB9">
        <w:rPr>
          <w:rFonts w:ascii="Times New Roman" w:hAnsi="Times New Roman" w:cs="Times New Roman"/>
        </w:rPr>
        <w:tab/>
        <w:t>While any hyperlinks included in this clause were valid at the time of publication, ETSI cannot guarantee their long</w:t>
      </w:r>
      <w:r w:rsidR="00915076">
        <w:rPr>
          <w:rFonts w:ascii="Times New Roman" w:hAnsi="Times New Roman" w:cs="Times New Roman"/>
        </w:rPr>
        <w:t>-</w:t>
      </w:r>
      <w:r w:rsidRPr="00C55BB9">
        <w:rPr>
          <w:rFonts w:ascii="Times New Roman" w:hAnsi="Times New Roman" w:cs="Times New Roman"/>
        </w:rPr>
        <w:t>term validity.</w:t>
      </w:r>
    </w:p>
    <w:p w14:paraId="4AAF4562" w14:textId="77777777" w:rsidR="00C55BB9" w:rsidRPr="00C55BB9" w:rsidRDefault="00C55BB9" w:rsidP="00C55BB9">
      <w:pPr>
        <w:keepNext/>
        <w:overflowPunct w:val="0"/>
        <w:autoSpaceDE w:val="0"/>
        <w:autoSpaceDN w:val="0"/>
        <w:adjustRightInd w:val="0"/>
        <w:spacing w:after="180"/>
        <w:jc w:val="left"/>
        <w:textAlignment w:val="baseline"/>
        <w:rPr>
          <w:rFonts w:ascii="Times New Roman" w:hAnsi="Times New Roman" w:cs="Times New Roman"/>
        </w:rPr>
      </w:pPr>
      <w:r w:rsidRPr="00C55BB9">
        <w:rPr>
          <w:rFonts w:ascii="Times New Roman" w:hAnsi="Times New Roman" w:cs="Times New Roman"/>
          <w:lang w:eastAsia="en-GB"/>
        </w:rPr>
        <w:t xml:space="preserve">The following referenced documents are </w:t>
      </w:r>
      <w:r w:rsidRPr="00C55BB9">
        <w:rPr>
          <w:rFonts w:ascii="Times New Roman" w:hAnsi="Times New Roman" w:cs="Times New Roman"/>
        </w:rPr>
        <w:t>not necessary for the application of the present document but they assist the user with regard to a particular subject area.</w:t>
      </w:r>
    </w:p>
    <w:p w14:paraId="41059DAA" w14:textId="77777777" w:rsidR="00C55BB9" w:rsidRPr="00C55BB9" w:rsidRDefault="00C55BB9" w:rsidP="00C55BB9">
      <w:pPr>
        <w:keepLines/>
        <w:overflowPunct w:val="0"/>
        <w:autoSpaceDE w:val="0"/>
        <w:autoSpaceDN w:val="0"/>
        <w:adjustRightInd w:val="0"/>
        <w:spacing w:after="180"/>
        <w:ind w:left="1702" w:hanging="1418"/>
        <w:jc w:val="left"/>
        <w:textAlignment w:val="baseline"/>
        <w:rPr>
          <w:rFonts w:ascii="Times New Roman" w:hAnsi="Times New Roman" w:cs="Times New Roman"/>
        </w:rPr>
      </w:pPr>
      <w:r w:rsidRPr="00C55BB9">
        <w:rPr>
          <w:rFonts w:ascii="Times New Roman" w:hAnsi="Times New Roman" w:cs="Times New Roman"/>
        </w:rPr>
        <w:t>[i.1]</w:t>
      </w:r>
      <w:r w:rsidRPr="00C55BB9">
        <w:rPr>
          <w:rFonts w:ascii="Wingdings 3" w:hAnsi="Wingdings 3" w:cs="Times New Roman"/>
          <w:color w:val="76923C"/>
        </w:rPr>
        <w:t></w:t>
      </w:r>
    </w:p>
    <w:p w14:paraId="1AB2CD0B" w14:textId="77777777" w:rsidR="00BD3FCB" w:rsidRDefault="00BD3FCB">
      <w:pPr>
        <w:spacing w:after="0"/>
        <w:jc w:val="left"/>
        <w:rPr>
          <w:rFonts w:ascii="Times New Roman" w:hAnsi="Times New Roman" w:cs="Times New Roman"/>
          <w:b/>
        </w:rPr>
      </w:pPr>
      <w:r>
        <w:rPr>
          <w:rFonts w:ascii="Times New Roman" w:hAnsi="Times New Roman" w:cs="Times New Roman"/>
        </w:rPr>
        <w:br w:type="page"/>
      </w:r>
    </w:p>
    <w:p w14:paraId="5B6FB36E" w14:textId="13C8D57D" w:rsidR="00A830F8" w:rsidRPr="00BD3FCB" w:rsidRDefault="00A830F8" w:rsidP="00BD3FC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sz w:val="36"/>
        </w:rPr>
      </w:pPr>
      <w:r w:rsidRPr="00CA2983">
        <w:lastRenderedPageBreak/>
        <w:fldChar w:fldCharType="begin"/>
      </w:r>
      <w:r w:rsidRPr="00CA2983">
        <w:instrText>include C_word_A.doc</w:instrText>
      </w:r>
      <w:r w:rsidR="00CA2983" w:rsidRPr="00CA2983">
        <w:instrText xml:space="preserve"> \* MERGEFORMAT </w:instrText>
      </w:r>
      <w:r w:rsidRPr="00CA2983">
        <w:fldChar w:fldCharType="separate"/>
      </w:r>
      <w:bookmarkStart w:id="46" w:name="_Toc162012074"/>
      <w:r w:rsidR="001A43AF" w:rsidRPr="00BD3FCB">
        <w:rPr>
          <w:rFonts w:ascii="Arial" w:hAnsi="Arial" w:cs="Times New Roman"/>
          <w:sz w:val="36"/>
        </w:rPr>
        <w:t>3</w:t>
      </w:r>
      <w:r w:rsidRPr="00BD3FCB">
        <w:rPr>
          <w:rFonts w:ascii="Arial" w:hAnsi="Arial" w:cs="Times New Roman"/>
          <w:sz w:val="36"/>
        </w:rPr>
        <w:tab/>
        <w:t>C Code for Full Rate Speech Source Codec</w:t>
      </w:r>
      <w:bookmarkEnd w:id="46"/>
    </w:p>
    <w:p w14:paraId="674364BE" w14:textId="6C693C4F" w:rsidR="00A830F8" w:rsidRPr="00915076" w:rsidRDefault="00A830F8" w:rsidP="00915076">
      <w:pPr>
        <w:keepNext/>
        <w:keepLines/>
        <w:overflowPunct w:val="0"/>
        <w:autoSpaceDE w:val="0"/>
        <w:autoSpaceDN w:val="0"/>
        <w:adjustRightInd w:val="0"/>
        <w:spacing w:before="180" w:after="180"/>
        <w:ind w:left="1134" w:hanging="1134"/>
        <w:jc w:val="left"/>
        <w:textAlignment w:val="baseline"/>
        <w:outlineLvl w:val="1"/>
        <w:rPr>
          <w:rFonts w:ascii="Arial" w:hAnsi="Arial" w:cs="Times New Roman"/>
          <w:sz w:val="32"/>
        </w:rPr>
      </w:pPr>
      <w:r w:rsidRPr="00915076">
        <w:rPr>
          <w:rFonts w:ascii="Arial" w:hAnsi="Arial" w:cs="Times New Roman"/>
          <w:sz w:val="32"/>
        </w:rPr>
        <w:fldChar w:fldCharType="begin"/>
      </w:r>
      <w:r w:rsidRPr="00915076">
        <w:rPr>
          <w:rFonts w:ascii="Arial" w:hAnsi="Arial" w:cs="Times New Roman"/>
          <w:sz w:val="32"/>
        </w:rPr>
        <w:instrText>ref a300395_2_01_title</w:instrText>
      </w:r>
      <w:r w:rsidR="00CA2983" w:rsidRPr="00915076">
        <w:rPr>
          <w:rFonts w:ascii="Arial" w:hAnsi="Arial" w:cs="Times New Roman"/>
          <w:sz w:val="32"/>
        </w:rPr>
        <w:instrText xml:space="preserve"> \* MERGEFORMAT </w:instrText>
      </w:r>
      <w:r w:rsidRPr="00915076">
        <w:rPr>
          <w:rFonts w:ascii="Arial" w:hAnsi="Arial" w:cs="Times New Roman"/>
          <w:sz w:val="32"/>
        </w:rPr>
        <w:fldChar w:fldCharType="separate"/>
      </w:r>
      <w:bookmarkStart w:id="47" w:name="_Toc162012075"/>
      <w:r w:rsidRPr="00915076">
        <w:rPr>
          <w:rFonts w:ascii="Arial" w:hAnsi="Arial" w:cs="Times New Roman"/>
          <w:sz w:val="32"/>
        </w:rPr>
        <w:t>A</w:t>
      </w:r>
      <w:r w:rsidRPr="00915076">
        <w:rPr>
          <w:rFonts w:ascii="Arial" w:hAnsi="Arial" w:cs="Times New Roman"/>
          <w:sz w:val="32"/>
        </w:rPr>
        <w:fldChar w:fldCharType="end"/>
      </w:r>
      <w:r w:rsidRPr="00915076">
        <w:rPr>
          <w:rFonts w:ascii="Arial" w:hAnsi="Arial" w:cs="Times New Roman"/>
          <w:sz w:val="32"/>
        </w:rPr>
        <w:t>.1</w:t>
      </w:r>
      <w:r w:rsidRPr="00915076">
        <w:rPr>
          <w:rFonts w:ascii="Arial" w:hAnsi="Arial" w:cs="Times New Roman"/>
          <w:sz w:val="32"/>
        </w:rPr>
        <w:tab/>
        <w:t>Main Program for Source Coder</w:t>
      </w:r>
      <w:bookmarkEnd w:id="47"/>
    </w:p>
    <w:p w14:paraId="1F7CA870" w14:textId="77777777" w:rsidR="00A830F8" w:rsidRPr="00CA2983" w:rsidRDefault="00A830F8">
      <w:pPr>
        <w:pStyle w:val="WP"/>
        <w:rPr>
          <w:rFonts w:ascii="Times New Roman" w:hAnsi="Times New Roman" w:cs="Times New Roman"/>
        </w:rPr>
      </w:pPr>
    </w:p>
    <w:p w14:paraId="0C569B3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18E691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F62BA2C" w14:textId="1C3B8E73"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48" w:name="scoder_c"/>
      <w:r w:rsidRPr="00CA2983">
        <w:rPr>
          <w:rFonts w:ascii="Times New Roman" w:hAnsi="Times New Roman" w:cs="Times New Roman"/>
        </w:rPr>
        <w:t>scoder</w:t>
      </w:r>
      <w:bookmarkEnd w:id="48"/>
      <w:r w:rsidRPr="00CA2983">
        <w:rPr>
          <w:rFonts w:ascii="Times New Roman" w:hAnsi="Times New Roman" w:cs="Times New Roman"/>
        </w:rPr>
        <w:fldChar w:fldCharType="begin"/>
      </w:r>
      <w:r w:rsidRPr="00CA2983">
        <w:rPr>
          <w:rFonts w:ascii="Times New Roman" w:hAnsi="Times New Roman" w:cs="Times New Roman"/>
        </w:rPr>
        <w:instrText>xe "scoder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scoder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r w:rsidRPr="00CA2983">
        <w:rPr>
          <w:rFonts w:ascii="Times New Roman" w:hAnsi="Times New Roman" w:cs="Times New Roman"/>
        </w:rPr>
        <w:t>.c</w:t>
      </w:r>
    </w:p>
    <w:p w14:paraId="098D1EF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5E9189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program for speech source encoding</w:t>
      </w:r>
    </w:p>
    <w:p w14:paraId="5A60F0D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403FA0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79B2EB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75CE6D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scoder  speech_file  serial_file  synth_file</w:t>
      </w:r>
    </w:p>
    <w:p w14:paraId="2210D2A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(executable_file input1 output1 output2)</w:t>
      </w:r>
    </w:p>
    <w:p w14:paraId="7A6EE10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ABBD3D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FILE(S)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2BB84B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EE08DD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t>:</w:t>
      </w:r>
      <w:r w:rsidRPr="00CA2983">
        <w:rPr>
          <w:rFonts w:ascii="Times New Roman" w:hAnsi="Times New Roman" w:cs="Times New Roman"/>
        </w:rPr>
        <w:tab/>
        <w:t>- Description : speech file to be analyzed</w:t>
      </w:r>
    </w:p>
    <w:p w14:paraId="17AD837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769A0FD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240 samples per frame</w:t>
      </w:r>
    </w:p>
    <w:p w14:paraId="0F5EF5F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90DC6A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08A3BE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FILE(S)</w:t>
      </w:r>
      <w:r w:rsidRPr="00CA2983">
        <w:rPr>
          <w:rFonts w:ascii="Times New Roman" w:hAnsi="Times New Roman" w:cs="Times New Roman"/>
        </w:rPr>
        <w:tab/>
        <w:t>:</w:t>
      </w:r>
      <w:r w:rsidRPr="00CA2983">
        <w:rPr>
          <w:rFonts w:ascii="Times New Roman" w:hAnsi="Times New Roman" w:cs="Times New Roman"/>
        </w:rPr>
        <w:tab/>
      </w:r>
    </w:p>
    <w:p w14:paraId="4227BFF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9FD2EE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t>:</w:t>
      </w:r>
      <w:r w:rsidRPr="00CA2983">
        <w:rPr>
          <w:rFonts w:ascii="Times New Roman" w:hAnsi="Times New Roman" w:cs="Times New Roman"/>
        </w:rPr>
        <w:tab/>
        <w:t xml:space="preserve">- Description : serial stream output file </w:t>
      </w:r>
    </w:p>
    <w:p w14:paraId="50FDB75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306ECFB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each 16 bit-sample represents one encoded bit</w:t>
      </w:r>
    </w:p>
    <w:p w14:paraId="262323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138 (= 1 + 137) bits per frame</w:t>
      </w:r>
    </w:p>
    <w:p w14:paraId="2D13E4A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F38518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t>:</w:t>
      </w:r>
      <w:r w:rsidRPr="00CA2983">
        <w:rPr>
          <w:rFonts w:ascii="Times New Roman" w:hAnsi="Times New Roman" w:cs="Times New Roman"/>
        </w:rPr>
        <w:tab/>
        <w:t xml:space="preserve">- Description : local synthesis output file </w:t>
      </w:r>
    </w:p>
    <w:p w14:paraId="5E9DA1D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60563BE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745BAE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First sample of each OUTPUT1 frame is forced to zero</w:t>
      </w:r>
    </w:p>
    <w:p w14:paraId="791F240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AB5F5A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19E3B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5A6EB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4E55F2E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stdio.h</w:t>
      </w:r>
    </w:p>
    <w:p w14:paraId="5253E63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77B3166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C6F72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A881607" w14:textId="77777777" w:rsidR="00A830F8" w:rsidRPr="00CA2983" w:rsidRDefault="00A830F8">
      <w:pPr>
        <w:pStyle w:val="LD10"/>
        <w:keepNext w:val="0"/>
        <w:rPr>
          <w:rFonts w:ascii="Times New Roman" w:hAnsi="Times New Roman" w:cs="Times New Roman"/>
        </w:rPr>
      </w:pPr>
    </w:p>
    <w:p w14:paraId="61C1E4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&lt;stdio.h&gt;</w:t>
      </w:r>
    </w:p>
    <w:p w14:paraId="666BF4E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&lt;stdlib.h&gt;</w:t>
      </w:r>
    </w:p>
    <w:p w14:paraId="569E757D" w14:textId="77777777" w:rsidR="00A830F8" w:rsidRPr="00CA2983" w:rsidRDefault="00A830F8">
      <w:pPr>
        <w:pStyle w:val="LD10"/>
        <w:keepNext w:val="0"/>
        <w:rPr>
          <w:rFonts w:ascii="Times New Roman" w:hAnsi="Times New Roman" w:cs="Times New Roman"/>
        </w:rPr>
      </w:pPr>
    </w:p>
    <w:p w14:paraId="180E322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73A5B6CF" w14:textId="77777777" w:rsidR="00A830F8" w:rsidRPr="00CA2983" w:rsidRDefault="00A830F8">
      <w:pPr>
        <w:pStyle w:val="LD10"/>
        <w:keepNext w:val="0"/>
        <w:rPr>
          <w:rFonts w:ascii="Times New Roman" w:hAnsi="Times New Roman" w:cs="Times New Roman"/>
        </w:rPr>
      </w:pPr>
    </w:p>
    <w:p w14:paraId="376324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17A365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Constants       *</w:t>
      </w:r>
    </w:p>
    <w:p w14:paraId="78840E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D1D3156" w14:textId="77777777" w:rsidR="00A830F8" w:rsidRPr="00CA2983" w:rsidRDefault="00A830F8">
      <w:pPr>
        <w:pStyle w:val="LD10"/>
        <w:keepNext w:val="0"/>
        <w:rPr>
          <w:rFonts w:ascii="Times New Roman" w:hAnsi="Times New Roman" w:cs="Times New Roman"/>
        </w:rPr>
      </w:pPr>
    </w:p>
    <w:p w14:paraId="63FABE3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L_frame     240</w:t>
      </w:r>
    </w:p>
    <w:p w14:paraId="2560BF5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serial_size 138</w:t>
      </w:r>
    </w:p>
    <w:p w14:paraId="0B9A3C2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ana_size     23</w:t>
      </w:r>
    </w:p>
    <w:p w14:paraId="3701CD07" w14:textId="77777777" w:rsidR="00A830F8" w:rsidRPr="00CA2983" w:rsidRDefault="00A830F8">
      <w:pPr>
        <w:pStyle w:val="LD10"/>
        <w:keepNext w:val="0"/>
        <w:rPr>
          <w:rFonts w:ascii="Times New Roman" w:hAnsi="Times New Roman" w:cs="Times New Roman"/>
        </w:rPr>
      </w:pPr>
    </w:p>
    <w:p w14:paraId="5B2355DD" w14:textId="77777777" w:rsidR="00A830F8" w:rsidRPr="00CA2983" w:rsidRDefault="00A830F8">
      <w:pPr>
        <w:pStyle w:val="LD10"/>
        <w:tabs>
          <w:tab w:val="left" w:pos="8931"/>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int main(int argc, char *argv[] )</w:t>
      </w:r>
    </w:p>
    <w:p w14:paraId="75A1F4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13542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frame;</w:t>
      </w:r>
    </w:p>
    <w:p w14:paraId="534CDEE9" w14:textId="77777777" w:rsidR="00A830F8" w:rsidRPr="00CA2983" w:rsidRDefault="00A830F8">
      <w:pPr>
        <w:pStyle w:val="LD10"/>
        <w:rPr>
          <w:rFonts w:ascii="Times New Roman" w:hAnsi="Times New Roman" w:cs="Times New Roman"/>
        </w:rPr>
      </w:pPr>
    </w:p>
    <w:p w14:paraId="471083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extern Word16 *new_speech;</w:t>
      </w:r>
      <w:r w:rsidRPr="00CA2983">
        <w:rPr>
          <w:rFonts w:ascii="Times New Roman" w:hAnsi="Times New Roman" w:cs="Times New Roman"/>
        </w:rPr>
        <w:tab/>
      </w:r>
      <w:r w:rsidRPr="00CA2983">
        <w:rPr>
          <w:rFonts w:ascii="Times New Roman" w:hAnsi="Times New Roman" w:cs="Times New Roman"/>
        </w:rPr>
        <w:tab/>
        <w:t>/* Pointer on new_speech. */</w:t>
      </w:r>
    </w:p>
    <w:p w14:paraId="5F94DD65" w14:textId="77777777" w:rsidR="00A830F8" w:rsidRPr="00CA2983" w:rsidRDefault="00A830F8">
      <w:pPr>
        <w:pStyle w:val="LD10"/>
        <w:rPr>
          <w:rFonts w:ascii="Times New Roman" w:hAnsi="Times New Roman" w:cs="Times New Roman"/>
        </w:rPr>
      </w:pPr>
    </w:p>
    <w:p w14:paraId="6CFE45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syn[L_frame];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Local synthesis.       */</w:t>
      </w:r>
    </w:p>
    <w:p w14:paraId="71C123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ana[ana_size];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Analysis parameters.   */</w:t>
      </w:r>
    </w:p>
    <w:p w14:paraId="198CF6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serial[serial_size];</w:t>
      </w:r>
      <w:r w:rsidRPr="00CA2983">
        <w:rPr>
          <w:rFonts w:ascii="Times New Roman" w:hAnsi="Times New Roman" w:cs="Times New Roman"/>
        </w:rPr>
        <w:tab/>
      </w:r>
      <w:r w:rsidRPr="00CA2983">
        <w:rPr>
          <w:rFonts w:ascii="Times New Roman" w:hAnsi="Times New Roman" w:cs="Times New Roman"/>
        </w:rPr>
        <w:tab/>
        <w:t>/* Serial stream.         */</w:t>
      </w:r>
    </w:p>
    <w:p w14:paraId="4FDE0767" w14:textId="77777777" w:rsidR="00A830F8" w:rsidRPr="00CA2983" w:rsidRDefault="00A830F8">
      <w:pPr>
        <w:pStyle w:val="LD10"/>
        <w:rPr>
          <w:rFonts w:ascii="Times New Roman" w:hAnsi="Times New Roman" w:cs="Times New Roman"/>
        </w:rPr>
      </w:pPr>
    </w:p>
    <w:p w14:paraId="13CEEB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FILE  *f_speech, *f_syn, *f_serial;</w:t>
      </w:r>
    </w:p>
    <w:p w14:paraId="043B30EA" w14:textId="77777777" w:rsidR="00A830F8" w:rsidRPr="00CA2983" w:rsidRDefault="00A830F8">
      <w:pPr>
        <w:pStyle w:val="LD10"/>
        <w:rPr>
          <w:rFonts w:ascii="Times New Roman" w:hAnsi="Times New Roman" w:cs="Times New Roman"/>
        </w:rPr>
      </w:pPr>
    </w:p>
    <w:p w14:paraId="6DD03A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Passed arguments */</w:t>
      </w:r>
    </w:p>
    <w:p w14:paraId="6857A0C2" w14:textId="77777777" w:rsidR="00A830F8" w:rsidRPr="00CA2983" w:rsidRDefault="00A830F8">
      <w:pPr>
        <w:pStyle w:val="LD10"/>
        <w:rPr>
          <w:rFonts w:ascii="Times New Roman" w:hAnsi="Times New Roman" w:cs="Times New Roman"/>
        </w:rPr>
      </w:pPr>
    </w:p>
    <w:p w14:paraId="04BF27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 argc != 4 )</w:t>
      </w:r>
    </w:p>
    <w:p w14:paraId="346A21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6943D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printf("Usage : scoder  speech_file  serial_file  synth_file\n");</w:t>
      </w:r>
    </w:p>
    <w:p w14:paraId="5FFE0B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printf("\n");</w:t>
      </w:r>
    </w:p>
    <w:p w14:paraId="30178B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printf("Format for speech_file:\n");</w:t>
      </w:r>
    </w:p>
    <w:p w14:paraId="125405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Speech is read form a binary file of 16 bits data.\n");</w:t>
      </w:r>
    </w:p>
    <w:p w14:paraId="3C6644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printf("\n");</w:t>
      </w:r>
    </w:p>
    <w:p w14:paraId="3A71C2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printf("Format for serial_file:\n");</w:t>
      </w:r>
    </w:p>
    <w:p w14:paraId="394930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Serial stream output is written to a binary file\n");</w:t>
      </w:r>
    </w:p>
    <w:p w14:paraId="47E85F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where each 16-bit word represents 1 encoded bit.\n");</w:t>
      </w:r>
    </w:p>
    <w:p w14:paraId="38982D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BFI(=0) + 137 bits by frame\n");</w:t>
      </w:r>
    </w:p>
    <w:p w14:paraId="410F72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printf("\n");</w:t>
      </w:r>
    </w:p>
    <w:p w14:paraId="08B46F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printf("Format for synth_file:\n");</w:t>
      </w:r>
    </w:p>
    <w:p w14:paraId="0D1714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Local synthesis is written to a binary file of 16 bits data.\n");</w:t>
      </w:r>
    </w:p>
    <w:p w14:paraId="497E68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exit( 1 );</w:t>
      </w:r>
    </w:p>
    <w:p w14:paraId="116F9F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2525551" w14:textId="77777777" w:rsidR="00A830F8" w:rsidRPr="00CA2983" w:rsidRDefault="00A830F8">
      <w:pPr>
        <w:pStyle w:val="LD10"/>
        <w:rPr>
          <w:rFonts w:ascii="Times New Roman" w:hAnsi="Times New Roman" w:cs="Times New Roman"/>
        </w:rPr>
      </w:pPr>
    </w:p>
    <w:p w14:paraId="2B9FAF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Open files for speech, serial stream and local synthesis */</w:t>
      </w:r>
    </w:p>
    <w:p w14:paraId="282598B1" w14:textId="77777777" w:rsidR="00A830F8" w:rsidRPr="00CA2983" w:rsidRDefault="00A830F8">
      <w:pPr>
        <w:pStyle w:val="LD10"/>
        <w:rPr>
          <w:rFonts w:ascii="Times New Roman" w:hAnsi="Times New Roman" w:cs="Times New Roman"/>
        </w:rPr>
      </w:pPr>
    </w:p>
    <w:p w14:paraId="455F7D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(f_speech = fopen(argv[1],"rb") ) == NULL )</w:t>
      </w:r>
    </w:p>
    <w:p w14:paraId="7B519D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50CAC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printf("Input file '%s' does not exist !!\n", argv[1]);</w:t>
      </w:r>
    </w:p>
    <w:p w14:paraId="52428B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5DEA03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58691E7" w14:textId="77777777" w:rsidR="00A830F8" w:rsidRPr="00CA2983" w:rsidRDefault="00A830F8">
      <w:pPr>
        <w:pStyle w:val="LD10"/>
        <w:rPr>
          <w:rFonts w:ascii="Times New Roman" w:hAnsi="Times New Roman" w:cs="Times New Roman"/>
        </w:rPr>
      </w:pPr>
    </w:p>
    <w:p w14:paraId="46983C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(f_serial = fopen(argv[2], "wb") ) == NULL )</w:t>
      </w:r>
    </w:p>
    <w:p w14:paraId="59506F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DD4AE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printf("Cannot open file '%s' !!\n", argv[2]);</w:t>
      </w:r>
    </w:p>
    <w:p w14:paraId="633707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511600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42956BE" w14:textId="77777777" w:rsidR="00A830F8" w:rsidRPr="00CA2983" w:rsidRDefault="00A830F8">
      <w:pPr>
        <w:pStyle w:val="LD10"/>
        <w:rPr>
          <w:rFonts w:ascii="Times New Roman" w:hAnsi="Times New Roman" w:cs="Times New Roman"/>
        </w:rPr>
      </w:pPr>
    </w:p>
    <w:p w14:paraId="50F19F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(f_syn = fopen(argv[3], "wb") ) == NULL )</w:t>
      </w:r>
    </w:p>
    <w:p w14:paraId="6082A6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F3E85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printf("Cannot open file '%s' !!\n", argv[3]);</w:t>
      </w:r>
    </w:p>
    <w:p w14:paraId="6CA61F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3C1962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4E297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3D4BB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Initialization of the coder */</w:t>
      </w:r>
    </w:p>
    <w:p w14:paraId="433C115B" w14:textId="77777777" w:rsidR="00A830F8" w:rsidRPr="00CA2983" w:rsidRDefault="00A830F8">
      <w:pPr>
        <w:pStyle w:val="LD10"/>
        <w:rPr>
          <w:rFonts w:ascii="Times New Roman" w:hAnsi="Times New Roman" w:cs="Times New Roman"/>
        </w:rPr>
      </w:pPr>
    </w:p>
    <w:p w14:paraId="727298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Init_Pre_Process();</w:t>
      </w:r>
    </w:p>
    <w:p w14:paraId="31408D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Init_Coder_Tetra();</w:t>
      </w:r>
    </w:p>
    <w:p w14:paraId="146E4E7C" w14:textId="77777777" w:rsidR="00A830F8" w:rsidRPr="00CA2983" w:rsidRDefault="00A830F8">
      <w:pPr>
        <w:pStyle w:val="LD10"/>
        <w:rPr>
          <w:rFonts w:ascii="Times New Roman" w:hAnsi="Times New Roman" w:cs="Times New Roman"/>
        </w:rPr>
      </w:pPr>
    </w:p>
    <w:p w14:paraId="66C5AC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Loop for each "L_frame" speech data. */</w:t>
      </w:r>
    </w:p>
    <w:p w14:paraId="488453A6" w14:textId="77777777" w:rsidR="00A830F8" w:rsidRPr="00CA2983" w:rsidRDefault="00A830F8">
      <w:pPr>
        <w:pStyle w:val="LD10"/>
        <w:rPr>
          <w:rFonts w:ascii="Times New Roman" w:hAnsi="Times New Roman" w:cs="Times New Roman"/>
        </w:rPr>
      </w:pPr>
    </w:p>
    <w:p w14:paraId="1789F3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frame =0;</w:t>
      </w:r>
    </w:p>
    <w:p w14:paraId="2243DA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while( fread(new_speech, sizeof(Word16), L_frame, f_speech) == L_frame)</w:t>
      </w:r>
    </w:p>
    <w:p w14:paraId="203353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C1A0A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printf("frame=%d\n", ++frame);</w:t>
      </w:r>
    </w:p>
    <w:p w14:paraId="3E05C0D5" w14:textId="77777777" w:rsidR="00A830F8" w:rsidRPr="00CA2983" w:rsidRDefault="00A830F8">
      <w:pPr>
        <w:pStyle w:val="LD10"/>
        <w:rPr>
          <w:rFonts w:ascii="Times New Roman" w:hAnsi="Times New Roman" w:cs="Times New Roman"/>
        </w:rPr>
      </w:pPr>
    </w:p>
    <w:p w14:paraId="7DC38C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Pre_Process(new_speech, (Word16)L_frame);</w:t>
      </w:r>
      <w:r w:rsidRPr="00CA2983">
        <w:rPr>
          <w:rFonts w:ascii="Times New Roman" w:hAnsi="Times New Roman" w:cs="Times New Roman"/>
        </w:rPr>
        <w:tab/>
        <w:t xml:space="preserve">/* Pre processing of input </w:t>
      </w:r>
    </w:p>
    <w:p w14:paraId="51F9FA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speech */</w:t>
      </w:r>
    </w:p>
    <w:p w14:paraId="7DFBDB0E" w14:textId="77777777" w:rsidR="00A830F8" w:rsidRPr="00CA2983" w:rsidRDefault="00A830F8">
      <w:pPr>
        <w:pStyle w:val="LD10"/>
        <w:rPr>
          <w:rFonts w:ascii="Times New Roman" w:hAnsi="Times New Roman" w:cs="Times New Roman"/>
        </w:rPr>
      </w:pPr>
    </w:p>
    <w:p w14:paraId="420FA9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Coder_Tetra(ana, syn);              /* Find speech parameters         */</w:t>
      </w:r>
    </w:p>
    <w:p w14:paraId="6DEE8E3F" w14:textId="77777777" w:rsidR="00A830F8" w:rsidRPr="00CA2983" w:rsidRDefault="00A830F8">
      <w:pPr>
        <w:pStyle w:val="LD10"/>
        <w:rPr>
          <w:rFonts w:ascii="Times New Roman" w:hAnsi="Times New Roman" w:cs="Times New Roman"/>
        </w:rPr>
      </w:pPr>
    </w:p>
    <w:p w14:paraId="73D3EC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Post_Process(syn, (Word16)L_frame); /* Post processing of synthesis   */</w:t>
      </w:r>
    </w:p>
    <w:p w14:paraId="242A1CD5" w14:textId="77777777" w:rsidR="00A830F8" w:rsidRPr="00CA2983" w:rsidRDefault="00A830F8">
      <w:pPr>
        <w:pStyle w:val="LD10"/>
        <w:rPr>
          <w:rFonts w:ascii="Times New Roman" w:hAnsi="Times New Roman" w:cs="Times New Roman"/>
        </w:rPr>
      </w:pPr>
    </w:p>
    <w:p w14:paraId="7EA0D5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Prm2bits_Tetra(ana, serial);        /* Parameters to serial bits      */</w:t>
      </w:r>
    </w:p>
    <w:p w14:paraId="7B25731F" w14:textId="77777777" w:rsidR="00A830F8" w:rsidRPr="00CA2983" w:rsidRDefault="00A830F8">
      <w:pPr>
        <w:pStyle w:val="LD10"/>
        <w:rPr>
          <w:rFonts w:ascii="Times New Roman" w:hAnsi="Times New Roman" w:cs="Times New Roman"/>
        </w:rPr>
      </w:pPr>
    </w:p>
    <w:p w14:paraId="66BE6A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fwrite(syn,    sizeof(Word16), L_frame    ,  f_syn);</w:t>
      </w:r>
    </w:p>
    <w:p w14:paraId="320EE6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fwrite(serial, sizeof(Word16), serial_size,  f_serial);</w:t>
      </w:r>
    </w:p>
    <w:p w14:paraId="009D83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5D636F3" w14:textId="77777777" w:rsidR="00A830F8" w:rsidRPr="00CA2983" w:rsidRDefault="00A830F8">
      <w:pPr>
        <w:pStyle w:val="LD10"/>
        <w:rPr>
          <w:rFonts w:ascii="Times New Roman" w:hAnsi="Times New Roman" w:cs="Times New Roman"/>
        </w:rPr>
      </w:pPr>
    </w:p>
    <w:p w14:paraId="7606DC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 (EXIT_SUCCESS);</w:t>
      </w:r>
    </w:p>
    <w:p w14:paraId="003A60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A8B5B47"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br w:type="page"/>
      </w:r>
    </w:p>
    <w:p w14:paraId="2F399F7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lastRenderedPageBreak/>
        <w:t>/************************************************************************</w:t>
      </w:r>
    </w:p>
    <w:p w14:paraId="50A6827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EE74BC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49" w:name="scod_tet_c"/>
      <w:bookmarkEnd w:id="49"/>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scod_tet.c</w:t>
      </w:r>
    </w:p>
    <w:p w14:paraId="2A5398A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4149D8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routines for speech source encoding</w:t>
      </w:r>
    </w:p>
    <w:p w14:paraId="05EB3F5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CE9F8D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6FD5E0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10DE6C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Init_Coder_Tetra()</w:t>
      </w:r>
    </w:p>
    <w:p w14:paraId="6D5C044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Coder_Tetra()</w:t>
      </w:r>
    </w:p>
    <w:p w14:paraId="7E1D5F1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7D6489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2AB316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C931BE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32A149F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09EDD7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9A43265" w14:textId="77777777" w:rsidR="00A830F8" w:rsidRPr="00CA2983" w:rsidRDefault="00A830F8">
      <w:pPr>
        <w:pStyle w:val="LD10"/>
        <w:rPr>
          <w:rFonts w:ascii="Times New Roman" w:hAnsi="Times New Roman" w:cs="Times New Roman"/>
        </w:rPr>
      </w:pPr>
    </w:p>
    <w:p w14:paraId="4B2E1D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"source.h"</w:t>
      </w:r>
    </w:p>
    <w:p w14:paraId="433B9014" w14:textId="77777777" w:rsidR="00A830F8" w:rsidRPr="00CA2983" w:rsidRDefault="00A830F8">
      <w:pPr>
        <w:pStyle w:val="LD10"/>
        <w:rPr>
          <w:rFonts w:ascii="Times New Roman" w:hAnsi="Times New Roman" w:cs="Times New Roman"/>
        </w:rPr>
      </w:pPr>
    </w:p>
    <w:p w14:paraId="5F133A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FB1E4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Coder constant parameters.                                   *</w:t>
      </w:r>
    </w:p>
    <w:p w14:paraId="66A0E4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457B2F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L_window    : LPC analysis window size.                            *</w:t>
      </w:r>
    </w:p>
    <w:p w14:paraId="21E719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L_next      : Samples of next frame needed for autocor.            *</w:t>
      </w:r>
    </w:p>
    <w:p w14:paraId="39C95D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L_frame     : Frame size.                                          *</w:t>
      </w:r>
    </w:p>
    <w:p w14:paraId="7D0FEF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L_subfr     : Sub-frame size.                                      *</w:t>
      </w:r>
    </w:p>
    <w:p w14:paraId="676815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           : LPC order.                                           *</w:t>
      </w:r>
    </w:p>
    <w:p w14:paraId="1F061E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pp1         : LPC order+1                                          *</w:t>
      </w:r>
    </w:p>
    <w:p w14:paraId="48DBC4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L_total     : Total speech size.                                   *</w:t>
      </w:r>
    </w:p>
    <w:p w14:paraId="3203D6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dim_rr      : Dimension of matrix rr[][].                          *</w:t>
      </w:r>
    </w:p>
    <w:p w14:paraId="583ADA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pit_min     : Minimum pitch lag.                                   *</w:t>
      </w:r>
    </w:p>
    <w:p w14:paraId="64D2B0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pit_max     : Maximum pitch lag.                                   *</w:t>
      </w:r>
    </w:p>
    <w:p w14:paraId="01DA1D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L_inter     : Length of filter for interpolation                   *</w:t>
      </w:r>
    </w:p>
    <w:p w14:paraId="2797B6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239D3B7" w14:textId="77777777" w:rsidR="00A830F8" w:rsidRPr="00CA2983" w:rsidRDefault="00A830F8">
      <w:pPr>
        <w:pStyle w:val="LD10"/>
        <w:rPr>
          <w:rFonts w:ascii="Times New Roman" w:hAnsi="Times New Roman" w:cs="Times New Roman"/>
        </w:rPr>
      </w:pPr>
    </w:p>
    <w:p w14:paraId="7F7BC3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L_window (Word16)256</w:t>
      </w:r>
    </w:p>
    <w:p w14:paraId="4A169B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L_next   (Word16)40</w:t>
      </w:r>
    </w:p>
    <w:p w14:paraId="606AC5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L_frame  (Word16)240</w:t>
      </w:r>
    </w:p>
    <w:p w14:paraId="7B3026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L_subfr  (Word16)60</w:t>
      </w:r>
    </w:p>
    <w:p w14:paraId="013CCE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        (Word16)10</w:t>
      </w:r>
    </w:p>
    <w:p w14:paraId="14B888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pp1      (Word16)11</w:t>
      </w:r>
    </w:p>
    <w:p w14:paraId="066BE5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L_total  (Word16)(L_frame+L_next+p)</w:t>
      </w:r>
    </w:p>
    <w:p w14:paraId="74631A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dim_rr   (Word16)32</w:t>
      </w:r>
    </w:p>
    <w:p w14:paraId="18F5CA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pit_min  (Word16)20</w:t>
      </w:r>
    </w:p>
    <w:p w14:paraId="2868E7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pit_max  (Word16)143</w:t>
      </w:r>
    </w:p>
    <w:p w14:paraId="5B9290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L_inter  (Word16)15</w:t>
      </w:r>
    </w:p>
    <w:p w14:paraId="20D07BF2" w14:textId="77777777" w:rsidR="00A830F8" w:rsidRPr="00CA2983" w:rsidRDefault="00A830F8">
      <w:pPr>
        <w:pStyle w:val="LD10"/>
        <w:rPr>
          <w:rFonts w:ascii="Times New Roman" w:hAnsi="Times New Roman" w:cs="Times New Roman"/>
        </w:rPr>
      </w:pPr>
    </w:p>
    <w:p w14:paraId="792FC4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88FC8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LPC bandwidth expansion factors.                     *</w:t>
      </w:r>
    </w:p>
    <w:p w14:paraId="7EFDE3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 Q15 = 0.95, 0.60, 0.75, 0.85                   *</w:t>
      </w:r>
    </w:p>
    <w:p w14:paraId="6D121C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AE52758" w14:textId="77777777" w:rsidR="00A830F8" w:rsidRPr="00CA2983" w:rsidRDefault="00A830F8">
      <w:pPr>
        <w:pStyle w:val="LD10"/>
        <w:rPr>
          <w:rFonts w:ascii="Times New Roman" w:hAnsi="Times New Roman" w:cs="Times New Roman"/>
        </w:rPr>
      </w:pPr>
    </w:p>
    <w:p w14:paraId="74234D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gamma1  (Word16)31130</w:t>
      </w:r>
    </w:p>
    <w:p w14:paraId="095111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gamma2  (Word16)19661</w:t>
      </w:r>
    </w:p>
    <w:p w14:paraId="0607BA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gamma3  (Word16)24576</w:t>
      </w:r>
    </w:p>
    <w:p w14:paraId="719AC7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gamma4  (Word16)27853</w:t>
      </w:r>
    </w:p>
    <w:p w14:paraId="59D502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BC7B1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17038C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Static memory allocation.                      *</w:t>
      </w:r>
    </w:p>
    <w:p w14:paraId="7E37AB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8B83663" w14:textId="77777777" w:rsidR="00A830F8" w:rsidRPr="00CA2983" w:rsidRDefault="00A830F8">
      <w:pPr>
        <w:pStyle w:val="LD10"/>
        <w:rPr>
          <w:rFonts w:ascii="Times New Roman" w:hAnsi="Times New Roman" w:cs="Times New Roman"/>
        </w:rPr>
      </w:pPr>
    </w:p>
    <w:p w14:paraId="0E0B3A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Speech vector */</w:t>
      </w:r>
    </w:p>
    <w:p w14:paraId="5FBDCBA6" w14:textId="77777777" w:rsidR="00A830F8" w:rsidRPr="00CA2983" w:rsidRDefault="00A830F8">
      <w:pPr>
        <w:pStyle w:val="LD10"/>
        <w:rPr>
          <w:rFonts w:ascii="Times New Roman" w:hAnsi="Times New Roman" w:cs="Times New Roman"/>
        </w:rPr>
      </w:pPr>
    </w:p>
    <w:p w14:paraId="0F3A86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old_speech[L_total];</w:t>
      </w:r>
    </w:p>
    <w:p w14:paraId="5345FB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*speech, *p_window;</w:t>
      </w:r>
    </w:p>
    <w:p w14:paraId="3EBE9C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*new_speech;                    /* Global variable */</w:t>
      </w:r>
    </w:p>
    <w:p w14:paraId="3185456B" w14:textId="77777777" w:rsidR="00A830F8" w:rsidRPr="00CA2983" w:rsidRDefault="00A830F8">
      <w:pPr>
        <w:pStyle w:val="LD10"/>
        <w:rPr>
          <w:rFonts w:ascii="Times New Roman" w:hAnsi="Times New Roman" w:cs="Times New Roman"/>
        </w:rPr>
      </w:pPr>
    </w:p>
    <w:p w14:paraId="60C4D8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Weighted speech vector */</w:t>
      </w:r>
    </w:p>
    <w:p w14:paraId="7AB5CD9A" w14:textId="77777777" w:rsidR="00A830F8" w:rsidRPr="00CA2983" w:rsidRDefault="00A830F8">
      <w:pPr>
        <w:pStyle w:val="LD10"/>
        <w:rPr>
          <w:rFonts w:ascii="Times New Roman" w:hAnsi="Times New Roman" w:cs="Times New Roman"/>
        </w:rPr>
      </w:pPr>
    </w:p>
    <w:p w14:paraId="2B9D88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old_wsp[L_frame+pit_max];</w:t>
      </w:r>
    </w:p>
    <w:p w14:paraId="5584C4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*wsp;</w:t>
      </w:r>
    </w:p>
    <w:p w14:paraId="617FD494" w14:textId="77777777" w:rsidR="00A830F8" w:rsidRPr="00CA2983" w:rsidRDefault="00A830F8">
      <w:pPr>
        <w:pStyle w:val="LD10"/>
        <w:rPr>
          <w:rFonts w:ascii="Times New Roman" w:hAnsi="Times New Roman" w:cs="Times New Roman"/>
        </w:rPr>
      </w:pPr>
    </w:p>
    <w:p w14:paraId="000B0A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Excitation vector */</w:t>
      </w:r>
    </w:p>
    <w:p w14:paraId="42954D4F" w14:textId="77777777" w:rsidR="00A830F8" w:rsidRPr="00CA2983" w:rsidRDefault="00A830F8">
      <w:pPr>
        <w:pStyle w:val="LD10"/>
        <w:rPr>
          <w:rFonts w:ascii="Times New Roman" w:hAnsi="Times New Roman" w:cs="Times New Roman"/>
        </w:rPr>
      </w:pPr>
    </w:p>
    <w:p w14:paraId="74C3A6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old_exc[L_frame+pit_max+L_inter];</w:t>
      </w:r>
    </w:p>
    <w:p w14:paraId="10D8F7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*exc;</w:t>
      </w:r>
    </w:p>
    <w:p w14:paraId="6EA0290F" w14:textId="77777777" w:rsidR="00A830F8" w:rsidRPr="00CA2983" w:rsidRDefault="00A830F8">
      <w:pPr>
        <w:pStyle w:val="LD10"/>
        <w:rPr>
          <w:rFonts w:ascii="Times New Roman" w:hAnsi="Times New Roman" w:cs="Times New Roman"/>
        </w:rPr>
      </w:pPr>
    </w:p>
    <w:p w14:paraId="11541B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All-zero vector */</w:t>
      </w:r>
    </w:p>
    <w:p w14:paraId="62A79CA7" w14:textId="77777777" w:rsidR="00A830F8" w:rsidRPr="00CA2983" w:rsidRDefault="00A830F8">
      <w:pPr>
        <w:pStyle w:val="LD10"/>
        <w:rPr>
          <w:rFonts w:ascii="Times New Roman" w:hAnsi="Times New Roman" w:cs="Times New Roman"/>
        </w:rPr>
      </w:pPr>
    </w:p>
    <w:p w14:paraId="5331AA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ai_zero[L_subfr+pp1];</w:t>
      </w:r>
    </w:p>
    <w:p w14:paraId="336315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*zero;</w:t>
      </w:r>
    </w:p>
    <w:p w14:paraId="7B34E351" w14:textId="77777777" w:rsidR="00A830F8" w:rsidRPr="00CA2983" w:rsidRDefault="00A830F8">
      <w:pPr>
        <w:pStyle w:val="LD10"/>
        <w:rPr>
          <w:rFonts w:ascii="Times New Roman" w:hAnsi="Times New Roman" w:cs="Times New Roman"/>
        </w:rPr>
      </w:pPr>
    </w:p>
    <w:p w14:paraId="37018B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Spectral expansion factors */</w:t>
      </w:r>
    </w:p>
    <w:p w14:paraId="513FFF22" w14:textId="77777777" w:rsidR="00A830F8" w:rsidRPr="00CA2983" w:rsidRDefault="00A830F8">
      <w:pPr>
        <w:pStyle w:val="LD10"/>
        <w:rPr>
          <w:rFonts w:ascii="Times New Roman" w:hAnsi="Times New Roman" w:cs="Times New Roman"/>
        </w:rPr>
      </w:pPr>
    </w:p>
    <w:p w14:paraId="1F2BA8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F_gamma1[p];</w:t>
      </w:r>
    </w:p>
    <w:p w14:paraId="68FB48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F_gamma2[p];</w:t>
      </w:r>
    </w:p>
    <w:p w14:paraId="0B17A6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F_gamma3[p];</w:t>
      </w:r>
    </w:p>
    <w:p w14:paraId="255ED2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F_gamma4[p];</w:t>
      </w:r>
    </w:p>
    <w:p w14:paraId="41CD14BF" w14:textId="77777777" w:rsidR="00A830F8" w:rsidRPr="00CA2983" w:rsidRDefault="00A830F8">
      <w:pPr>
        <w:pStyle w:val="LD10"/>
        <w:rPr>
          <w:rFonts w:ascii="Times New Roman" w:hAnsi="Times New Roman" w:cs="Times New Roman"/>
        </w:rPr>
      </w:pPr>
    </w:p>
    <w:p w14:paraId="73A1CB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Lsp (Line Spectral Pairs in the cosine domain) */</w:t>
      </w:r>
    </w:p>
    <w:p w14:paraId="2112D2A8" w14:textId="77777777" w:rsidR="00A830F8" w:rsidRPr="00CA2983" w:rsidRDefault="00A830F8">
      <w:pPr>
        <w:pStyle w:val="LD10"/>
        <w:rPr>
          <w:rFonts w:ascii="Times New Roman" w:hAnsi="Times New Roman" w:cs="Times New Roman"/>
        </w:rPr>
      </w:pPr>
    </w:p>
    <w:p w14:paraId="6A2830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lspold[p]={</w:t>
      </w:r>
    </w:p>
    <w:p w14:paraId="22CE05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30000, 26000, 21000, 15000, 8000, 0,</w:t>
      </w:r>
    </w:p>
    <w:p w14:paraId="54A556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-8000,-15000,-21000,-26000};</w:t>
      </w:r>
    </w:p>
    <w:p w14:paraId="65F96F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lspnew[p];</w:t>
      </w:r>
    </w:p>
    <w:p w14:paraId="2D3940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lspnew_q[p], lspold_q[p];</w:t>
      </w:r>
    </w:p>
    <w:p w14:paraId="087AA440" w14:textId="77777777" w:rsidR="00A830F8" w:rsidRPr="00CA2983" w:rsidRDefault="00A830F8">
      <w:pPr>
        <w:pStyle w:val="LD10"/>
        <w:rPr>
          <w:rFonts w:ascii="Times New Roman" w:hAnsi="Times New Roman" w:cs="Times New Roman"/>
        </w:rPr>
      </w:pPr>
    </w:p>
    <w:p w14:paraId="63FBD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 Initial lsp values used after each time */</w:t>
      </w:r>
    </w:p>
    <w:p w14:paraId="50011E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 reset is executed */</w:t>
      </w:r>
    </w:p>
    <w:p w14:paraId="55F168D1" w14:textId="77777777" w:rsidR="00A830F8" w:rsidRPr="00CA2983" w:rsidRDefault="00A830F8">
      <w:pPr>
        <w:pStyle w:val="LD10"/>
        <w:rPr>
          <w:rFonts w:ascii="Times New Roman" w:hAnsi="Times New Roman" w:cs="Times New Roman"/>
        </w:rPr>
      </w:pPr>
    </w:p>
    <w:p w14:paraId="294EFA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lspold_init[p]={</w:t>
      </w:r>
    </w:p>
    <w:p w14:paraId="55E48C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30000, 26000, 21000, 15000, 8000, 0,</w:t>
      </w:r>
    </w:p>
    <w:p w14:paraId="3BF3A2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-8000,-15000,-21000,-26000};</w:t>
      </w:r>
    </w:p>
    <w:p w14:paraId="0CA46013" w14:textId="77777777" w:rsidR="00A830F8" w:rsidRPr="00CA2983" w:rsidRDefault="00A830F8">
      <w:pPr>
        <w:pStyle w:val="LD10"/>
        <w:rPr>
          <w:rFonts w:ascii="Times New Roman" w:hAnsi="Times New Roman" w:cs="Times New Roman"/>
        </w:rPr>
      </w:pPr>
    </w:p>
    <w:p w14:paraId="19065E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Filters memories */</w:t>
      </w:r>
    </w:p>
    <w:p w14:paraId="24704E52" w14:textId="77777777" w:rsidR="00A830F8" w:rsidRPr="00CA2983" w:rsidRDefault="00A830F8">
      <w:pPr>
        <w:pStyle w:val="LD10"/>
        <w:rPr>
          <w:rFonts w:ascii="Times New Roman" w:hAnsi="Times New Roman" w:cs="Times New Roman"/>
        </w:rPr>
      </w:pPr>
    </w:p>
    <w:p w14:paraId="037963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mem_syn[p], mem_w0[p], mem_w[p];</w:t>
      </w:r>
    </w:p>
    <w:p w14:paraId="62F76CCB" w14:textId="77777777" w:rsidR="00A830F8" w:rsidRPr="00CA2983" w:rsidRDefault="00A830F8">
      <w:pPr>
        <w:pStyle w:val="LD10"/>
        <w:rPr>
          <w:rFonts w:ascii="Times New Roman" w:hAnsi="Times New Roman" w:cs="Times New Roman"/>
        </w:rPr>
      </w:pPr>
    </w:p>
    <w:p w14:paraId="49158B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Matrix rr[dim_rr][dim_rr] */</w:t>
      </w:r>
    </w:p>
    <w:p w14:paraId="5A8638BD" w14:textId="77777777" w:rsidR="00A830F8" w:rsidRPr="00CA2983" w:rsidRDefault="00A830F8">
      <w:pPr>
        <w:pStyle w:val="LD10"/>
        <w:rPr>
          <w:rFonts w:ascii="Times New Roman" w:hAnsi="Times New Roman" w:cs="Times New Roman"/>
        </w:rPr>
      </w:pPr>
    </w:p>
    <w:p w14:paraId="6A3B91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rr[dim_rr][dim_rr];</w:t>
      </w:r>
    </w:p>
    <w:p w14:paraId="0A53BD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9914C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Global definition */</w:t>
      </w:r>
    </w:p>
    <w:p w14:paraId="661E45FD" w14:textId="77777777" w:rsidR="00A830F8" w:rsidRPr="00CA2983" w:rsidRDefault="00A830F8">
      <w:pPr>
        <w:pStyle w:val="LD10"/>
        <w:rPr>
          <w:rFonts w:ascii="Times New Roman" w:hAnsi="Times New Roman" w:cs="Times New Roman"/>
        </w:rPr>
      </w:pPr>
    </w:p>
    <w:p w14:paraId="326FE3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last_ener_cod;</w:t>
      </w:r>
    </w:p>
    <w:p w14:paraId="0977E1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last_ener_pit;</w:t>
      </w:r>
    </w:p>
    <w:p w14:paraId="5723D415" w14:textId="77777777" w:rsidR="00A830F8" w:rsidRPr="00CA2983" w:rsidRDefault="00A830F8">
      <w:pPr>
        <w:pStyle w:val="LD10"/>
        <w:rPr>
          <w:rFonts w:ascii="Times New Roman" w:hAnsi="Times New Roman" w:cs="Times New Roman"/>
        </w:rPr>
      </w:pPr>
    </w:p>
    <w:p w14:paraId="148C1B4C"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DFFFB2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40526753" w14:textId="33D48D0C"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Init_Coder_Tetra</w:t>
      </w:r>
      <w:r w:rsidRPr="00CA2983">
        <w:rPr>
          <w:rFonts w:ascii="Times New Roman" w:hAnsi="Times New Roman" w:cs="Times New Roman"/>
        </w:rPr>
        <w:fldChar w:fldCharType="begin"/>
      </w:r>
      <w:r w:rsidRPr="00CA2983">
        <w:rPr>
          <w:rFonts w:ascii="Times New Roman" w:hAnsi="Times New Roman" w:cs="Times New Roman"/>
        </w:rPr>
        <w:instrText>xe "Init_Coder_Tetra</w:instrText>
      </w:r>
      <w:r w:rsidRPr="00CA2983">
        <w:rPr>
          <w:rFonts w:ascii="Times New Roman" w:hAnsi="Times New Roman" w:cs="Times New Roman"/>
        </w:rPr>
        <w:tab/>
        <w:instrText>scod_tet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3452AD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2D3F30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Initialization of variables for the speech encoder</w:t>
      </w:r>
    </w:p>
    <w:p w14:paraId="781E675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16F901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FF74BD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D26867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Init_Coder_Tetra()</w:t>
      </w:r>
    </w:p>
    <w:p w14:paraId="4A01AF7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DB63F0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39CC99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0EF25E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18D427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33CAB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597DB7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6F2B16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78CB054" w14:textId="77777777" w:rsidR="00A830F8" w:rsidRPr="00CA2983" w:rsidRDefault="00A830F8">
      <w:pPr>
        <w:pStyle w:val="LD10"/>
        <w:rPr>
          <w:rFonts w:ascii="Times New Roman" w:hAnsi="Times New Roman" w:cs="Times New Roman"/>
        </w:rPr>
      </w:pPr>
    </w:p>
    <w:p w14:paraId="1B5586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Init_Coder_Tetra(void)</w:t>
      </w:r>
    </w:p>
    <w:p w14:paraId="3B1B32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D72C1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i,j;</w:t>
      </w:r>
    </w:p>
    <w:p w14:paraId="56744CFD" w14:textId="77777777" w:rsidR="00A830F8" w:rsidRPr="00CA2983" w:rsidRDefault="00A830F8">
      <w:pPr>
        <w:pStyle w:val="LD10"/>
        <w:rPr>
          <w:rFonts w:ascii="Times New Roman" w:hAnsi="Times New Roman" w:cs="Times New Roman"/>
        </w:rPr>
      </w:pPr>
    </w:p>
    <w:p w14:paraId="46BA7B8C" w14:textId="77777777" w:rsidR="00A830F8" w:rsidRPr="00CA2983" w:rsidRDefault="00A830F8">
      <w:pPr>
        <w:pStyle w:val="LD10"/>
        <w:rPr>
          <w:rFonts w:ascii="Times New Roman" w:hAnsi="Times New Roman" w:cs="Times New Roman"/>
        </w:rPr>
      </w:pPr>
    </w:p>
    <w:p w14:paraId="7B228A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725F0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Initialize pointers to speech vector.                            *</w:t>
      </w:r>
    </w:p>
    <w:p w14:paraId="057755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4E1AD8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76ED6F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w:t>
      </w:r>
    </w:p>
    <w:p w14:paraId="0DEB45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previous speech       sf1      sf2             sf4    L_next      *</w:t>
      </w:r>
    </w:p>
    <w:p w14:paraId="15CA32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090FBA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&lt;----------------  Total speech vector (L_total)   -----------&gt;     *</w:t>
      </w:r>
    </w:p>
    <w:p w14:paraId="3B6F16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&lt;----  LPC analysis window (L_window)  -----------&gt;     *</w:t>
      </w:r>
    </w:p>
    <w:p w14:paraId="2FC2DE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        &lt;---- present frame (L_frame) ---&gt;             *</w:t>
      </w:r>
    </w:p>
    <w:p w14:paraId="61D407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old_speech   |        |       &lt;----- new speech (L_frame) -----&gt;     *</w:t>
      </w:r>
    </w:p>
    <w:p w14:paraId="1E2134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p_window    |       |                                      *</w:t>
      </w:r>
    </w:p>
    <w:p w14:paraId="7AE729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speech     |                                      *</w:t>
      </w:r>
    </w:p>
    <w:p w14:paraId="113C67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new_speech                                *</w:t>
      </w:r>
    </w:p>
    <w:p w14:paraId="55488C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B3642A8" w14:textId="77777777" w:rsidR="00A830F8" w:rsidRPr="00CA2983" w:rsidRDefault="00A830F8">
      <w:pPr>
        <w:pStyle w:val="LD10"/>
        <w:rPr>
          <w:rFonts w:ascii="Times New Roman" w:hAnsi="Times New Roman" w:cs="Times New Roman"/>
        </w:rPr>
      </w:pPr>
    </w:p>
    <w:p w14:paraId="4BA81C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new_speech = old_speech + L_total - L_frame;</w:t>
      </w:r>
      <w:r w:rsidRPr="00CA2983">
        <w:rPr>
          <w:rFonts w:ascii="Times New Roman" w:hAnsi="Times New Roman" w:cs="Times New Roman"/>
        </w:rPr>
        <w:tab/>
        <w:t>/* New speech     */</w:t>
      </w:r>
    </w:p>
    <w:p w14:paraId="0B5DCC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speech     = new_speech - L_next;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Present frame  */</w:t>
      </w:r>
    </w:p>
    <w:p w14:paraId="2887EA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p_window   = old_speech + L_total - L_window;</w:t>
      </w:r>
      <w:r w:rsidRPr="00CA2983">
        <w:rPr>
          <w:rFonts w:ascii="Times New Roman" w:hAnsi="Times New Roman" w:cs="Times New Roman"/>
        </w:rPr>
        <w:tab/>
        <w:t>/* For LPC window */</w:t>
      </w:r>
    </w:p>
    <w:p w14:paraId="013C62FC" w14:textId="77777777" w:rsidR="00A830F8" w:rsidRPr="00CA2983" w:rsidRDefault="00A830F8">
      <w:pPr>
        <w:pStyle w:val="LD10"/>
        <w:rPr>
          <w:rFonts w:ascii="Times New Roman" w:hAnsi="Times New Roman" w:cs="Times New Roman"/>
        </w:rPr>
      </w:pPr>
    </w:p>
    <w:p w14:paraId="04AE04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Initialize global variables */</w:t>
      </w:r>
    </w:p>
    <w:p w14:paraId="22E73AD7" w14:textId="77777777" w:rsidR="00A830F8" w:rsidRPr="00CA2983" w:rsidRDefault="00A830F8">
      <w:pPr>
        <w:pStyle w:val="LD10"/>
        <w:rPr>
          <w:rFonts w:ascii="Times New Roman" w:hAnsi="Times New Roman" w:cs="Times New Roman"/>
        </w:rPr>
      </w:pPr>
    </w:p>
    <w:p w14:paraId="1BC912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last_ener_cod = 0;</w:t>
      </w:r>
    </w:p>
    <w:p w14:paraId="0BDE0C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last_ener_pit = 0;</w:t>
      </w:r>
    </w:p>
    <w:p w14:paraId="608E27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88DCF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Initialize static pointers */</w:t>
      </w:r>
    </w:p>
    <w:p w14:paraId="0366BE2F" w14:textId="77777777" w:rsidR="00A830F8" w:rsidRPr="00CA2983" w:rsidRDefault="00A830F8">
      <w:pPr>
        <w:pStyle w:val="LD10"/>
        <w:rPr>
          <w:rFonts w:ascii="Times New Roman" w:hAnsi="Times New Roman" w:cs="Times New Roman"/>
        </w:rPr>
      </w:pPr>
    </w:p>
    <w:p w14:paraId="179AB9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wsp    = old_wsp + pit_max;</w:t>
      </w:r>
    </w:p>
    <w:p w14:paraId="25CF79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    = old_exc + pit_max + L_inter;</w:t>
      </w:r>
    </w:p>
    <w:p w14:paraId="237F94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zero   = ai_zero + pp1;</w:t>
      </w:r>
    </w:p>
    <w:p w14:paraId="70727C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328AC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Static vectors to zero */</w:t>
      </w:r>
    </w:p>
    <w:p w14:paraId="7A7F4F45" w14:textId="77777777" w:rsidR="00A830F8" w:rsidRPr="00CA2983" w:rsidRDefault="00A830F8">
      <w:pPr>
        <w:pStyle w:val="LD10"/>
        <w:rPr>
          <w:rFonts w:ascii="Times New Roman" w:hAnsi="Times New Roman" w:cs="Times New Roman"/>
        </w:rPr>
      </w:pPr>
    </w:p>
    <w:p w14:paraId="011113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i&lt;L_total; i++)</w:t>
      </w:r>
    </w:p>
    <w:p w14:paraId="07227B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old_speech[i] = 0;</w:t>
      </w:r>
    </w:p>
    <w:p w14:paraId="50D6E495" w14:textId="77777777" w:rsidR="00A830F8" w:rsidRPr="00CA2983" w:rsidRDefault="00A830F8">
      <w:pPr>
        <w:pStyle w:val="LD10"/>
        <w:rPr>
          <w:rFonts w:ascii="Times New Roman" w:hAnsi="Times New Roman" w:cs="Times New Roman"/>
        </w:rPr>
      </w:pPr>
    </w:p>
    <w:p w14:paraId="5F0C05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i&lt;pit_max + L_inter; i++)</w:t>
      </w:r>
    </w:p>
    <w:p w14:paraId="6B2BA3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old_exc[i] = old_wsp[i] = 0;</w:t>
      </w:r>
    </w:p>
    <w:p w14:paraId="0429CAFF" w14:textId="77777777" w:rsidR="00A830F8" w:rsidRPr="00CA2983" w:rsidRDefault="00A830F8">
      <w:pPr>
        <w:pStyle w:val="LD10"/>
        <w:rPr>
          <w:rFonts w:ascii="Times New Roman" w:hAnsi="Times New Roman" w:cs="Times New Roman"/>
        </w:rPr>
      </w:pPr>
    </w:p>
    <w:p w14:paraId="525D3A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5DA8A3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mem_syn[i] = mem_w[i] = mem_w0[i] = 0;</w:t>
      </w:r>
    </w:p>
    <w:p w14:paraId="29A695CB" w14:textId="77777777" w:rsidR="00A830F8" w:rsidRPr="00CA2983" w:rsidRDefault="00A830F8">
      <w:pPr>
        <w:pStyle w:val="LD10"/>
        <w:rPr>
          <w:rFonts w:ascii="Times New Roman" w:hAnsi="Times New Roman" w:cs="Times New Roman"/>
        </w:rPr>
      </w:pPr>
    </w:p>
    <w:p w14:paraId="76CD51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i&lt;L_subfr; i++)</w:t>
      </w:r>
    </w:p>
    <w:p w14:paraId="3DBD9E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zero[i] = 0;</w:t>
      </w:r>
    </w:p>
    <w:p w14:paraId="2E769B72" w14:textId="77777777" w:rsidR="00A830F8" w:rsidRPr="00CA2983" w:rsidRDefault="00A830F8">
      <w:pPr>
        <w:pStyle w:val="LD10"/>
        <w:rPr>
          <w:rFonts w:ascii="Times New Roman" w:hAnsi="Times New Roman" w:cs="Times New Roman"/>
        </w:rPr>
      </w:pPr>
    </w:p>
    <w:p w14:paraId="173643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 dim_rr; i++)</w:t>
      </w:r>
    </w:p>
    <w:p w14:paraId="17C56C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for(j=0; j&lt; dim_rr; j++)</w:t>
      </w:r>
    </w:p>
    <w:p w14:paraId="0BDAF5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rr[i][j] = 0;</w:t>
      </w:r>
    </w:p>
    <w:p w14:paraId="6A03D8DC" w14:textId="77777777" w:rsidR="00A830F8" w:rsidRPr="00CA2983" w:rsidRDefault="00A830F8">
      <w:pPr>
        <w:pStyle w:val="LD10"/>
        <w:rPr>
          <w:rFonts w:ascii="Times New Roman" w:hAnsi="Times New Roman" w:cs="Times New Roman"/>
        </w:rPr>
      </w:pPr>
    </w:p>
    <w:p w14:paraId="30A355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Initialisation of lsp values for first */</w:t>
      </w:r>
    </w:p>
    <w:p w14:paraId="05095B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frame lsp interpolation */</w:t>
      </w:r>
    </w:p>
    <w:p w14:paraId="5310B740" w14:textId="77777777" w:rsidR="00A830F8" w:rsidRPr="00CA2983" w:rsidRDefault="00A830F8">
      <w:pPr>
        <w:pStyle w:val="LD10"/>
        <w:rPr>
          <w:rFonts w:ascii="Times New Roman" w:hAnsi="Times New Roman" w:cs="Times New Roman"/>
        </w:rPr>
      </w:pPr>
    </w:p>
    <w:p w14:paraId="4352F3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6051B3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lspold_q[i] = lspold[i] = lspold_init[i];</w:t>
      </w:r>
    </w:p>
    <w:p w14:paraId="395A6F38" w14:textId="77777777" w:rsidR="00A830F8" w:rsidRPr="00CA2983" w:rsidRDefault="00A830F8">
      <w:pPr>
        <w:pStyle w:val="LD10"/>
        <w:rPr>
          <w:rFonts w:ascii="Times New Roman" w:hAnsi="Times New Roman" w:cs="Times New Roman"/>
        </w:rPr>
      </w:pPr>
    </w:p>
    <w:p w14:paraId="5D6983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LPC spectral expansion factors */</w:t>
      </w:r>
    </w:p>
    <w:p w14:paraId="33F6C0A3" w14:textId="77777777" w:rsidR="00A830F8" w:rsidRPr="00CA2983" w:rsidRDefault="00A830F8">
      <w:pPr>
        <w:pStyle w:val="LD10"/>
        <w:rPr>
          <w:rFonts w:ascii="Times New Roman" w:hAnsi="Times New Roman" w:cs="Times New Roman"/>
        </w:rPr>
      </w:pPr>
    </w:p>
    <w:p w14:paraId="1C4907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Fac_Pond(gamma1, F_gamma1);</w:t>
      </w:r>
    </w:p>
    <w:p w14:paraId="38A355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Fac_Pond(gamma2, F_gamma2);</w:t>
      </w:r>
    </w:p>
    <w:p w14:paraId="6D18D6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Fac_Pond(gamma3, F_gamma3);</w:t>
      </w:r>
    </w:p>
    <w:p w14:paraId="6CF39F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Fac_Pond(gamma4, F_gamma4);</w:t>
      </w:r>
    </w:p>
    <w:p w14:paraId="592A8A92" w14:textId="77777777" w:rsidR="00A830F8" w:rsidRPr="00CA2983" w:rsidRDefault="00A830F8">
      <w:pPr>
        <w:pStyle w:val="LD10"/>
        <w:rPr>
          <w:rFonts w:ascii="Times New Roman" w:hAnsi="Times New Roman" w:cs="Times New Roman"/>
        </w:rPr>
      </w:pPr>
    </w:p>
    <w:p w14:paraId="5012E7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005422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6BD7A92" w14:textId="77777777" w:rsidR="00A830F8" w:rsidRPr="00CA2983" w:rsidRDefault="00A830F8">
      <w:pPr>
        <w:pStyle w:val="LD10"/>
        <w:rPr>
          <w:rFonts w:ascii="Times New Roman" w:hAnsi="Times New Roman" w:cs="Times New Roman"/>
        </w:rPr>
      </w:pPr>
    </w:p>
    <w:p w14:paraId="1E14119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2F40BA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76FBCD0" w14:textId="7C33D2D5"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Coder_Tetra</w:t>
      </w:r>
      <w:r w:rsidRPr="00CA2983">
        <w:rPr>
          <w:rFonts w:ascii="Times New Roman" w:hAnsi="Times New Roman" w:cs="Times New Roman"/>
        </w:rPr>
        <w:fldChar w:fldCharType="begin"/>
      </w:r>
      <w:r w:rsidRPr="00CA2983">
        <w:rPr>
          <w:rFonts w:ascii="Times New Roman" w:hAnsi="Times New Roman" w:cs="Times New Roman"/>
        </w:rPr>
        <w:instrText>xe "Coder_Tetra</w:instrText>
      </w:r>
      <w:r w:rsidRPr="00CA2983">
        <w:rPr>
          <w:rFonts w:ascii="Times New Roman" w:hAnsi="Times New Roman" w:cs="Times New Roman"/>
        </w:rPr>
        <w:tab/>
      </w:r>
      <w:r w:rsidRPr="00CA2983">
        <w:rPr>
          <w:rFonts w:ascii="Times New Roman" w:hAnsi="Times New Roman" w:cs="Times New Roman"/>
        </w:rPr>
        <w:tab/>
        <w:instrText>scod_tet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44AB6BC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F52979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speech coder function</w:t>
      </w:r>
    </w:p>
    <w:p w14:paraId="1E8D938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8628E6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7FE84E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A3E3AB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Coder_Tetra(ana,synth)</w:t>
      </w:r>
    </w:p>
    <w:p w14:paraId="005F1DF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(Routine_Name(output1,output2))</w:t>
      </w:r>
    </w:p>
    <w:p w14:paraId="5C0CD83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3CF366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F6805A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4ACF27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9DDA3C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6E000A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Analysis parameters</w:t>
      </w:r>
    </w:p>
    <w:p w14:paraId="1A84C7F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23 * 16 bit-samples</w:t>
      </w:r>
    </w:p>
    <w:p w14:paraId="72F8911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4E3264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Local synthesis</w:t>
      </w:r>
    </w:p>
    <w:p w14:paraId="5941370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240 * 16 bit-samples</w:t>
      </w:r>
    </w:p>
    <w:p w14:paraId="35EA012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D3C2D8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8ABA2DB"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B938D7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- 240 speech data should have been copied to vector</w:t>
      </w:r>
    </w:p>
    <w:p w14:paraId="56A7DDC2"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new_speech[].  This vector is global and is declared in</w:t>
      </w:r>
    </w:p>
    <w:p w14:paraId="00F3442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this function.</w:t>
      </w:r>
    </w:p>
    <w:p w14:paraId="0F8A5C7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Output2 is for debugging only</w:t>
      </w:r>
    </w:p>
    <w:p w14:paraId="4A0B1CD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75DA1D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E163C00" w14:textId="77777777" w:rsidR="00A830F8" w:rsidRPr="00CA2983" w:rsidRDefault="00A830F8">
      <w:pPr>
        <w:pStyle w:val="LD10"/>
        <w:rPr>
          <w:rFonts w:ascii="Times New Roman" w:hAnsi="Times New Roman" w:cs="Times New Roman"/>
        </w:rPr>
      </w:pPr>
    </w:p>
    <w:p w14:paraId="46089A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Coder_Tetra(Word16 ana[], Word16 synth[])</w:t>
      </w:r>
    </w:p>
    <w:p w14:paraId="53258D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2C245DD" w14:textId="77777777" w:rsidR="00A830F8" w:rsidRPr="00CA2983" w:rsidRDefault="00A830F8">
      <w:pPr>
        <w:pStyle w:val="LD10"/>
        <w:rPr>
          <w:rFonts w:ascii="Times New Roman" w:hAnsi="Times New Roman" w:cs="Times New Roman"/>
        </w:rPr>
      </w:pPr>
    </w:p>
    <w:p w14:paraId="51FF12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LPC coefficients */</w:t>
      </w:r>
    </w:p>
    <w:p w14:paraId="4180B19D" w14:textId="77777777" w:rsidR="00A830F8" w:rsidRPr="00CA2983" w:rsidRDefault="00A830F8">
      <w:pPr>
        <w:pStyle w:val="LD10"/>
        <w:rPr>
          <w:rFonts w:ascii="Times New Roman" w:hAnsi="Times New Roman" w:cs="Times New Roman"/>
        </w:rPr>
      </w:pPr>
    </w:p>
    <w:p w14:paraId="012AB2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r_l[pp1], r_h[pp1];</w:t>
      </w:r>
      <w:r w:rsidRPr="00CA2983">
        <w:rPr>
          <w:rFonts w:ascii="Times New Roman" w:hAnsi="Times New Roman" w:cs="Times New Roman"/>
        </w:rPr>
        <w:tab/>
        <w:t>/* Autocorrelations low and high        */</w:t>
      </w:r>
    </w:p>
    <w:p w14:paraId="5E1DD3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A_t[(pp1)*4];</w:t>
      </w:r>
      <w:r w:rsidRPr="00CA2983">
        <w:rPr>
          <w:rFonts w:ascii="Times New Roman" w:hAnsi="Times New Roman" w:cs="Times New Roman"/>
        </w:rPr>
        <w:tab/>
      </w:r>
      <w:r w:rsidRPr="00CA2983">
        <w:rPr>
          <w:rFonts w:ascii="Times New Roman" w:hAnsi="Times New Roman" w:cs="Times New Roman"/>
        </w:rPr>
        <w:tab/>
        <w:t>/* A(z) unquantized for the 4 subframes */</w:t>
      </w:r>
    </w:p>
    <w:p w14:paraId="394328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Aq_t[(pp1)*4];</w:t>
      </w:r>
      <w:r w:rsidRPr="00CA2983">
        <w:rPr>
          <w:rFonts w:ascii="Times New Roman" w:hAnsi="Times New Roman" w:cs="Times New Roman"/>
        </w:rPr>
        <w:tab/>
      </w:r>
      <w:r w:rsidRPr="00CA2983">
        <w:rPr>
          <w:rFonts w:ascii="Times New Roman" w:hAnsi="Times New Roman" w:cs="Times New Roman"/>
        </w:rPr>
        <w:tab/>
        <w:t>/* A(z)   quantized for the 4 subframes */</w:t>
      </w:r>
    </w:p>
    <w:p w14:paraId="6072AA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Ap1[pp1];</w:t>
      </w:r>
      <w:r w:rsidRPr="00CA2983">
        <w:rPr>
          <w:rFonts w:ascii="Times New Roman" w:hAnsi="Times New Roman" w:cs="Times New Roman"/>
        </w:rPr>
        <w:tab/>
      </w:r>
      <w:r w:rsidRPr="00CA2983">
        <w:rPr>
          <w:rFonts w:ascii="Times New Roman" w:hAnsi="Times New Roman" w:cs="Times New Roman"/>
        </w:rPr>
        <w:tab/>
        <w:t>/* A(z) with spectral expansion         */</w:t>
      </w:r>
    </w:p>
    <w:p w14:paraId="29F18C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Ap2[pp1];</w:t>
      </w:r>
      <w:r w:rsidRPr="00CA2983">
        <w:rPr>
          <w:rFonts w:ascii="Times New Roman" w:hAnsi="Times New Roman" w:cs="Times New Roman"/>
        </w:rPr>
        <w:tab/>
      </w:r>
      <w:r w:rsidRPr="00CA2983">
        <w:rPr>
          <w:rFonts w:ascii="Times New Roman" w:hAnsi="Times New Roman" w:cs="Times New Roman"/>
        </w:rPr>
        <w:tab/>
        <w:t>/* A(z) with spectral expansion         */</w:t>
      </w:r>
    </w:p>
    <w:p w14:paraId="32A839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Ap3[pp1];</w:t>
      </w:r>
      <w:r w:rsidRPr="00CA2983">
        <w:rPr>
          <w:rFonts w:ascii="Times New Roman" w:hAnsi="Times New Roman" w:cs="Times New Roman"/>
        </w:rPr>
        <w:tab/>
      </w:r>
      <w:r w:rsidRPr="00CA2983">
        <w:rPr>
          <w:rFonts w:ascii="Times New Roman" w:hAnsi="Times New Roman" w:cs="Times New Roman"/>
        </w:rPr>
        <w:tab/>
        <w:t>/* A(z) with spectral expansion         */</w:t>
      </w:r>
    </w:p>
    <w:p w14:paraId="7AAE3C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Ap4[pp1];</w:t>
      </w:r>
      <w:r w:rsidRPr="00CA2983">
        <w:rPr>
          <w:rFonts w:ascii="Times New Roman" w:hAnsi="Times New Roman" w:cs="Times New Roman"/>
        </w:rPr>
        <w:tab/>
      </w:r>
      <w:r w:rsidRPr="00CA2983">
        <w:rPr>
          <w:rFonts w:ascii="Times New Roman" w:hAnsi="Times New Roman" w:cs="Times New Roman"/>
        </w:rPr>
        <w:tab/>
        <w:t>/* A(z) with spectral expansion         */</w:t>
      </w:r>
    </w:p>
    <w:p w14:paraId="09538A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 *Aq;</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Pointer on A_t and Aq_t              */</w:t>
      </w:r>
    </w:p>
    <w:p w14:paraId="64E53F70" w14:textId="77777777" w:rsidR="00A830F8" w:rsidRPr="00CA2983" w:rsidRDefault="00A830F8">
      <w:pPr>
        <w:pStyle w:val="LD10"/>
        <w:rPr>
          <w:rFonts w:ascii="Times New Roman" w:hAnsi="Times New Roman" w:cs="Times New Roman"/>
        </w:rPr>
      </w:pPr>
    </w:p>
    <w:p w14:paraId="49BF96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Other vectors */</w:t>
      </w:r>
    </w:p>
    <w:p w14:paraId="55FEE05B" w14:textId="77777777" w:rsidR="00A830F8" w:rsidRPr="00CA2983" w:rsidRDefault="00A830F8">
      <w:pPr>
        <w:pStyle w:val="LD10"/>
        <w:rPr>
          <w:rFonts w:ascii="Times New Roman" w:hAnsi="Times New Roman" w:cs="Times New Roman"/>
        </w:rPr>
      </w:pPr>
    </w:p>
    <w:p w14:paraId="2DF1F4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h1[L_subfr];</w:t>
      </w:r>
    </w:p>
    <w:p w14:paraId="362C6D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zero_h2[L_subfr+64], *h2;</w:t>
      </w:r>
    </w:p>
    <w:p w14:paraId="61689B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zero_F[L_subfr+64],  *F;</w:t>
      </w:r>
    </w:p>
    <w:p w14:paraId="05290A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res[L_subfr];</w:t>
      </w:r>
    </w:p>
    <w:p w14:paraId="128E25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xn[L_subfr];</w:t>
      </w:r>
    </w:p>
    <w:p w14:paraId="724120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xn2[L_subfr];</w:t>
      </w:r>
    </w:p>
    <w:p w14:paraId="47766A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dn[L_subfr+4];</w:t>
      </w:r>
    </w:p>
    <w:p w14:paraId="24DDFF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code[L_subfr+4];</w:t>
      </w:r>
    </w:p>
    <w:p w14:paraId="73A5E0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y1[L_subfr];</w:t>
      </w:r>
    </w:p>
    <w:p w14:paraId="3D9C63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y2[L_subfr];</w:t>
      </w:r>
    </w:p>
    <w:p w14:paraId="33A8468D" w14:textId="77777777" w:rsidR="00A830F8" w:rsidRPr="00CA2983" w:rsidRDefault="00A830F8">
      <w:pPr>
        <w:pStyle w:val="LD10"/>
        <w:rPr>
          <w:rFonts w:ascii="Times New Roman" w:hAnsi="Times New Roman" w:cs="Times New Roman"/>
        </w:rPr>
      </w:pPr>
    </w:p>
    <w:p w14:paraId="59A76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656BD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Scalars */</w:t>
      </w:r>
    </w:p>
    <w:p w14:paraId="48C04DA4" w14:textId="77777777" w:rsidR="00A830F8" w:rsidRPr="00CA2983" w:rsidRDefault="00A830F8">
      <w:pPr>
        <w:pStyle w:val="LD10"/>
        <w:rPr>
          <w:rFonts w:ascii="Times New Roman" w:hAnsi="Times New Roman" w:cs="Times New Roman"/>
        </w:rPr>
      </w:pPr>
    </w:p>
    <w:p w14:paraId="146F56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i_subfr;</w:t>
      </w:r>
    </w:p>
    <w:p w14:paraId="0E5D43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T0, T0_min, T0_max, T0_frac;</w:t>
      </w:r>
    </w:p>
    <w:p w14:paraId="2AFB18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gain_pit, gain_code, index;</w:t>
      </w:r>
    </w:p>
    <w:p w14:paraId="7DF509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sign_code, shift_code;</w:t>
      </w:r>
    </w:p>
    <w:p w14:paraId="3C6B4D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temp;</w:t>
      </w:r>
    </w:p>
    <w:p w14:paraId="7B8B77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L_temp;</w:t>
      </w:r>
    </w:p>
    <w:p w14:paraId="307F3821" w14:textId="77777777" w:rsidR="00A830F8" w:rsidRPr="00CA2983" w:rsidRDefault="00A830F8">
      <w:pPr>
        <w:pStyle w:val="LD10"/>
        <w:rPr>
          <w:rFonts w:ascii="Times New Roman" w:hAnsi="Times New Roman" w:cs="Times New Roman"/>
        </w:rPr>
      </w:pPr>
    </w:p>
    <w:p w14:paraId="1B9929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Initialization of F and h2 */</w:t>
      </w:r>
    </w:p>
    <w:p w14:paraId="5DCF4460" w14:textId="77777777" w:rsidR="00A830F8" w:rsidRPr="00CA2983" w:rsidRDefault="00A830F8">
      <w:pPr>
        <w:pStyle w:val="LD10"/>
        <w:rPr>
          <w:rFonts w:ascii="Times New Roman" w:hAnsi="Times New Roman" w:cs="Times New Roman"/>
        </w:rPr>
      </w:pPr>
    </w:p>
    <w:p w14:paraId="737EFA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&amp;zero_F[64];</w:t>
      </w:r>
    </w:p>
    <w:p w14:paraId="695B1D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h2 = &amp;zero_h2[64];</w:t>
      </w:r>
    </w:p>
    <w:p w14:paraId="67816D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i&lt;64; i++)</w:t>
      </w:r>
    </w:p>
    <w:p w14:paraId="6B4CA1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zero_F[i] = zero_h2[i] = 0;</w:t>
      </w:r>
    </w:p>
    <w:p w14:paraId="75DDD311" w14:textId="77777777" w:rsidR="00A830F8" w:rsidRPr="00CA2983" w:rsidRDefault="00A830F8">
      <w:pPr>
        <w:pStyle w:val="LD10"/>
        <w:rPr>
          <w:rFonts w:ascii="Times New Roman" w:hAnsi="Times New Roman" w:cs="Times New Roman"/>
        </w:rPr>
      </w:pPr>
    </w:p>
    <w:p w14:paraId="59F72C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A6CAE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Perform LPC analysis:                                               *</w:t>
      </w:r>
    </w:p>
    <w:p w14:paraId="36617F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autocorrelation + lag windowing                                *</w:t>
      </w:r>
    </w:p>
    <w:p w14:paraId="5558FB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Levinson-Durbin algorithm to find a[]                          *</w:t>
      </w:r>
    </w:p>
    <w:p w14:paraId="51AE83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convert a[] to lsp[]                                           *</w:t>
      </w:r>
    </w:p>
    <w:p w14:paraId="2EF407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quantize and code the LSPs                                     *</w:t>
      </w:r>
    </w:p>
    <w:p w14:paraId="62E291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interpolated LSPs and convert to a[] for all          *</w:t>
      </w:r>
    </w:p>
    <w:p w14:paraId="28E594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subframes (both quantized and unquantized)                     *</w:t>
      </w:r>
    </w:p>
    <w:p w14:paraId="0A883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6E6D426" w14:textId="77777777" w:rsidR="00A830F8" w:rsidRPr="00CA2983" w:rsidRDefault="00A830F8">
      <w:pPr>
        <w:pStyle w:val="LD10"/>
        <w:rPr>
          <w:rFonts w:ascii="Times New Roman" w:hAnsi="Times New Roman" w:cs="Times New Roman"/>
        </w:rPr>
      </w:pPr>
    </w:p>
    <w:p w14:paraId="00658E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Autocorr(p_window, p, r_h, r_l);</w:t>
      </w:r>
      <w:r w:rsidRPr="00CA2983">
        <w:rPr>
          <w:rFonts w:ascii="Times New Roman" w:hAnsi="Times New Roman" w:cs="Times New Roman"/>
        </w:rPr>
        <w:tab/>
      </w:r>
      <w:r w:rsidRPr="00CA2983">
        <w:rPr>
          <w:rFonts w:ascii="Times New Roman" w:hAnsi="Times New Roman" w:cs="Times New Roman"/>
        </w:rPr>
        <w:tab/>
        <w:t>/* Autocorrelations */</w:t>
      </w:r>
    </w:p>
    <w:p w14:paraId="5319608D" w14:textId="77777777" w:rsidR="00A830F8" w:rsidRPr="00CA2983" w:rsidRDefault="00A830F8">
      <w:pPr>
        <w:pStyle w:val="LD10"/>
        <w:rPr>
          <w:rFonts w:ascii="Times New Roman" w:hAnsi="Times New Roman" w:cs="Times New Roman"/>
        </w:rPr>
      </w:pPr>
    </w:p>
    <w:p w14:paraId="0F99F2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Lag_Window(p, r_h, r_l);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Lag windowing    */</w:t>
      </w:r>
    </w:p>
    <w:p w14:paraId="1FE84D2B" w14:textId="77777777" w:rsidR="00A830F8" w:rsidRPr="00CA2983" w:rsidRDefault="00A830F8">
      <w:pPr>
        <w:pStyle w:val="LD10"/>
        <w:rPr>
          <w:rFonts w:ascii="Times New Roman" w:hAnsi="Times New Roman" w:cs="Times New Roman"/>
        </w:rPr>
      </w:pPr>
    </w:p>
    <w:p w14:paraId="2DE540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Levin_32(r_h, r_l, A_t);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Levinson-Durbin  */</w:t>
      </w:r>
    </w:p>
    <w:p w14:paraId="4ED69C2B" w14:textId="77777777" w:rsidR="00A830F8" w:rsidRPr="00CA2983" w:rsidRDefault="00A830F8">
      <w:pPr>
        <w:pStyle w:val="LD10"/>
        <w:rPr>
          <w:rFonts w:ascii="Times New Roman" w:hAnsi="Times New Roman" w:cs="Times New Roman"/>
        </w:rPr>
      </w:pPr>
    </w:p>
    <w:p w14:paraId="1A3203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Az_Lsp(A_t, lspnew, lspold);</w:t>
      </w:r>
      <w:r w:rsidRPr="00CA2983">
        <w:rPr>
          <w:rFonts w:ascii="Times New Roman" w:hAnsi="Times New Roman" w:cs="Times New Roman"/>
        </w:rPr>
        <w:tab/>
      </w:r>
      <w:r w:rsidRPr="00CA2983">
        <w:rPr>
          <w:rFonts w:ascii="Times New Roman" w:hAnsi="Times New Roman" w:cs="Times New Roman"/>
        </w:rPr>
        <w:tab/>
        <w:t>/* From A(z) to lsp */</w:t>
      </w:r>
    </w:p>
    <w:p w14:paraId="0BCF45F2" w14:textId="77777777" w:rsidR="00A830F8" w:rsidRPr="00CA2983" w:rsidRDefault="00A830F8">
      <w:pPr>
        <w:pStyle w:val="LD10"/>
        <w:rPr>
          <w:rFonts w:ascii="Times New Roman" w:hAnsi="Times New Roman" w:cs="Times New Roman"/>
        </w:rPr>
      </w:pPr>
    </w:p>
    <w:p w14:paraId="29BB0A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Clsp_334(lspnew, lspnew_q, ana);</w:t>
      </w:r>
      <w:r w:rsidRPr="00CA2983">
        <w:rPr>
          <w:rFonts w:ascii="Times New Roman" w:hAnsi="Times New Roman" w:cs="Times New Roman"/>
        </w:rPr>
        <w:tab/>
      </w:r>
      <w:r w:rsidRPr="00CA2983">
        <w:rPr>
          <w:rFonts w:ascii="Times New Roman" w:hAnsi="Times New Roman" w:cs="Times New Roman"/>
        </w:rPr>
        <w:tab/>
        <w:t>/* Lsp quantization */</w:t>
      </w:r>
    </w:p>
    <w:p w14:paraId="078592C5" w14:textId="77777777" w:rsidR="00A830F8" w:rsidRPr="00CA2983" w:rsidRDefault="00A830F8">
      <w:pPr>
        <w:pStyle w:val="LD10"/>
        <w:rPr>
          <w:rFonts w:ascii="Times New Roman" w:hAnsi="Times New Roman" w:cs="Times New Roman"/>
        </w:rPr>
      </w:pPr>
    </w:p>
    <w:p w14:paraId="2A5C4E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 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Increment analysis parameters pointer */</w:t>
      </w:r>
    </w:p>
    <w:p w14:paraId="32425AA0" w14:textId="77777777" w:rsidR="00A830F8" w:rsidRPr="00CA2983" w:rsidRDefault="00A830F8">
      <w:pPr>
        <w:pStyle w:val="LD10"/>
        <w:rPr>
          <w:rFonts w:ascii="Times New Roman" w:hAnsi="Times New Roman" w:cs="Times New Roman"/>
        </w:rPr>
      </w:pPr>
    </w:p>
    <w:p w14:paraId="369B6C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Interpolation of LPC for the 4 subframes */</w:t>
      </w:r>
    </w:p>
    <w:p w14:paraId="03A0B23F" w14:textId="77777777" w:rsidR="00A830F8" w:rsidRPr="00CA2983" w:rsidRDefault="00A830F8">
      <w:pPr>
        <w:pStyle w:val="LD10"/>
        <w:rPr>
          <w:rFonts w:ascii="Times New Roman" w:hAnsi="Times New Roman" w:cs="Times New Roman"/>
        </w:rPr>
      </w:pPr>
    </w:p>
    <w:p w14:paraId="46E2DD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Int_Lpc4(lspold,   lspnew,   A_t);</w:t>
      </w:r>
    </w:p>
    <w:p w14:paraId="08669C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Int_Lpc4(lspold_q, lspnew_q, Aq_t);</w:t>
      </w:r>
    </w:p>
    <w:p w14:paraId="6395DC42" w14:textId="77777777" w:rsidR="00A830F8" w:rsidRPr="00CA2983" w:rsidRDefault="00A830F8">
      <w:pPr>
        <w:pStyle w:val="LD10"/>
        <w:rPr>
          <w:rFonts w:ascii="Times New Roman" w:hAnsi="Times New Roman" w:cs="Times New Roman"/>
        </w:rPr>
      </w:pPr>
    </w:p>
    <w:p w14:paraId="072FC5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update the LSPs for the next frame */</w:t>
      </w:r>
    </w:p>
    <w:p w14:paraId="4EB45901" w14:textId="77777777" w:rsidR="00A830F8" w:rsidRPr="00CA2983" w:rsidRDefault="00A830F8">
      <w:pPr>
        <w:pStyle w:val="LD10"/>
        <w:rPr>
          <w:rFonts w:ascii="Times New Roman" w:hAnsi="Times New Roman" w:cs="Times New Roman"/>
        </w:rPr>
      </w:pPr>
    </w:p>
    <w:p w14:paraId="77C766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37BD1F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66A1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lspold[i]   = lspnew[i];</w:t>
      </w:r>
    </w:p>
    <w:p w14:paraId="153FD5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lspold_q[i] = lspnew_q[i];</w:t>
      </w:r>
    </w:p>
    <w:p w14:paraId="4CDDA6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E4EED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650D12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4181E7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weighted input speech wsp[] for the whole speech frame    *</w:t>
      </w:r>
    </w:p>
    <w:p w14:paraId="2F8DD5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open-loop pitch delay                                         *</w:t>
      </w:r>
    </w:p>
    <w:p w14:paraId="6F41A6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Set the range for searching closed-loop pitch                      *</w:t>
      </w:r>
    </w:p>
    <w:p w14:paraId="448AC5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B8C57A" w14:textId="77777777" w:rsidR="00A830F8" w:rsidRPr="00CA2983" w:rsidRDefault="00A830F8">
      <w:pPr>
        <w:pStyle w:val="LD10"/>
        <w:rPr>
          <w:rFonts w:ascii="Times New Roman" w:hAnsi="Times New Roman" w:cs="Times New Roman"/>
        </w:rPr>
      </w:pPr>
    </w:p>
    <w:p w14:paraId="3D7C87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 = A_t;</w:t>
      </w:r>
    </w:p>
    <w:p w14:paraId="6D7768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L_frame; i += L_subfr)</w:t>
      </w:r>
    </w:p>
    <w:p w14:paraId="18E4D2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5EFE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 F_gamma1, Ap1);</w:t>
      </w:r>
    </w:p>
    <w:p w14:paraId="6052A6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 F_gamma2, Ap2);</w:t>
      </w:r>
    </w:p>
    <w:p w14:paraId="5DC120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Residu(Ap1, &amp;speech[i], &amp;wsp[i], L_subfr);</w:t>
      </w:r>
    </w:p>
    <w:p w14:paraId="5519BE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Syn_Filt(Ap2, &amp;wsp[i], &amp;wsp[i], L_subfr, mem_w, (Word16)1);</w:t>
      </w:r>
    </w:p>
    <w:p w14:paraId="579FC6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 += pp1;</w:t>
      </w:r>
    </w:p>
    <w:p w14:paraId="278117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E7D4963" w14:textId="77777777" w:rsidR="00A830F8" w:rsidRPr="00CA2983" w:rsidRDefault="00A830F8">
      <w:pPr>
        <w:pStyle w:val="LD10"/>
        <w:rPr>
          <w:rFonts w:ascii="Times New Roman" w:hAnsi="Times New Roman" w:cs="Times New Roman"/>
        </w:rPr>
      </w:pPr>
    </w:p>
    <w:p w14:paraId="477515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open loop pitch delay */</w:t>
      </w:r>
    </w:p>
    <w:p w14:paraId="71B7AB36" w14:textId="77777777" w:rsidR="00A830F8" w:rsidRPr="00CA2983" w:rsidRDefault="00A830F8">
      <w:pPr>
        <w:pStyle w:val="LD10"/>
        <w:rPr>
          <w:rFonts w:ascii="Times New Roman" w:hAnsi="Times New Roman" w:cs="Times New Roman"/>
        </w:rPr>
      </w:pPr>
    </w:p>
    <w:p w14:paraId="2E3020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Pitch_Ol_Dec(wsp, L_frame);</w:t>
      </w:r>
    </w:p>
    <w:p w14:paraId="0769AE02" w14:textId="77777777" w:rsidR="00A830F8" w:rsidRPr="00CA2983" w:rsidRDefault="00A830F8">
      <w:pPr>
        <w:pStyle w:val="LD10"/>
        <w:rPr>
          <w:rFonts w:ascii="Times New Roman" w:hAnsi="Times New Roman" w:cs="Times New Roman"/>
        </w:rPr>
      </w:pPr>
    </w:p>
    <w:p w14:paraId="7C452F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range for closed loop pitch search */</w:t>
      </w:r>
    </w:p>
    <w:p w14:paraId="053D6614" w14:textId="77777777" w:rsidR="00A830F8" w:rsidRPr="00CA2983" w:rsidRDefault="00A830F8">
      <w:pPr>
        <w:pStyle w:val="LD10"/>
        <w:rPr>
          <w:rFonts w:ascii="Times New Roman" w:hAnsi="Times New Roman" w:cs="Times New Roman"/>
        </w:rPr>
      </w:pPr>
    </w:p>
    <w:p w14:paraId="1F81AF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 (Word16)2);</w:t>
      </w:r>
    </w:p>
    <w:p w14:paraId="4D36E8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(T0_min &lt; pit_min) T0_min = pit_min;</w:t>
      </w:r>
    </w:p>
    <w:p w14:paraId="4E8005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add(T0_min, (Word16)4);</w:t>
      </w:r>
    </w:p>
    <w:p w14:paraId="205460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(T0_max &gt; pit_max)</w:t>
      </w:r>
    </w:p>
    <w:p w14:paraId="600D9C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54AD0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pit_max;</w:t>
      </w:r>
    </w:p>
    <w:p w14:paraId="222A97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sub(T0_max, (Word16)4);</w:t>
      </w:r>
    </w:p>
    <w:p w14:paraId="56FA42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9DCD66A" w14:textId="77777777" w:rsidR="00A830F8" w:rsidRPr="00CA2983" w:rsidRDefault="00A830F8">
      <w:pPr>
        <w:pStyle w:val="LD10"/>
        <w:rPr>
          <w:rFonts w:ascii="Times New Roman" w:hAnsi="Times New Roman" w:cs="Times New Roman"/>
        </w:rPr>
      </w:pPr>
    </w:p>
    <w:p w14:paraId="081A8C1C" w14:textId="77777777" w:rsidR="00A830F8" w:rsidRPr="00CA2983" w:rsidRDefault="00A830F8">
      <w:pPr>
        <w:pStyle w:val="LD10"/>
        <w:rPr>
          <w:rFonts w:ascii="Times New Roman" w:hAnsi="Times New Roman" w:cs="Times New Roman"/>
        </w:rPr>
      </w:pPr>
    </w:p>
    <w:p w14:paraId="7D7DBB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B8959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Loop for every subframe in the analysis frame                 *</w:t>
      </w:r>
    </w:p>
    <w:p w14:paraId="3F4867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7B922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To find the pitch and innovation parameters. The subframe size is     *</w:t>
      </w:r>
    </w:p>
    <w:p w14:paraId="746F5A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L_subfr and the loop is repeated L_frame/L_subfr times.               *</w:t>
      </w:r>
    </w:p>
    <w:p w14:paraId="6EDCCF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weighted LPC coefficients                               *</w:t>
      </w:r>
    </w:p>
    <w:p w14:paraId="282273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LPC residual signal res[]                               *</w:t>
      </w:r>
    </w:p>
    <w:p w14:paraId="4CAB12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compute the target signal for pitch search                       *</w:t>
      </w:r>
    </w:p>
    <w:p w14:paraId="59EC96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compute impulse response of weighted synthesis filter (h1[])     *</w:t>
      </w:r>
    </w:p>
    <w:p w14:paraId="64691E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closed-loop pitch parameters                            *</w:t>
      </w:r>
    </w:p>
    <w:p w14:paraId="2FC531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encode the pitch delay                                           *</w:t>
      </w:r>
    </w:p>
    <w:p w14:paraId="3AFD84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update the impulse response h1[] by including fixed-gain pitch   *</w:t>
      </w:r>
    </w:p>
    <w:p w14:paraId="2ABE45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autocorrelations of h1[] (rr[][])                       *</w:t>
      </w:r>
    </w:p>
    <w:p w14:paraId="606BD5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target vector for codebook search                           *</w:t>
      </w:r>
    </w:p>
    <w:p w14:paraId="23D7FD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backward filtering of target vector                              *</w:t>
      </w:r>
    </w:p>
    <w:p w14:paraId="302DAB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codebook search                                                  *</w:t>
      </w:r>
    </w:p>
    <w:p w14:paraId="631558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encode codebook address                                          *</w:t>
      </w:r>
    </w:p>
    <w:p w14:paraId="44E939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VQ of pitch and codebook gains                                   *</w:t>
      </w:r>
    </w:p>
    <w:p w14:paraId="424407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synthesis speech                                            *</w:t>
      </w:r>
    </w:p>
    <w:p w14:paraId="46F319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update states of weighting filter                                *</w:t>
      </w:r>
    </w:p>
    <w:p w14:paraId="772DC8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2844709" w14:textId="77777777" w:rsidR="00A830F8" w:rsidRPr="00CA2983" w:rsidRDefault="00A830F8">
      <w:pPr>
        <w:pStyle w:val="LD10"/>
        <w:rPr>
          <w:rFonts w:ascii="Times New Roman" w:hAnsi="Times New Roman" w:cs="Times New Roman"/>
        </w:rPr>
      </w:pPr>
    </w:p>
    <w:p w14:paraId="17A5F5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Aq = Aq_t;</w:t>
      </w:r>
      <w:r w:rsidRPr="00CA2983">
        <w:rPr>
          <w:rFonts w:ascii="Times New Roman" w:hAnsi="Times New Roman" w:cs="Times New Roman"/>
        </w:rPr>
        <w:tab/>
        <w:t>/* pointer to interpolated quantized LPC parameters */</w:t>
      </w:r>
    </w:p>
    <w:p w14:paraId="54D61812" w14:textId="77777777" w:rsidR="00A830F8" w:rsidRPr="00CA2983" w:rsidRDefault="00A830F8">
      <w:pPr>
        <w:pStyle w:val="LD10"/>
        <w:rPr>
          <w:rFonts w:ascii="Times New Roman" w:hAnsi="Times New Roman" w:cs="Times New Roman"/>
        </w:rPr>
      </w:pPr>
    </w:p>
    <w:p w14:paraId="34663C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(i_subfr = 0;  i_subfr &lt; L_frame; i_subfr += L_subfr)</w:t>
      </w:r>
    </w:p>
    <w:p w14:paraId="513A9B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0797CF8" w14:textId="77777777" w:rsidR="00A830F8" w:rsidRPr="00CA2983" w:rsidRDefault="00A830F8">
      <w:pPr>
        <w:pStyle w:val="LD10"/>
        <w:rPr>
          <w:rFonts w:ascii="Times New Roman" w:hAnsi="Times New Roman" w:cs="Times New Roman"/>
        </w:rPr>
      </w:pPr>
    </w:p>
    <w:p w14:paraId="5FBC05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B2107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D3C5C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the weighted LPC coefficients for the weighting filter.  *</w:t>
      </w:r>
    </w:p>
    <w:p w14:paraId="1FA876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CCE2C0E" w14:textId="77777777" w:rsidR="00A830F8" w:rsidRPr="00CA2983" w:rsidRDefault="00A830F8">
      <w:pPr>
        <w:pStyle w:val="LD10"/>
        <w:rPr>
          <w:rFonts w:ascii="Times New Roman" w:hAnsi="Times New Roman" w:cs="Times New Roman"/>
        </w:rPr>
      </w:pPr>
    </w:p>
    <w:p w14:paraId="2C7CD9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Pond_Ai(Aq, F_gamma3, Ap3);</w:t>
      </w:r>
    </w:p>
    <w:p w14:paraId="4CB670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Pond_Ai(Aq, F_gamma4, Ap4);</w:t>
      </w:r>
    </w:p>
    <w:p w14:paraId="0E06A5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FF514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6825CC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impulse response, h1[], of weighted synthesis filter  *</w:t>
      </w:r>
    </w:p>
    <w:p w14:paraId="0D1EF8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842C185" w14:textId="77777777" w:rsidR="00A830F8" w:rsidRPr="00CA2983" w:rsidRDefault="00A830F8">
      <w:pPr>
        <w:pStyle w:val="LD10"/>
        <w:rPr>
          <w:rFonts w:ascii="Times New Roman" w:hAnsi="Times New Roman" w:cs="Times New Roman"/>
        </w:rPr>
      </w:pPr>
    </w:p>
    <w:p w14:paraId="340713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ai_zero[0] = 4096;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 in Q12 */</w:t>
      </w:r>
    </w:p>
    <w:p w14:paraId="0E8B10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1; i &lt;= p; i++) ai_zero[i] = 0;</w:t>
      </w:r>
    </w:p>
    <w:p w14:paraId="0813DF63" w14:textId="77777777" w:rsidR="00A830F8" w:rsidRPr="00CA2983" w:rsidRDefault="00A830F8">
      <w:pPr>
        <w:pStyle w:val="LD10"/>
        <w:rPr>
          <w:rFonts w:ascii="Times New Roman" w:hAnsi="Times New Roman" w:cs="Times New Roman"/>
        </w:rPr>
      </w:pPr>
    </w:p>
    <w:p w14:paraId="7D6D83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ai_zero, h1, L_subfr, zero, (Word16)0);</w:t>
      </w:r>
    </w:p>
    <w:p w14:paraId="6D52EC7F" w14:textId="77777777" w:rsidR="00A830F8" w:rsidRPr="00CA2983" w:rsidRDefault="00A830F8">
      <w:pPr>
        <w:pStyle w:val="LD10"/>
        <w:rPr>
          <w:rFonts w:ascii="Times New Roman" w:hAnsi="Times New Roman" w:cs="Times New Roman"/>
        </w:rPr>
      </w:pPr>
    </w:p>
    <w:p w14:paraId="2147C7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9CE09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LPC residual and copy it to exc[i_subfr]              *</w:t>
      </w:r>
    </w:p>
    <w:p w14:paraId="5041AA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2427CED" w14:textId="77777777" w:rsidR="00A830F8" w:rsidRPr="00CA2983" w:rsidRDefault="00A830F8">
      <w:pPr>
        <w:pStyle w:val="LD10"/>
        <w:rPr>
          <w:rFonts w:ascii="Times New Roman" w:hAnsi="Times New Roman" w:cs="Times New Roman"/>
        </w:rPr>
      </w:pPr>
    </w:p>
    <w:p w14:paraId="4BBF4C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Residu(Aq, &amp;speech[i_subfr], res, L_subfr);</w:t>
      </w:r>
    </w:p>
    <w:p w14:paraId="04EC006F" w14:textId="77777777" w:rsidR="00A830F8" w:rsidRPr="00CA2983" w:rsidRDefault="00A830F8">
      <w:pPr>
        <w:pStyle w:val="LD10"/>
        <w:rPr>
          <w:rFonts w:ascii="Times New Roman" w:hAnsi="Times New Roman" w:cs="Times New Roman"/>
        </w:rPr>
      </w:pPr>
    </w:p>
    <w:p w14:paraId="6CD946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i&lt;L_subfr; i++) exc[i_subfr+i] = res[i];</w:t>
      </w:r>
    </w:p>
    <w:p w14:paraId="6661C64D" w14:textId="77777777" w:rsidR="00A830F8" w:rsidRPr="00CA2983" w:rsidRDefault="00A830F8">
      <w:pPr>
        <w:pStyle w:val="LD10"/>
        <w:rPr>
          <w:rFonts w:ascii="Times New Roman" w:hAnsi="Times New Roman" w:cs="Times New Roman"/>
        </w:rPr>
      </w:pPr>
    </w:p>
    <w:p w14:paraId="500166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0D146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the target vector for pitch search:  -&gt;xn[]              *</w:t>
      </w:r>
    </w:p>
    <w:p w14:paraId="57782A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8060D70" w14:textId="77777777" w:rsidR="00A830F8" w:rsidRPr="00CA2983" w:rsidRDefault="00A830F8">
      <w:pPr>
        <w:pStyle w:val="LD10"/>
        <w:rPr>
          <w:rFonts w:ascii="Times New Roman" w:hAnsi="Times New Roman" w:cs="Times New Roman"/>
        </w:rPr>
      </w:pPr>
    </w:p>
    <w:p w14:paraId="5B3E58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res, xn, L_subfr, mem_w0, (Word16)0);</w:t>
      </w:r>
    </w:p>
    <w:p w14:paraId="01E2A060" w14:textId="77777777" w:rsidR="00A830F8" w:rsidRPr="00CA2983" w:rsidRDefault="00A830F8">
      <w:pPr>
        <w:pStyle w:val="LD10"/>
        <w:rPr>
          <w:rFonts w:ascii="Times New Roman" w:hAnsi="Times New Roman" w:cs="Times New Roman"/>
        </w:rPr>
      </w:pPr>
    </w:p>
    <w:p w14:paraId="6E2F30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7035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Closed-loop fractional pitch search                  *</w:t>
      </w:r>
    </w:p>
    <w:p w14:paraId="22D226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23C4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pitch range for the first subframe is divided as follows:        *</w:t>
      </w:r>
    </w:p>
    <w:p w14:paraId="3E3709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19 1/3  to   84 2/3   resolution 1/3                               *</w:t>
      </w:r>
    </w:p>
    <w:p w14:paraId="606885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85      to   143      resolution 1                                 *</w:t>
      </w:r>
    </w:p>
    <w:p w14:paraId="24E0E9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635C55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period in the first subframe is encoded with 8 bits.             *</w:t>
      </w:r>
    </w:p>
    <w:p w14:paraId="684AF5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For the range with fractions:                                        *</w:t>
      </w:r>
    </w:p>
    <w:p w14:paraId="1EC317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 = (T0-19)*3 + frac - 1;   where T0=[19..85] and frac=[-1,0,1] *</w:t>
      </w:r>
    </w:p>
    <w:p w14:paraId="3D5B05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and for the integer only range                                       *</w:t>
      </w:r>
    </w:p>
    <w:p w14:paraId="67FF7D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 = (T0 - 85) + 197;        where T0=[86..143]                  *</w:t>
      </w:r>
    </w:p>
    <w:p w14:paraId="4F7CF7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82914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For other subframes: if t0 is the period in the first subframe then  *</w:t>
      </w:r>
    </w:p>
    <w:p w14:paraId="2B0CFA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T0_min=t0-5   and  T0_max=T0_min+9   and  the range is given by      *</w:t>
      </w:r>
    </w:p>
    <w:p w14:paraId="2BFDDB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T0_min-1 + 1/3   to  T0_max + 2/3                               *</w:t>
      </w:r>
    </w:p>
    <w:p w14:paraId="44D48F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29843F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period in the 2nd,3rd,4th subframe is encoded with 5 bits:       *</w:t>
      </w:r>
    </w:p>
    <w:p w14:paraId="5186FE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 = (T0-(T0_min-1))*3 + frac - 1;  where T0[T0_min-1 .. T0_max+1]*</w:t>
      </w:r>
    </w:p>
    <w:p w14:paraId="42DE85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B3D217" w14:textId="77777777" w:rsidR="00A830F8" w:rsidRPr="00CA2983" w:rsidRDefault="00A830F8">
      <w:pPr>
        <w:pStyle w:val="LD10"/>
        <w:rPr>
          <w:rFonts w:ascii="Times New Roman" w:hAnsi="Times New Roman" w:cs="Times New Roman"/>
        </w:rPr>
      </w:pPr>
    </w:p>
    <w:p w14:paraId="268FB9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Pitch_Fr(&amp;exc[i_subfr], xn, h1, L_subfr, T0_min, T0_max,</w:t>
      </w:r>
    </w:p>
    <w:p w14:paraId="72D450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i_subfr, &amp;T0_frac);</w:t>
      </w:r>
    </w:p>
    <w:p w14:paraId="5625542D" w14:textId="77777777" w:rsidR="00A830F8" w:rsidRPr="00CA2983" w:rsidRDefault="00A830F8">
      <w:pPr>
        <w:pStyle w:val="LD10"/>
        <w:rPr>
          <w:rFonts w:ascii="Times New Roman" w:hAnsi="Times New Roman" w:cs="Times New Roman"/>
        </w:rPr>
      </w:pPr>
    </w:p>
    <w:p w14:paraId="711B24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(i_subfr == 0)</w:t>
      </w:r>
    </w:p>
    <w:p w14:paraId="395720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8B72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encode pitch delay (with fraction) */</w:t>
      </w:r>
    </w:p>
    <w:p w14:paraId="26B31EFE" w14:textId="77777777" w:rsidR="00A830F8" w:rsidRPr="00CA2983" w:rsidRDefault="00A830F8">
      <w:pPr>
        <w:pStyle w:val="LD10"/>
        <w:rPr>
          <w:rFonts w:ascii="Times New Roman" w:hAnsi="Times New Roman" w:cs="Times New Roman"/>
        </w:rPr>
      </w:pPr>
    </w:p>
    <w:p w14:paraId="40B8AE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 &lt;= 85)</w:t>
      </w:r>
    </w:p>
    <w:p w14:paraId="081E33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9A588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index = T0*3 - 58 + T0_frac; */</w:t>
      </w:r>
    </w:p>
    <w:p w14:paraId="2E847A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add(T0, add(T0, T0));</w:t>
      </w:r>
    </w:p>
    <w:p w14:paraId="2B5E08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sub(index, (Word16)58);</w:t>
      </w:r>
    </w:p>
    <w:p w14:paraId="517067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T0_frac);</w:t>
      </w:r>
    </w:p>
    <w:p w14:paraId="603426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BC1A2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5E8E5C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add(T0, (Word16)112);</w:t>
      </w:r>
    </w:p>
    <w:p w14:paraId="166D20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38C81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find T0_min and T0_max for other subframes */</w:t>
      </w:r>
    </w:p>
    <w:p w14:paraId="703E584F" w14:textId="77777777" w:rsidR="00A830F8" w:rsidRPr="00CA2983" w:rsidRDefault="00A830F8">
      <w:pPr>
        <w:pStyle w:val="LD10"/>
        <w:rPr>
          <w:rFonts w:ascii="Times New Roman" w:hAnsi="Times New Roman" w:cs="Times New Roman"/>
        </w:rPr>
      </w:pPr>
    </w:p>
    <w:p w14:paraId="22CEB1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 (Word16)5);</w:t>
      </w:r>
    </w:p>
    <w:p w14:paraId="6E71F8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(T0_min &lt; pit_min) T0_min = pit_min;</w:t>
      </w:r>
    </w:p>
    <w:p w14:paraId="25659E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add(T0_min, (Word16)9);</w:t>
      </w:r>
    </w:p>
    <w:p w14:paraId="467B17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(T0_max &gt; pit_max)</w:t>
      </w:r>
    </w:p>
    <w:p w14:paraId="7B4F14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C351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pit_max;</w:t>
      </w:r>
    </w:p>
    <w:p w14:paraId="170993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sub(T0_max, (Word16)9);</w:t>
      </w:r>
    </w:p>
    <w:p w14:paraId="655A40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26BF0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1F1ED85" w14:textId="77777777" w:rsidR="00A830F8" w:rsidRPr="00CA2983" w:rsidRDefault="00A830F8">
      <w:pPr>
        <w:pStyle w:val="LD10"/>
        <w:rPr>
          <w:rFonts w:ascii="Times New Roman" w:hAnsi="Times New Roman" w:cs="Times New Roman"/>
        </w:rPr>
      </w:pPr>
    </w:p>
    <w:p w14:paraId="0931BB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other subframes */</w:t>
      </w:r>
    </w:p>
    <w:p w14:paraId="54000D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16DF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sub(T0, T0_min);</w:t>
      </w:r>
    </w:p>
    <w:p w14:paraId="0591DC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index = i*3 + 2 + T0_frac;  */</w:t>
      </w:r>
    </w:p>
    <w:p w14:paraId="47C142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 add(i, i));</w:t>
      </w:r>
    </w:p>
    <w:p w14:paraId="5C249F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(Word16)2);</w:t>
      </w:r>
    </w:p>
    <w:p w14:paraId="040CB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T0_frac);</w:t>
      </w:r>
    </w:p>
    <w:p w14:paraId="770499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941744" w14:textId="77777777" w:rsidR="00A830F8" w:rsidRPr="00CA2983" w:rsidRDefault="00A830F8">
      <w:pPr>
        <w:pStyle w:val="LD10"/>
        <w:rPr>
          <w:rFonts w:ascii="Times New Roman" w:hAnsi="Times New Roman" w:cs="Times New Roman"/>
        </w:rPr>
      </w:pPr>
    </w:p>
    <w:p w14:paraId="7A4D40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 index;</w:t>
      </w:r>
    </w:p>
    <w:p w14:paraId="00B1570F" w14:textId="77777777" w:rsidR="00A830F8" w:rsidRPr="00CA2983" w:rsidRDefault="00A830F8">
      <w:pPr>
        <w:pStyle w:val="LD10"/>
        <w:rPr>
          <w:rFonts w:ascii="Times New Roman" w:hAnsi="Times New Roman" w:cs="Times New Roman"/>
        </w:rPr>
      </w:pPr>
    </w:p>
    <w:p w14:paraId="2E659006" w14:textId="77777777" w:rsidR="00A830F8" w:rsidRPr="00CA2983" w:rsidRDefault="00A830F8">
      <w:pPr>
        <w:pStyle w:val="LD10"/>
        <w:rPr>
          <w:rFonts w:ascii="Times New Roman" w:hAnsi="Times New Roman" w:cs="Times New Roman"/>
        </w:rPr>
      </w:pPr>
    </w:p>
    <w:p w14:paraId="09530B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1DF95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unity gain pitch excitation (adaptive codebook entry)  *</w:t>
      </w:r>
    </w:p>
    <w:p w14:paraId="09732B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with fractional interpolation.                              *</w:t>
      </w:r>
    </w:p>
    <w:p w14:paraId="224794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filtered pitch exc. y1[]=exc[] filtered by 1/Ap4(z)    *</w:t>
      </w:r>
    </w:p>
    <w:p w14:paraId="2F205D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compute pitch gain and limit between 0 and 1.2              *</w:t>
      </w:r>
    </w:p>
    <w:p w14:paraId="07C266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update target vector for codebook search                    *</w:t>
      </w:r>
    </w:p>
    <w:p w14:paraId="47F2D4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9D7ECD7" w14:textId="77777777" w:rsidR="00A830F8" w:rsidRPr="00CA2983" w:rsidRDefault="00A830F8">
      <w:pPr>
        <w:pStyle w:val="LD10"/>
        <w:rPr>
          <w:rFonts w:ascii="Times New Roman" w:hAnsi="Times New Roman" w:cs="Times New Roman"/>
        </w:rPr>
      </w:pPr>
    </w:p>
    <w:p w14:paraId="7BA5C4F3" w14:textId="77777777" w:rsidR="00A830F8" w:rsidRPr="00CA2983" w:rsidRDefault="00A830F8">
      <w:pPr>
        <w:pStyle w:val="LD10"/>
        <w:rPr>
          <w:rFonts w:ascii="Times New Roman" w:hAnsi="Times New Roman" w:cs="Times New Roman"/>
        </w:rPr>
      </w:pPr>
    </w:p>
    <w:p w14:paraId="21819E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Pred_Lt(&amp;exc[i_subfr], T0, T0_frac, L_subfr);</w:t>
      </w:r>
    </w:p>
    <w:p w14:paraId="049B4728" w14:textId="77777777" w:rsidR="00A830F8" w:rsidRPr="00CA2983" w:rsidRDefault="00A830F8">
      <w:pPr>
        <w:pStyle w:val="LD10"/>
        <w:rPr>
          <w:rFonts w:ascii="Times New Roman" w:hAnsi="Times New Roman" w:cs="Times New Roman"/>
        </w:rPr>
      </w:pPr>
    </w:p>
    <w:p w14:paraId="540578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&amp;exc[i_subfr], y1, L_subfr, zero, (Word16)0);</w:t>
      </w:r>
    </w:p>
    <w:p w14:paraId="70F5AEC4" w14:textId="77777777" w:rsidR="00A830F8" w:rsidRPr="00CA2983" w:rsidRDefault="00A830F8">
      <w:pPr>
        <w:pStyle w:val="LD10"/>
        <w:rPr>
          <w:rFonts w:ascii="Times New Roman" w:hAnsi="Times New Roman" w:cs="Times New Roman"/>
        </w:rPr>
      </w:pPr>
    </w:p>
    <w:p w14:paraId="1C3E99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gain_pit = G_Pitch(xn, y1, L_subfr);</w:t>
      </w:r>
    </w:p>
    <w:p w14:paraId="289A6115" w14:textId="77777777" w:rsidR="00A830F8" w:rsidRPr="00CA2983" w:rsidRDefault="00A830F8">
      <w:pPr>
        <w:pStyle w:val="LD10"/>
        <w:rPr>
          <w:rFonts w:ascii="Times New Roman" w:hAnsi="Times New Roman" w:cs="Times New Roman"/>
        </w:rPr>
      </w:pPr>
    </w:p>
    <w:p w14:paraId="458B37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xn2[i] = xn[i] - y1[i]*gain_pit */</w:t>
      </w:r>
    </w:p>
    <w:p w14:paraId="08D54231" w14:textId="77777777" w:rsidR="00A830F8" w:rsidRPr="00CA2983" w:rsidRDefault="00A830F8">
      <w:pPr>
        <w:pStyle w:val="LD10"/>
        <w:rPr>
          <w:rFonts w:ascii="Times New Roman" w:hAnsi="Times New Roman" w:cs="Times New Roman"/>
        </w:rPr>
      </w:pPr>
    </w:p>
    <w:p w14:paraId="785914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L_subfr; i++)</w:t>
      </w:r>
    </w:p>
    <w:p w14:paraId="0C798B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FAE8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L_mult(y1[i], gain_pit);</w:t>
      </w:r>
    </w:p>
    <w:p w14:paraId="0DADE7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L_shl(L_temp, (Word16)3);</w:t>
      </w:r>
      <w:r w:rsidRPr="00CA2983">
        <w:rPr>
          <w:rFonts w:ascii="Times New Roman" w:hAnsi="Times New Roman" w:cs="Times New Roman"/>
        </w:rPr>
        <w:tab/>
        <w:t>/* gain_pit in Q12 */</w:t>
      </w:r>
    </w:p>
    <w:p w14:paraId="63940F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L_sub( Load_sh16(xn[i]), L_temp);</w:t>
      </w:r>
    </w:p>
    <w:p w14:paraId="4217DF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xn2[i] = extract_h(L_temp);</w:t>
      </w:r>
    </w:p>
    <w:p w14:paraId="28EFF3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8524160" w14:textId="77777777" w:rsidR="00A830F8" w:rsidRPr="00CA2983" w:rsidRDefault="00A830F8">
      <w:pPr>
        <w:pStyle w:val="LD10"/>
        <w:rPr>
          <w:rFonts w:ascii="Times New Roman" w:hAnsi="Times New Roman" w:cs="Times New Roman"/>
        </w:rPr>
      </w:pPr>
    </w:p>
    <w:p w14:paraId="26A2C2CA" w14:textId="77777777" w:rsidR="00A830F8" w:rsidRPr="00CA2983" w:rsidRDefault="00A830F8">
      <w:pPr>
        <w:pStyle w:val="LD10"/>
        <w:rPr>
          <w:rFonts w:ascii="Times New Roman" w:hAnsi="Times New Roman" w:cs="Times New Roman"/>
        </w:rPr>
      </w:pPr>
    </w:p>
    <w:p w14:paraId="4D177A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8CC06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impulse response F[] and h2[] for innovation codebook *</w:t>
      </w:r>
    </w:p>
    <w:p w14:paraId="660F96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correlations of h2[];  rr[i][j] = sum h2[n-i]*h2[n-j]    *</w:t>
      </w:r>
    </w:p>
    <w:p w14:paraId="7EFF3F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27EE0E" w14:textId="77777777" w:rsidR="00A830F8" w:rsidRPr="00CA2983" w:rsidRDefault="00A830F8">
      <w:pPr>
        <w:pStyle w:val="LD10"/>
        <w:rPr>
          <w:rFonts w:ascii="Times New Roman" w:hAnsi="Times New Roman" w:cs="Times New Roman"/>
        </w:rPr>
      </w:pPr>
    </w:p>
    <w:p w14:paraId="13E44B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p; i++) ai_zero[i] = Ap3[i];</w:t>
      </w:r>
    </w:p>
    <w:p w14:paraId="383ECF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ai_zero, F, L_subfr, zero, (Word16)0);</w:t>
      </w:r>
    </w:p>
    <w:p w14:paraId="5CBC6A61" w14:textId="77777777" w:rsidR="00A830F8" w:rsidRPr="00CA2983" w:rsidRDefault="00A830F8">
      <w:pPr>
        <w:pStyle w:val="LD10"/>
        <w:rPr>
          <w:rFonts w:ascii="Times New Roman" w:hAnsi="Times New Roman" w:cs="Times New Roman"/>
        </w:rPr>
      </w:pPr>
    </w:p>
    <w:p w14:paraId="4349E1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Introduce pitch contribution with fixe gain of 0.8 to F[] */</w:t>
      </w:r>
    </w:p>
    <w:p w14:paraId="045EE805" w14:textId="77777777" w:rsidR="00A830F8" w:rsidRPr="00CA2983" w:rsidRDefault="00A830F8">
      <w:pPr>
        <w:pStyle w:val="LD10"/>
        <w:rPr>
          <w:rFonts w:ascii="Times New Roman" w:hAnsi="Times New Roman" w:cs="Times New Roman"/>
        </w:rPr>
      </w:pPr>
    </w:p>
    <w:p w14:paraId="47F7B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T0; i &lt; L_subfr; i++)</w:t>
      </w:r>
    </w:p>
    <w:p w14:paraId="060F9B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CBD5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mult(F[i-T0], (Word16)26216);</w:t>
      </w:r>
    </w:p>
    <w:p w14:paraId="69D16F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F[i] = add(F[i], temp);</w:t>
      </w:r>
    </w:p>
    <w:p w14:paraId="22BF5F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D064AA" w14:textId="77777777" w:rsidR="00A830F8" w:rsidRPr="00CA2983" w:rsidRDefault="00A830F8">
      <w:pPr>
        <w:pStyle w:val="LD10"/>
        <w:rPr>
          <w:rFonts w:ascii="Times New Roman" w:hAnsi="Times New Roman" w:cs="Times New Roman"/>
        </w:rPr>
      </w:pPr>
    </w:p>
    <w:p w14:paraId="2FB285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h2[]; -&gt; F[] filtered by 1/Ap4(z) */</w:t>
      </w:r>
    </w:p>
    <w:p w14:paraId="6EB88518" w14:textId="77777777" w:rsidR="00A830F8" w:rsidRPr="00CA2983" w:rsidRDefault="00A830F8">
      <w:pPr>
        <w:pStyle w:val="LD10"/>
        <w:rPr>
          <w:rFonts w:ascii="Times New Roman" w:hAnsi="Times New Roman" w:cs="Times New Roman"/>
        </w:rPr>
      </w:pPr>
    </w:p>
    <w:p w14:paraId="37D6E4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F, h2, L_subfr, zero, (Word16)0);</w:t>
      </w:r>
    </w:p>
    <w:p w14:paraId="4A127D7B" w14:textId="77777777" w:rsidR="00A830F8" w:rsidRPr="00CA2983" w:rsidRDefault="00A830F8">
      <w:pPr>
        <w:pStyle w:val="LD10"/>
        <w:rPr>
          <w:rFonts w:ascii="Times New Roman" w:hAnsi="Times New Roman" w:cs="Times New Roman"/>
        </w:rPr>
      </w:pPr>
    </w:p>
    <w:p w14:paraId="4264A8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Cal_Rr2(h2, (Word16*)rr);</w:t>
      </w:r>
    </w:p>
    <w:p w14:paraId="2A9F63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 xml:space="preserve">   /*-----------------------------------------------------------------*</w:t>
      </w:r>
    </w:p>
    <w:p w14:paraId="3FA5D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Backward filtering of target vector (find dn[] from xn2[])    *</w:t>
      </w:r>
    </w:p>
    <w:p w14:paraId="57357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Innovative codebook search (find index and gain)              *</w:t>
      </w:r>
    </w:p>
    <w:p w14:paraId="39B05B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B11661" w14:textId="77777777" w:rsidR="00A830F8" w:rsidRPr="00CA2983" w:rsidRDefault="00A830F8">
      <w:pPr>
        <w:pStyle w:val="LD10"/>
        <w:rPr>
          <w:rFonts w:ascii="Times New Roman" w:hAnsi="Times New Roman" w:cs="Times New Roman"/>
        </w:rPr>
      </w:pPr>
    </w:p>
    <w:p w14:paraId="4DB46B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Back_Fil(xn2, h2, dn, L_subfr);</w:t>
      </w:r>
      <w:r w:rsidRPr="00CA2983">
        <w:rPr>
          <w:rFonts w:ascii="Times New Roman" w:hAnsi="Times New Roman" w:cs="Times New Roman"/>
        </w:rPr>
        <w:tab/>
        <w:t>/* backward filtered target vector dn */</w:t>
      </w:r>
    </w:p>
    <w:p w14:paraId="1D925BB4" w14:textId="77777777" w:rsidR="00A830F8" w:rsidRPr="00CA2983" w:rsidRDefault="00A830F8">
      <w:pPr>
        <w:pStyle w:val="LD10"/>
        <w:rPr>
          <w:rFonts w:ascii="Times New Roman" w:hAnsi="Times New Roman" w:cs="Times New Roman"/>
        </w:rPr>
      </w:pPr>
    </w:p>
    <w:p w14:paraId="12D4DC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=D4i60_16(dn,F,h2, rr, code, y2, &amp;sign_code, &amp;shift_code);</w:t>
      </w:r>
    </w:p>
    <w:p w14:paraId="0B0EED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 sign_code;</w:t>
      </w:r>
    </w:p>
    <w:p w14:paraId="56BD3B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 shift_code;</w:t>
      </w:r>
    </w:p>
    <w:p w14:paraId="348F5E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gain_code = G_Code(xn2, y2, L_subfr);</w:t>
      </w:r>
    </w:p>
    <w:p w14:paraId="7B2298F9" w14:textId="77777777" w:rsidR="00A830F8" w:rsidRPr="00CA2983" w:rsidRDefault="00A830F8">
      <w:pPr>
        <w:pStyle w:val="LD10"/>
        <w:rPr>
          <w:rFonts w:ascii="Times New Roman" w:hAnsi="Times New Roman" w:cs="Times New Roman"/>
        </w:rPr>
      </w:pPr>
    </w:p>
    <w:p w14:paraId="79538E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8343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Quantization of gains.                                        *</w:t>
      </w:r>
    </w:p>
    <w:p w14:paraId="67C41A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93667AA" w14:textId="77777777" w:rsidR="00A830F8" w:rsidRPr="00CA2983" w:rsidRDefault="00A830F8">
      <w:pPr>
        <w:pStyle w:val="LD10"/>
        <w:rPr>
          <w:rFonts w:ascii="Times New Roman" w:hAnsi="Times New Roman" w:cs="Times New Roman"/>
        </w:rPr>
      </w:pPr>
    </w:p>
    <w:p w14:paraId="6733DB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*ana++ = Ener_Qua(Aq,&amp;exc[i_subfr],code, L_subfr, &amp;gain_pit, &amp;gain_code);</w:t>
      </w:r>
    </w:p>
    <w:p w14:paraId="4B68141C" w14:textId="77777777" w:rsidR="00A830F8" w:rsidRPr="00CA2983" w:rsidRDefault="00A830F8">
      <w:pPr>
        <w:pStyle w:val="LD10"/>
        <w:rPr>
          <w:rFonts w:ascii="Times New Roman" w:hAnsi="Times New Roman" w:cs="Times New Roman"/>
        </w:rPr>
      </w:pPr>
    </w:p>
    <w:p w14:paraId="72D856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07989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total excitation                           *</w:t>
      </w:r>
    </w:p>
    <w:p w14:paraId="01A228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Update filter memory mem_w0 for finding the target  *</w:t>
      </w:r>
    </w:p>
    <w:p w14:paraId="450515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vector in the next subframe.                        *</w:t>
      </w:r>
    </w:p>
    <w:p w14:paraId="6F0A0F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filter state mem_w0[] is found by filtering by  *</w:t>
      </w:r>
    </w:p>
    <w:p w14:paraId="700B2B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1/Ap4(z) the error between res[i] and exc[i]        *</w:t>
      </w:r>
    </w:p>
    <w:p w14:paraId="7780F2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8DFA27F" w14:textId="77777777" w:rsidR="00A830F8" w:rsidRPr="00CA2983" w:rsidRDefault="00A830F8">
      <w:pPr>
        <w:pStyle w:val="LD10"/>
        <w:rPr>
          <w:rFonts w:ascii="Times New Roman" w:hAnsi="Times New Roman" w:cs="Times New Roman"/>
        </w:rPr>
      </w:pPr>
    </w:p>
    <w:p w14:paraId="2669B6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L_subfr;  i++)</w:t>
      </w:r>
    </w:p>
    <w:p w14:paraId="408E40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C58EE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 = gain_pit*exc[i] + gain_code*code[i]; */</w:t>
      </w:r>
    </w:p>
    <w:p w14:paraId="6AB0A8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  in Q0   gain_pit in Q12               */</w:t>
      </w:r>
    </w:p>
    <w:p w14:paraId="164BC9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code[i] in Q12  gain_cod in Q0                */</w:t>
      </w:r>
    </w:p>
    <w:p w14:paraId="7473C2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L_mult0(exc[i+i_subfr], gain_pit);</w:t>
      </w:r>
    </w:p>
    <w:p w14:paraId="17ED78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L_mac0(L_temp, code[i], gain_code);</w:t>
      </w:r>
    </w:p>
    <w:p w14:paraId="0C361C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exc[i+i_subfr] = L_shr_r(L_temp, (Word16)12);</w:t>
      </w:r>
    </w:p>
    <w:p w14:paraId="12F12B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90E7568" w14:textId="77777777" w:rsidR="00A830F8" w:rsidRPr="00CA2983" w:rsidRDefault="00A830F8">
      <w:pPr>
        <w:pStyle w:val="LD10"/>
        <w:rPr>
          <w:rFonts w:ascii="Times New Roman" w:hAnsi="Times New Roman" w:cs="Times New Roman"/>
        </w:rPr>
      </w:pPr>
    </w:p>
    <w:p w14:paraId="4ABAFA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i&lt;L_subfr; i++)</w:t>
      </w:r>
    </w:p>
    <w:p w14:paraId="021AE5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res[i] = sub(res[i], exc[i_subfr+i]);</w:t>
      </w:r>
    </w:p>
    <w:p w14:paraId="5CD064D4" w14:textId="77777777" w:rsidR="00A830F8" w:rsidRPr="00CA2983" w:rsidRDefault="00A830F8">
      <w:pPr>
        <w:pStyle w:val="LD10"/>
        <w:rPr>
          <w:rFonts w:ascii="Times New Roman" w:hAnsi="Times New Roman" w:cs="Times New Roman"/>
        </w:rPr>
      </w:pPr>
    </w:p>
    <w:p w14:paraId="41B8F0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res, code, L_subfr, mem_w0, (Word16)1);</w:t>
      </w:r>
    </w:p>
    <w:p w14:paraId="6EEDA85F" w14:textId="77777777" w:rsidR="00A830F8" w:rsidRPr="00CA2983" w:rsidRDefault="00A830F8">
      <w:pPr>
        <w:pStyle w:val="LD10"/>
        <w:rPr>
          <w:rFonts w:ascii="Times New Roman" w:hAnsi="Times New Roman" w:cs="Times New Roman"/>
        </w:rPr>
      </w:pPr>
    </w:p>
    <w:p w14:paraId="2E6125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Note: we use vector code[] as output only as temporary vector */</w:t>
      </w:r>
    </w:p>
    <w:p w14:paraId="5FED07D2" w14:textId="77777777" w:rsidR="00A830F8" w:rsidRPr="00CA2983" w:rsidRDefault="00A830F8">
      <w:pPr>
        <w:pStyle w:val="LD10"/>
        <w:rPr>
          <w:rFonts w:ascii="Times New Roman" w:hAnsi="Times New Roman" w:cs="Times New Roman"/>
        </w:rPr>
      </w:pPr>
    </w:p>
    <w:p w14:paraId="2351F2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9E187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synthesis speech corresponding to exc[]        *</w:t>
      </w:r>
    </w:p>
    <w:p w14:paraId="7C05E6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This filter is to help debug only.                  *</w:t>
      </w:r>
    </w:p>
    <w:p w14:paraId="097A80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B96EE18" w14:textId="77777777" w:rsidR="00A830F8" w:rsidRPr="00CA2983" w:rsidRDefault="00A830F8">
      <w:pPr>
        <w:pStyle w:val="LD10"/>
        <w:rPr>
          <w:rFonts w:ascii="Times New Roman" w:hAnsi="Times New Roman" w:cs="Times New Roman"/>
        </w:rPr>
      </w:pPr>
    </w:p>
    <w:p w14:paraId="2838D6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Syn_Filt(Aq, &amp;exc[i_subfr], &amp;synth[i_subfr], L_subfr, mem_syn,</w:t>
      </w:r>
    </w:p>
    <w:p w14:paraId="277E47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(Word16)1);</w:t>
      </w:r>
    </w:p>
    <w:p w14:paraId="328260F1" w14:textId="77777777" w:rsidR="00A830F8" w:rsidRPr="00CA2983" w:rsidRDefault="00A830F8">
      <w:pPr>
        <w:pStyle w:val="LD10"/>
        <w:rPr>
          <w:rFonts w:ascii="Times New Roman" w:hAnsi="Times New Roman" w:cs="Times New Roman"/>
        </w:rPr>
      </w:pPr>
    </w:p>
    <w:p w14:paraId="4ECDB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Aq += pp1;</w:t>
      </w:r>
    </w:p>
    <w:p w14:paraId="45CD97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B283D4F" w14:textId="77777777" w:rsidR="00A830F8" w:rsidRPr="00CA2983" w:rsidRDefault="00A830F8">
      <w:pPr>
        <w:pStyle w:val="LD10"/>
        <w:rPr>
          <w:rFonts w:ascii="Times New Roman" w:hAnsi="Times New Roman" w:cs="Times New Roman"/>
        </w:rPr>
      </w:pPr>
    </w:p>
    <w:p w14:paraId="51C50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DEE3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Update signal for next frame.                    *</w:t>
      </w:r>
    </w:p>
    <w:p w14:paraId="17DCC1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-&gt; shift to the left by L_frame:                 *</w:t>
      </w:r>
    </w:p>
    <w:p w14:paraId="0B071A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speech[], wsp[] and  exc[]                   *</w:t>
      </w:r>
    </w:p>
    <w:p w14:paraId="2A7E3B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7D00A4A" w14:textId="77777777" w:rsidR="00A830F8" w:rsidRPr="00CA2983" w:rsidRDefault="00A830F8">
      <w:pPr>
        <w:pStyle w:val="LD10"/>
        <w:rPr>
          <w:rFonts w:ascii="Times New Roman" w:hAnsi="Times New Roman" w:cs="Times New Roman"/>
        </w:rPr>
      </w:pPr>
    </w:p>
    <w:p w14:paraId="132787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 L_total-L_frame; i++)</w:t>
      </w:r>
    </w:p>
    <w:p w14:paraId="6E7CC8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old_speech[i] = old_speech[i+L_frame];</w:t>
      </w:r>
    </w:p>
    <w:p w14:paraId="442B0BDB" w14:textId="77777777" w:rsidR="00A830F8" w:rsidRPr="00CA2983" w:rsidRDefault="00A830F8">
      <w:pPr>
        <w:pStyle w:val="LD10"/>
        <w:rPr>
          <w:rFonts w:ascii="Times New Roman" w:hAnsi="Times New Roman" w:cs="Times New Roman"/>
        </w:rPr>
      </w:pPr>
    </w:p>
    <w:p w14:paraId="4272B2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for(i=0; i&lt;pit_max; i++)</w:t>
      </w:r>
    </w:p>
    <w:p w14:paraId="452ACF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old_wsp[i] = old_wsp[i+L_frame];</w:t>
      </w:r>
    </w:p>
    <w:p w14:paraId="165EA997" w14:textId="77777777" w:rsidR="00A830F8" w:rsidRPr="00CA2983" w:rsidRDefault="00A830F8">
      <w:pPr>
        <w:pStyle w:val="LD10"/>
        <w:rPr>
          <w:rFonts w:ascii="Times New Roman" w:hAnsi="Times New Roman" w:cs="Times New Roman"/>
        </w:rPr>
      </w:pPr>
    </w:p>
    <w:p w14:paraId="489CD4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i&lt;pit_max+L_inter; i++)</w:t>
      </w:r>
    </w:p>
    <w:p w14:paraId="4397F4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old_exc[i] = old_exc[i+L_frame];</w:t>
      </w:r>
    </w:p>
    <w:p w14:paraId="3785CBB4" w14:textId="77777777" w:rsidR="00A830F8" w:rsidRPr="00CA2983" w:rsidRDefault="00A830F8">
      <w:pPr>
        <w:pStyle w:val="LD10"/>
        <w:rPr>
          <w:rFonts w:ascii="Times New Roman" w:hAnsi="Times New Roman" w:cs="Times New Roman"/>
        </w:rPr>
      </w:pPr>
    </w:p>
    <w:p w14:paraId="22E49C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374BE1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521598B" w14:textId="6B2C2E89"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50" w:name="_Toc162012076"/>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.2</w:t>
      </w:r>
      <w:r w:rsidRPr="00CA2983">
        <w:rPr>
          <w:rFonts w:ascii="Times New Roman" w:hAnsi="Times New Roman" w:cs="Times New Roman"/>
        </w:rPr>
        <w:tab/>
        <w:t>Main Program for Source Decoder</w:t>
      </w:r>
      <w:bookmarkEnd w:id="50"/>
    </w:p>
    <w:p w14:paraId="1B7529ED" w14:textId="77777777" w:rsidR="00A830F8" w:rsidRPr="00CA2983" w:rsidRDefault="00A830F8">
      <w:pPr>
        <w:pStyle w:val="WP"/>
        <w:rPr>
          <w:rFonts w:ascii="Times New Roman" w:hAnsi="Times New Roman" w:cs="Times New Roman"/>
        </w:rPr>
      </w:pPr>
    </w:p>
    <w:p w14:paraId="78D6297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B016ED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105A8A4" w14:textId="19023309"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51" w:name="sdecoder_c"/>
      <w:bookmarkEnd w:id="51"/>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sdecoder</w:t>
      </w:r>
      <w:r w:rsidRPr="00CA2983">
        <w:rPr>
          <w:rFonts w:ascii="Times New Roman" w:hAnsi="Times New Roman" w:cs="Times New Roman"/>
        </w:rPr>
        <w:fldChar w:fldCharType="begin"/>
      </w:r>
      <w:r w:rsidRPr="00CA2983">
        <w:rPr>
          <w:rFonts w:ascii="Times New Roman" w:hAnsi="Times New Roman" w:cs="Times New Roman"/>
        </w:rPr>
        <w:instrText>xe "sdecoder</w:instrText>
      </w:r>
      <w:r w:rsidRPr="00CA2983">
        <w:rPr>
          <w:rFonts w:ascii="Times New Roman" w:hAnsi="Times New Roman" w:cs="Times New Roman"/>
        </w:rPr>
        <w:tab/>
      </w:r>
      <w:r w:rsidRPr="00CA2983">
        <w:rPr>
          <w:rFonts w:ascii="Times New Roman" w:hAnsi="Times New Roman" w:cs="Times New Roman"/>
        </w:rPr>
        <w:tab/>
        <w:instrText>sdecoder</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r w:rsidRPr="00CA2983">
        <w:rPr>
          <w:rFonts w:ascii="Times New Roman" w:hAnsi="Times New Roman" w:cs="Times New Roman"/>
        </w:rPr>
        <w:t>.c</w:t>
      </w:r>
    </w:p>
    <w:p w14:paraId="2123451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11E4EF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program for speech source decoding</w:t>
      </w:r>
    </w:p>
    <w:p w14:paraId="62C7F16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B850BE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A26970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57DAA6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sdecoder  serial_file  synth_file</w:t>
      </w:r>
    </w:p>
    <w:p w14:paraId="60FF4C1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(executable_file input1 output1)</w:t>
      </w:r>
    </w:p>
    <w:p w14:paraId="3D1624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58DE91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FILE(S)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035034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CCBC3C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t>:</w:t>
      </w:r>
      <w:r w:rsidRPr="00CA2983">
        <w:rPr>
          <w:rFonts w:ascii="Times New Roman" w:hAnsi="Times New Roman" w:cs="Times New Roman"/>
        </w:rPr>
        <w:tab/>
        <w:t>- Description : serial stream input file</w:t>
      </w:r>
    </w:p>
    <w:p w14:paraId="0021EB2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304815A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138 (= 1 + 137) samples per frame</w:t>
      </w:r>
    </w:p>
    <w:p w14:paraId="58744D7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0CDAC3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FILE(S)</w:t>
      </w:r>
      <w:r w:rsidRPr="00CA2983">
        <w:rPr>
          <w:rFonts w:ascii="Times New Roman" w:hAnsi="Times New Roman" w:cs="Times New Roman"/>
        </w:rPr>
        <w:tab/>
        <w:t>:</w:t>
      </w:r>
      <w:r w:rsidRPr="00CA2983">
        <w:rPr>
          <w:rFonts w:ascii="Times New Roman" w:hAnsi="Times New Roman" w:cs="Times New Roman"/>
        </w:rPr>
        <w:tab/>
      </w:r>
    </w:p>
    <w:p w14:paraId="6D535B4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1E22C6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t>:</w:t>
      </w:r>
      <w:r w:rsidRPr="00CA2983">
        <w:rPr>
          <w:rFonts w:ascii="Times New Roman" w:hAnsi="Times New Roman" w:cs="Times New Roman"/>
        </w:rPr>
        <w:tab/>
        <w:t xml:space="preserve">- Description : synthesis output file </w:t>
      </w:r>
    </w:p>
    <w:p w14:paraId="4CCD6C6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7FC4FC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240 bits per frame</w:t>
      </w:r>
    </w:p>
    <w:p w14:paraId="4327981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1037B2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First sample of each INPUT1 frame is the bad frame</w:t>
      </w:r>
    </w:p>
    <w:p w14:paraId="5D98999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indicator (BFI), BFI = 0 corresponds to a valid frame,</w:t>
      </w:r>
    </w:p>
    <w:p w14:paraId="424899C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BFI = 1 to corrupted data</w:t>
      </w:r>
    </w:p>
    <w:p w14:paraId="763F7CE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CA739B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65E7B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A16E2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090C1FD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stdio.h</w:t>
      </w:r>
    </w:p>
    <w:p w14:paraId="312D779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3852579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9F807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527D5B" w14:textId="77777777" w:rsidR="00A830F8" w:rsidRPr="00CA2983" w:rsidRDefault="00A830F8">
      <w:pPr>
        <w:pStyle w:val="LD10"/>
        <w:keepNext w:val="0"/>
        <w:rPr>
          <w:rFonts w:ascii="Times New Roman" w:hAnsi="Times New Roman" w:cs="Times New Roman"/>
        </w:rPr>
      </w:pPr>
    </w:p>
    <w:p w14:paraId="369FDE4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&lt;stdio.h&gt;</w:t>
      </w:r>
    </w:p>
    <w:p w14:paraId="2E1E47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&lt;stdlib.h&gt;</w:t>
      </w:r>
    </w:p>
    <w:p w14:paraId="5AA6AB9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47127469" w14:textId="77777777" w:rsidR="00A830F8" w:rsidRPr="00CA2983" w:rsidRDefault="00A830F8">
      <w:pPr>
        <w:pStyle w:val="LD10"/>
        <w:keepNext w:val="0"/>
        <w:rPr>
          <w:rFonts w:ascii="Times New Roman" w:hAnsi="Times New Roman" w:cs="Times New Roman"/>
        </w:rPr>
      </w:pPr>
    </w:p>
    <w:p w14:paraId="2A08B9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BCE0A7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Constants       *</w:t>
      </w:r>
    </w:p>
    <w:p w14:paraId="1A74CBF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DC11D1F" w14:textId="77777777" w:rsidR="00A830F8" w:rsidRPr="00CA2983" w:rsidRDefault="00A830F8">
      <w:pPr>
        <w:pStyle w:val="LD10"/>
        <w:keepNext w:val="0"/>
        <w:rPr>
          <w:rFonts w:ascii="Times New Roman" w:hAnsi="Times New Roman" w:cs="Times New Roman"/>
        </w:rPr>
      </w:pPr>
    </w:p>
    <w:p w14:paraId="4486DAB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L_frame     240</w:t>
      </w:r>
    </w:p>
    <w:p w14:paraId="0480AD7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serial_size 138</w:t>
      </w:r>
    </w:p>
    <w:p w14:paraId="578C71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prm_size    24</w:t>
      </w:r>
    </w:p>
    <w:p w14:paraId="41ECD93B" w14:textId="77777777" w:rsidR="00A830F8" w:rsidRPr="00CA2983" w:rsidRDefault="00A830F8">
      <w:pPr>
        <w:pStyle w:val="LD10"/>
        <w:keepNext w:val="0"/>
        <w:rPr>
          <w:rFonts w:ascii="Times New Roman" w:hAnsi="Times New Roman" w:cs="Times New Roman"/>
        </w:rPr>
      </w:pPr>
    </w:p>
    <w:p w14:paraId="365690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int main(int argc, char *argv[] )</w:t>
      </w:r>
    </w:p>
    <w:p w14:paraId="31EB2BC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5FB152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frame;</w:t>
      </w:r>
    </w:p>
    <w:p w14:paraId="2C68862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synth[L_frame];</w:t>
      </w:r>
      <w:r w:rsidRPr="00CA2983">
        <w:rPr>
          <w:rFonts w:ascii="Times New Roman" w:hAnsi="Times New Roman" w:cs="Times New Roman"/>
        </w:rPr>
        <w:tab/>
      </w:r>
      <w:r w:rsidRPr="00CA2983">
        <w:rPr>
          <w:rFonts w:ascii="Times New Roman" w:hAnsi="Times New Roman" w:cs="Times New Roman"/>
        </w:rPr>
        <w:tab/>
        <w:t>/* Synthesis              */</w:t>
      </w:r>
    </w:p>
    <w:p w14:paraId="40EED34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parm[prm_size];</w:t>
      </w:r>
      <w:r w:rsidRPr="00CA2983">
        <w:rPr>
          <w:rFonts w:ascii="Times New Roman" w:hAnsi="Times New Roman" w:cs="Times New Roman"/>
        </w:rPr>
        <w:tab/>
      </w:r>
      <w:r w:rsidRPr="00CA2983">
        <w:rPr>
          <w:rFonts w:ascii="Times New Roman" w:hAnsi="Times New Roman" w:cs="Times New Roman"/>
        </w:rPr>
        <w:tab/>
        <w:t>/* Synthesis parameters   */</w:t>
      </w:r>
    </w:p>
    <w:p w14:paraId="252CB14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serial[serial_size];</w:t>
      </w:r>
      <w:r w:rsidRPr="00CA2983">
        <w:rPr>
          <w:rFonts w:ascii="Times New Roman" w:hAnsi="Times New Roman" w:cs="Times New Roman"/>
        </w:rPr>
        <w:tab/>
      </w:r>
      <w:r w:rsidRPr="00CA2983">
        <w:rPr>
          <w:rFonts w:ascii="Times New Roman" w:hAnsi="Times New Roman" w:cs="Times New Roman"/>
        </w:rPr>
        <w:tab/>
        <w:t>/* Serial stream          */</w:t>
      </w:r>
    </w:p>
    <w:p w14:paraId="3E9999C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FILE   *f_syn, *f_serial;</w:t>
      </w:r>
    </w:p>
    <w:p w14:paraId="25AD4ED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04B68F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 Passed arguments */</w:t>
      </w:r>
    </w:p>
    <w:p w14:paraId="6AA67C8F" w14:textId="77777777" w:rsidR="00A830F8" w:rsidRPr="00CA2983" w:rsidRDefault="00A830F8">
      <w:pPr>
        <w:pStyle w:val="LD10"/>
        <w:keepNext w:val="0"/>
        <w:rPr>
          <w:rFonts w:ascii="Times New Roman" w:hAnsi="Times New Roman" w:cs="Times New Roman"/>
        </w:rPr>
      </w:pPr>
    </w:p>
    <w:p w14:paraId="1005666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 argc != 3 )</w:t>
      </w:r>
    </w:p>
    <w:p w14:paraId="3A351DF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2CC0D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printf("Usage : sdecoder  serial_file  synth_file\n");</w:t>
      </w:r>
    </w:p>
    <w:p w14:paraId="092960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printf("\n");</w:t>
      </w:r>
    </w:p>
    <w:p w14:paraId="1374A02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printf("Format for serial_file:\n");</w:t>
      </w:r>
    </w:p>
    <w:p w14:paraId="7C2FAF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Serial stream input is read from a binary file\n");</w:t>
      </w:r>
    </w:p>
    <w:p w14:paraId="4C787D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where each 16-bit word represents 1 encoded bit.\n");</w:t>
      </w:r>
    </w:p>
    <w:p w14:paraId="456AE7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BFI + 137 bits by frame\n");</w:t>
      </w:r>
    </w:p>
    <w:p w14:paraId="315264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printf("\n");</w:t>
      </w:r>
    </w:p>
    <w:p w14:paraId="40DAAE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printf("Format for synth_file:\n");</w:t>
      </w:r>
    </w:p>
    <w:p w14:paraId="2055F0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  Synthesis is written to a binary file of 16 bits data.\n");</w:t>
      </w:r>
    </w:p>
    <w:p w14:paraId="1BF4EB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exit( 1 );</w:t>
      </w:r>
    </w:p>
    <w:p w14:paraId="1DFF25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046B0D8" w14:textId="77777777" w:rsidR="00A830F8" w:rsidRPr="00CA2983" w:rsidRDefault="00A830F8">
      <w:pPr>
        <w:pStyle w:val="LD10"/>
        <w:rPr>
          <w:rFonts w:ascii="Times New Roman" w:hAnsi="Times New Roman" w:cs="Times New Roman"/>
        </w:rPr>
      </w:pPr>
    </w:p>
    <w:p w14:paraId="12FB3F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Open file for synthesis and serial stream */</w:t>
      </w:r>
    </w:p>
    <w:p w14:paraId="4BB8A8AB" w14:textId="77777777" w:rsidR="00A830F8" w:rsidRPr="00CA2983" w:rsidRDefault="00A830F8">
      <w:pPr>
        <w:pStyle w:val="LD10"/>
        <w:rPr>
          <w:rFonts w:ascii="Times New Roman" w:hAnsi="Times New Roman" w:cs="Times New Roman"/>
        </w:rPr>
      </w:pPr>
    </w:p>
    <w:p w14:paraId="062B82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(f_serial = fopen(argv[1],"rb") ) == NULL )</w:t>
      </w:r>
    </w:p>
    <w:p w14:paraId="4E33EB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8DA46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printf("Input file '%s' does not exist !!\n",argv[1]);</w:t>
      </w:r>
    </w:p>
    <w:p w14:paraId="28CE86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160797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C473C48" w14:textId="77777777" w:rsidR="00A830F8" w:rsidRPr="00CA2983" w:rsidRDefault="00A830F8">
      <w:pPr>
        <w:pStyle w:val="LD10"/>
        <w:rPr>
          <w:rFonts w:ascii="Times New Roman" w:hAnsi="Times New Roman" w:cs="Times New Roman"/>
        </w:rPr>
      </w:pPr>
    </w:p>
    <w:p w14:paraId="13E05A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(f_syn = fopen(argv[2], "wb") ) == NULL )</w:t>
      </w:r>
    </w:p>
    <w:p w14:paraId="20EB21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7658D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printf("Cannot open file '%s' !!\n", argv[2]);</w:t>
      </w:r>
    </w:p>
    <w:p w14:paraId="0DE3D8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78E8D7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7AD345D" w14:textId="77777777" w:rsidR="00A830F8" w:rsidRPr="00CA2983" w:rsidRDefault="00A830F8">
      <w:pPr>
        <w:pStyle w:val="LD10"/>
        <w:rPr>
          <w:rFonts w:ascii="Times New Roman" w:hAnsi="Times New Roman" w:cs="Times New Roman"/>
        </w:rPr>
      </w:pPr>
    </w:p>
    <w:p w14:paraId="6ABEA4EE" w14:textId="77777777" w:rsidR="00A830F8" w:rsidRPr="00CA2983" w:rsidRDefault="00A830F8">
      <w:pPr>
        <w:pStyle w:val="LD10"/>
        <w:rPr>
          <w:rFonts w:ascii="Times New Roman" w:hAnsi="Times New Roman" w:cs="Times New Roman"/>
        </w:rPr>
      </w:pPr>
    </w:p>
    <w:p w14:paraId="2ECA33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Initialization of decoder  */</w:t>
      </w:r>
    </w:p>
    <w:p w14:paraId="1E32042F" w14:textId="77777777" w:rsidR="00A830F8" w:rsidRPr="00CA2983" w:rsidRDefault="00A830F8">
      <w:pPr>
        <w:pStyle w:val="LD10"/>
        <w:rPr>
          <w:rFonts w:ascii="Times New Roman" w:hAnsi="Times New Roman" w:cs="Times New Roman"/>
        </w:rPr>
      </w:pPr>
    </w:p>
    <w:p w14:paraId="7FD748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Init_Decod_Tetra();</w:t>
      </w:r>
    </w:p>
    <w:p w14:paraId="00F9D786" w14:textId="77777777" w:rsidR="00A830F8" w:rsidRPr="00CA2983" w:rsidRDefault="00A830F8">
      <w:pPr>
        <w:pStyle w:val="LD10"/>
        <w:rPr>
          <w:rFonts w:ascii="Times New Roman" w:hAnsi="Times New Roman" w:cs="Times New Roman"/>
        </w:rPr>
      </w:pPr>
    </w:p>
    <w:p w14:paraId="0BCDE1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Loop for each "L_frame" speech data. */</w:t>
      </w:r>
    </w:p>
    <w:p w14:paraId="743FCAD3" w14:textId="77777777" w:rsidR="00A830F8" w:rsidRPr="00CA2983" w:rsidRDefault="00A830F8">
      <w:pPr>
        <w:pStyle w:val="LD10"/>
        <w:rPr>
          <w:rFonts w:ascii="Times New Roman" w:hAnsi="Times New Roman" w:cs="Times New Roman"/>
        </w:rPr>
      </w:pPr>
    </w:p>
    <w:p w14:paraId="4E54E5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frame =0;</w:t>
      </w:r>
    </w:p>
    <w:p w14:paraId="2A0261F7" w14:textId="77777777" w:rsidR="00A830F8" w:rsidRPr="00CA2983" w:rsidRDefault="00A830F8">
      <w:pPr>
        <w:pStyle w:val="LD10"/>
        <w:rPr>
          <w:rFonts w:ascii="Times New Roman" w:hAnsi="Times New Roman" w:cs="Times New Roman"/>
        </w:rPr>
      </w:pPr>
    </w:p>
    <w:p w14:paraId="38751A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while( fread(serial, sizeof(Word16), serial_size, f_serial) == serial_size)</w:t>
      </w:r>
    </w:p>
    <w:p w14:paraId="7F7505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7654E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printf("frame=%d\n", ++frame);</w:t>
      </w:r>
    </w:p>
    <w:p w14:paraId="14789F2F" w14:textId="77777777" w:rsidR="00A830F8" w:rsidRPr="00CA2983" w:rsidRDefault="00A830F8">
      <w:pPr>
        <w:pStyle w:val="LD10"/>
        <w:rPr>
          <w:rFonts w:ascii="Times New Roman" w:hAnsi="Times New Roman" w:cs="Times New Roman"/>
        </w:rPr>
      </w:pPr>
    </w:p>
    <w:p w14:paraId="727F9A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Bits2prm_Tetra(serial, parm);</w:t>
      </w:r>
      <w:r w:rsidRPr="00CA2983">
        <w:rPr>
          <w:rFonts w:ascii="Times New Roman" w:hAnsi="Times New Roman" w:cs="Times New Roman"/>
        </w:rPr>
        <w:tab/>
        <w:t>/* serial to parameters */</w:t>
      </w:r>
    </w:p>
    <w:p w14:paraId="2445C59B" w14:textId="77777777" w:rsidR="00A830F8" w:rsidRPr="00CA2983" w:rsidRDefault="00A830F8">
      <w:pPr>
        <w:pStyle w:val="LD10"/>
        <w:rPr>
          <w:rFonts w:ascii="Times New Roman" w:hAnsi="Times New Roman" w:cs="Times New Roman"/>
        </w:rPr>
      </w:pPr>
    </w:p>
    <w:p w14:paraId="23BA9F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Decod_Tetra(parm, synth);</w:t>
      </w:r>
      <w:r w:rsidRPr="00CA2983">
        <w:rPr>
          <w:rFonts w:ascii="Times New Roman" w:hAnsi="Times New Roman" w:cs="Times New Roman"/>
        </w:rPr>
        <w:tab/>
      </w:r>
      <w:r w:rsidRPr="00CA2983">
        <w:rPr>
          <w:rFonts w:ascii="Times New Roman" w:hAnsi="Times New Roman" w:cs="Times New Roman"/>
        </w:rPr>
        <w:tab/>
        <w:t>/* decoder */</w:t>
      </w:r>
    </w:p>
    <w:p w14:paraId="49953D87" w14:textId="77777777" w:rsidR="00A830F8" w:rsidRPr="00CA2983" w:rsidRDefault="00A830F8">
      <w:pPr>
        <w:pStyle w:val="LD10"/>
        <w:rPr>
          <w:rFonts w:ascii="Times New Roman" w:hAnsi="Times New Roman" w:cs="Times New Roman"/>
        </w:rPr>
      </w:pPr>
    </w:p>
    <w:p w14:paraId="7D6651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Post_Process(synth, (Word16)L_frame);</w:t>
      </w:r>
      <w:r w:rsidRPr="00CA2983">
        <w:rPr>
          <w:rFonts w:ascii="Times New Roman" w:hAnsi="Times New Roman" w:cs="Times New Roman"/>
        </w:rPr>
        <w:tab/>
        <w:t>/* Post processing of synthesis  */</w:t>
      </w:r>
    </w:p>
    <w:p w14:paraId="594C3726" w14:textId="77777777" w:rsidR="00A830F8" w:rsidRPr="00CA2983" w:rsidRDefault="00A830F8">
      <w:pPr>
        <w:pStyle w:val="LD10"/>
        <w:rPr>
          <w:rFonts w:ascii="Times New Roman" w:hAnsi="Times New Roman" w:cs="Times New Roman"/>
        </w:rPr>
      </w:pPr>
    </w:p>
    <w:p w14:paraId="5BEC89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fwrite(synth, sizeof(Word16), L_frame,  f_syn);   /* Write output file */</w:t>
      </w:r>
    </w:p>
    <w:p w14:paraId="1C5235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8DA51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 (EXIT_SUCCESS);</w:t>
      </w:r>
    </w:p>
    <w:p w14:paraId="0A85CB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9D58A36" w14:textId="77777777" w:rsidR="00A830F8" w:rsidRPr="00CA2983" w:rsidRDefault="00A830F8">
      <w:pPr>
        <w:pStyle w:val="LD10"/>
        <w:rPr>
          <w:rFonts w:ascii="Times New Roman" w:hAnsi="Times New Roman" w:cs="Times New Roman"/>
        </w:rPr>
      </w:pPr>
    </w:p>
    <w:p w14:paraId="202424C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br w:type="page"/>
      </w:r>
    </w:p>
    <w:p w14:paraId="25A3434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lastRenderedPageBreak/>
        <w:t>/************************************************************************</w:t>
      </w:r>
    </w:p>
    <w:p w14:paraId="0359C17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56063B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52" w:name="sdecod_tet_c"/>
      <w:bookmarkEnd w:id="52"/>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sdec_tet.c</w:t>
      </w:r>
      <w:bookmarkStart w:id="53" w:name="sdec_tet_c"/>
      <w:bookmarkEnd w:id="53"/>
    </w:p>
    <w:p w14:paraId="7DDE9A7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FD843B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routines for speech source decoding</w:t>
      </w:r>
    </w:p>
    <w:p w14:paraId="06AA626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18ECA1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DEC7E3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4B21ED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Init_Decod_Tetra()</w:t>
      </w:r>
    </w:p>
    <w:p w14:paraId="60557CC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Decod_Tetra()</w:t>
      </w:r>
    </w:p>
    <w:p w14:paraId="4AA0253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CBFDFA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7F315FA"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39F06A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36CE8DD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D24E11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ADC746A" w14:textId="77777777" w:rsidR="00A830F8" w:rsidRPr="00CA2983" w:rsidRDefault="00A830F8">
      <w:pPr>
        <w:pStyle w:val="LD10"/>
        <w:rPr>
          <w:rFonts w:ascii="Times New Roman" w:hAnsi="Times New Roman" w:cs="Times New Roman"/>
        </w:rPr>
      </w:pPr>
    </w:p>
    <w:p w14:paraId="766AFB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"source.h"</w:t>
      </w:r>
    </w:p>
    <w:p w14:paraId="014998C0" w14:textId="77777777" w:rsidR="00A830F8" w:rsidRPr="00CA2983" w:rsidRDefault="00A830F8">
      <w:pPr>
        <w:pStyle w:val="LD10"/>
        <w:rPr>
          <w:rFonts w:ascii="Times New Roman" w:hAnsi="Times New Roman" w:cs="Times New Roman"/>
        </w:rPr>
      </w:pPr>
    </w:p>
    <w:p w14:paraId="7F75AB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04819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Decoder constants parameters.                    *</w:t>
      </w:r>
    </w:p>
    <w:p w14:paraId="48FFF5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1E687E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L_frame     : Frame size.                            *</w:t>
      </w:r>
    </w:p>
    <w:p w14:paraId="29D5C6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L_subfr     : Sub-frame size.                        *</w:t>
      </w:r>
    </w:p>
    <w:p w14:paraId="093C87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           : LPC order.                             *</w:t>
      </w:r>
    </w:p>
    <w:p w14:paraId="72347A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pp1         : LPC order+1                            *</w:t>
      </w:r>
    </w:p>
    <w:p w14:paraId="6244E0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pit_min     : Minimum pitch lag.                     *</w:t>
      </w:r>
    </w:p>
    <w:p w14:paraId="076354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pit_max     : Maximum pitch lag.                     *</w:t>
      </w:r>
    </w:p>
    <w:p w14:paraId="08B338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L_inter     : Length of filter for interpolation     *</w:t>
      </w:r>
    </w:p>
    <w:p w14:paraId="5E9D8C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parm_size   : Lenght of vector parm[]                *</w:t>
      </w:r>
    </w:p>
    <w:p w14:paraId="5D121E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B27BC56" w14:textId="77777777" w:rsidR="00A830F8" w:rsidRPr="00CA2983" w:rsidRDefault="00A830F8">
      <w:pPr>
        <w:pStyle w:val="LD10"/>
        <w:rPr>
          <w:rFonts w:ascii="Times New Roman" w:hAnsi="Times New Roman" w:cs="Times New Roman"/>
        </w:rPr>
      </w:pPr>
    </w:p>
    <w:p w14:paraId="5E70E1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L_frame  (Word16)240</w:t>
      </w:r>
    </w:p>
    <w:p w14:paraId="2B85A0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L_subfr  (Word16)60</w:t>
      </w:r>
    </w:p>
    <w:p w14:paraId="40735F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        (Word16)10</w:t>
      </w:r>
    </w:p>
    <w:p w14:paraId="251815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pp1      (Word16)11</w:t>
      </w:r>
    </w:p>
    <w:p w14:paraId="280721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pit_min  (Word16)20</w:t>
      </w:r>
    </w:p>
    <w:p w14:paraId="34A287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pit_max  (Word16)143</w:t>
      </w:r>
    </w:p>
    <w:p w14:paraId="5A45E9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L_inter  (Word16)15</w:t>
      </w:r>
    </w:p>
    <w:p w14:paraId="471F12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parm_size (Word16)23</w:t>
      </w:r>
    </w:p>
    <w:p w14:paraId="0E215795" w14:textId="77777777" w:rsidR="00A830F8" w:rsidRPr="00CA2983" w:rsidRDefault="00A830F8">
      <w:pPr>
        <w:pStyle w:val="LD10"/>
        <w:rPr>
          <w:rFonts w:ascii="Times New Roman" w:hAnsi="Times New Roman" w:cs="Times New Roman"/>
        </w:rPr>
      </w:pPr>
    </w:p>
    <w:p w14:paraId="3029B470" w14:textId="77777777" w:rsidR="00A830F8" w:rsidRPr="00CA2983" w:rsidRDefault="00A830F8">
      <w:pPr>
        <w:pStyle w:val="LD10"/>
        <w:rPr>
          <w:rFonts w:ascii="Times New Roman" w:hAnsi="Times New Roman" w:cs="Times New Roman"/>
        </w:rPr>
      </w:pPr>
    </w:p>
    <w:p w14:paraId="4AFC07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1AD19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LPC bandwidth expansion factors for noise filter.    *</w:t>
      </w:r>
    </w:p>
    <w:p w14:paraId="28BA10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 Q15 = 0.75, 0.85                               *</w:t>
      </w:r>
    </w:p>
    <w:p w14:paraId="0526A6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6BD863C" w14:textId="77777777" w:rsidR="00A830F8" w:rsidRPr="00CA2983" w:rsidRDefault="00A830F8">
      <w:pPr>
        <w:pStyle w:val="LD10"/>
        <w:rPr>
          <w:rFonts w:ascii="Times New Roman" w:hAnsi="Times New Roman" w:cs="Times New Roman"/>
        </w:rPr>
      </w:pPr>
    </w:p>
    <w:p w14:paraId="1FD37E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gamma3  (Word16)24576</w:t>
      </w:r>
    </w:p>
    <w:p w14:paraId="0F9B1C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gamma4  (Word16)27853</w:t>
      </w:r>
    </w:p>
    <w:p w14:paraId="4CAD73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53FDB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6DD4DC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Static memory allocation.                      *</w:t>
      </w:r>
    </w:p>
    <w:p w14:paraId="1A2A3E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1A375DE" w14:textId="77777777" w:rsidR="00A830F8" w:rsidRPr="00CA2983" w:rsidRDefault="00A830F8">
      <w:pPr>
        <w:pStyle w:val="LD10"/>
        <w:rPr>
          <w:rFonts w:ascii="Times New Roman" w:hAnsi="Times New Roman" w:cs="Times New Roman"/>
        </w:rPr>
      </w:pPr>
    </w:p>
    <w:p w14:paraId="56EDA4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Excitation vector */</w:t>
      </w:r>
    </w:p>
    <w:p w14:paraId="75C167EE" w14:textId="77777777" w:rsidR="00A830F8" w:rsidRPr="00CA2983" w:rsidRDefault="00A830F8">
      <w:pPr>
        <w:pStyle w:val="LD10"/>
        <w:rPr>
          <w:rFonts w:ascii="Times New Roman" w:hAnsi="Times New Roman" w:cs="Times New Roman"/>
        </w:rPr>
      </w:pPr>
    </w:p>
    <w:p w14:paraId="17BD1E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old_exc[L_frame+pit_max+L_inter];</w:t>
      </w:r>
    </w:p>
    <w:p w14:paraId="4D39BD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*exc;</w:t>
      </w:r>
    </w:p>
    <w:p w14:paraId="3B33CEFF" w14:textId="77777777" w:rsidR="00A830F8" w:rsidRPr="00CA2983" w:rsidRDefault="00A830F8">
      <w:pPr>
        <w:pStyle w:val="LD10"/>
        <w:rPr>
          <w:rFonts w:ascii="Times New Roman" w:hAnsi="Times New Roman" w:cs="Times New Roman"/>
        </w:rPr>
      </w:pPr>
    </w:p>
    <w:p w14:paraId="4D98DE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Spectral expansion factors */</w:t>
      </w:r>
    </w:p>
    <w:p w14:paraId="7CA9752E" w14:textId="77777777" w:rsidR="00A830F8" w:rsidRPr="00CA2983" w:rsidRDefault="00A830F8">
      <w:pPr>
        <w:pStyle w:val="LD10"/>
        <w:rPr>
          <w:rFonts w:ascii="Times New Roman" w:hAnsi="Times New Roman" w:cs="Times New Roman"/>
        </w:rPr>
      </w:pPr>
    </w:p>
    <w:p w14:paraId="0C0163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F_gamma3[p];</w:t>
      </w:r>
    </w:p>
    <w:p w14:paraId="2C5F17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F_gamma4[p];</w:t>
      </w:r>
    </w:p>
    <w:p w14:paraId="57109E88" w14:textId="77777777" w:rsidR="00A830F8" w:rsidRPr="00CA2983" w:rsidRDefault="00A830F8">
      <w:pPr>
        <w:pStyle w:val="LD10"/>
        <w:rPr>
          <w:rFonts w:ascii="Times New Roman" w:hAnsi="Times New Roman" w:cs="Times New Roman"/>
        </w:rPr>
      </w:pPr>
    </w:p>
    <w:p w14:paraId="339EAD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Lsp (Line spectral pairs in the cosine domain) */</w:t>
      </w:r>
    </w:p>
    <w:p w14:paraId="696E6A9B" w14:textId="77777777" w:rsidR="00A830F8" w:rsidRPr="00CA2983" w:rsidRDefault="00A830F8">
      <w:pPr>
        <w:pStyle w:val="LD10"/>
        <w:rPr>
          <w:rFonts w:ascii="Times New Roman" w:hAnsi="Times New Roman" w:cs="Times New Roman"/>
        </w:rPr>
      </w:pPr>
    </w:p>
    <w:p w14:paraId="4BFCAC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lspold[p]={</w:t>
      </w:r>
    </w:p>
    <w:p w14:paraId="37775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30000, 26000, 21000, 15000, 8000, 0,</w:t>
      </w:r>
    </w:p>
    <w:p w14:paraId="78DE95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-8000,-15000,-21000,</w:t>
      </w:r>
    </w:p>
    <w:p w14:paraId="0E29D7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-26000};</w:t>
      </w:r>
    </w:p>
    <w:p w14:paraId="763090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lspnew[p];</w:t>
      </w:r>
    </w:p>
    <w:p w14:paraId="4021461E" w14:textId="77777777" w:rsidR="00A830F8" w:rsidRPr="00CA2983" w:rsidRDefault="00A830F8">
      <w:pPr>
        <w:pStyle w:val="LD10"/>
        <w:rPr>
          <w:rFonts w:ascii="Times New Roman" w:hAnsi="Times New Roman" w:cs="Times New Roman"/>
        </w:rPr>
      </w:pPr>
    </w:p>
    <w:p w14:paraId="578BC0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 Initial lsp values used after each time */</w:t>
      </w:r>
    </w:p>
    <w:p w14:paraId="27629D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 reset is executed */</w:t>
      </w:r>
    </w:p>
    <w:p w14:paraId="0D356175" w14:textId="77777777" w:rsidR="00A830F8" w:rsidRPr="00CA2983" w:rsidRDefault="00A830F8">
      <w:pPr>
        <w:pStyle w:val="LD10"/>
        <w:rPr>
          <w:rFonts w:ascii="Times New Roman" w:hAnsi="Times New Roman" w:cs="Times New Roman"/>
        </w:rPr>
      </w:pPr>
    </w:p>
    <w:p w14:paraId="53E874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lspold_init[p]={</w:t>
      </w:r>
    </w:p>
    <w:p w14:paraId="17C0EF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30000, 26000, 21000, 15000, 8000, 0,</w:t>
      </w:r>
    </w:p>
    <w:p w14:paraId="5F9DC9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-8000,-15000,-21000,-26000};</w:t>
      </w:r>
    </w:p>
    <w:p w14:paraId="4354F3BA" w14:textId="77777777" w:rsidR="00A830F8" w:rsidRPr="00CA2983" w:rsidRDefault="00A830F8">
      <w:pPr>
        <w:pStyle w:val="LD10"/>
        <w:rPr>
          <w:rFonts w:ascii="Times New Roman" w:hAnsi="Times New Roman" w:cs="Times New Roman"/>
        </w:rPr>
      </w:pPr>
    </w:p>
    <w:p w14:paraId="2D1710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Filter's memory */</w:t>
      </w:r>
    </w:p>
    <w:p w14:paraId="68DBD245" w14:textId="77777777" w:rsidR="00A830F8" w:rsidRPr="00CA2983" w:rsidRDefault="00A830F8">
      <w:pPr>
        <w:pStyle w:val="LD10"/>
        <w:rPr>
          <w:rFonts w:ascii="Times New Roman" w:hAnsi="Times New Roman" w:cs="Times New Roman"/>
        </w:rPr>
      </w:pPr>
    </w:p>
    <w:p w14:paraId="541E7F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mem_syn[p];</w:t>
      </w:r>
    </w:p>
    <w:p w14:paraId="30FC00D7" w14:textId="77777777" w:rsidR="00A830F8" w:rsidRPr="00CA2983" w:rsidRDefault="00A830F8">
      <w:pPr>
        <w:pStyle w:val="LD10"/>
        <w:rPr>
          <w:rFonts w:ascii="Times New Roman" w:hAnsi="Times New Roman" w:cs="Times New Roman"/>
        </w:rPr>
      </w:pPr>
    </w:p>
    <w:p w14:paraId="4EB915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Default parameters */</w:t>
      </w:r>
    </w:p>
    <w:p w14:paraId="2D681D49" w14:textId="77777777" w:rsidR="00A830F8" w:rsidRPr="00CA2983" w:rsidRDefault="00A830F8">
      <w:pPr>
        <w:pStyle w:val="LD10"/>
        <w:rPr>
          <w:rFonts w:ascii="Times New Roman" w:hAnsi="Times New Roman" w:cs="Times New Roman"/>
        </w:rPr>
      </w:pPr>
    </w:p>
    <w:p w14:paraId="0E3843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old_parm[parm_size], old_T0;</w:t>
      </w:r>
    </w:p>
    <w:p w14:paraId="1F7E7DA4" w14:textId="77777777" w:rsidR="00A830F8" w:rsidRPr="00CA2983" w:rsidRDefault="00A830F8">
      <w:pPr>
        <w:pStyle w:val="LD10"/>
        <w:rPr>
          <w:rFonts w:ascii="Times New Roman" w:hAnsi="Times New Roman" w:cs="Times New Roman"/>
        </w:rPr>
      </w:pPr>
    </w:p>
    <w:p w14:paraId="52A6D1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Global definition */</w:t>
      </w:r>
    </w:p>
    <w:p w14:paraId="64BC0135" w14:textId="77777777" w:rsidR="00A830F8" w:rsidRPr="00CA2983" w:rsidRDefault="00A830F8">
      <w:pPr>
        <w:pStyle w:val="LD10"/>
        <w:rPr>
          <w:rFonts w:ascii="Times New Roman" w:hAnsi="Times New Roman" w:cs="Times New Roman"/>
        </w:rPr>
      </w:pPr>
    </w:p>
    <w:p w14:paraId="1B872F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last_ener_cod;</w:t>
      </w:r>
    </w:p>
    <w:p w14:paraId="2C2B06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last_ener_pit;</w:t>
      </w:r>
    </w:p>
    <w:p w14:paraId="09960B56" w14:textId="77777777" w:rsidR="00A830F8" w:rsidRPr="00CA2983" w:rsidRDefault="00A830F8">
      <w:pPr>
        <w:pStyle w:val="LD10"/>
        <w:rPr>
          <w:rFonts w:ascii="Times New Roman" w:hAnsi="Times New Roman" w:cs="Times New Roman"/>
        </w:rPr>
      </w:pPr>
    </w:p>
    <w:p w14:paraId="5C3D875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F7D9E59"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1308756" w14:textId="046C9E1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Init_Decod_Tetra</w:t>
      </w:r>
      <w:r w:rsidRPr="00CA2983">
        <w:rPr>
          <w:rFonts w:ascii="Times New Roman" w:hAnsi="Times New Roman" w:cs="Times New Roman"/>
        </w:rPr>
        <w:fldChar w:fldCharType="begin"/>
      </w:r>
      <w:r w:rsidRPr="00CA2983">
        <w:rPr>
          <w:rFonts w:ascii="Times New Roman" w:hAnsi="Times New Roman" w:cs="Times New Roman"/>
        </w:rPr>
        <w:instrText>xe "Init_Decod_Tetra</w:instrText>
      </w:r>
      <w:r w:rsidRPr="00CA2983">
        <w:rPr>
          <w:rFonts w:ascii="Times New Roman" w:hAnsi="Times New Roman" w:cs="Times New Roman"/>
        </w:rPr>
        <w:tab/>
        <w:instrText>sdec_tet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4DC4C14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0370B1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Initialization of variables for the speech decoder</w:t>
      </w:r>
    </w:p>
    <w:p w14:paraId="2AB0825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084098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46F8C4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664D3F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Init_Decod_Tetra()</w:t>
      </w:r>
    </w:p>
    <w:p w14:paraId="15245452"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DC37A1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F2EEBCA"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061889C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669CE76"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4226FC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8277A0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D80B8EE"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E435542" w14:textId="77777777" w:rsidR="00A830F8" w:rsidRPr="00CA2983" w:rsidRDefault="00A830F8">
      <w:pPr>
        <w:pStyle w:val="LD10"/>
        <w:rPr>
          <w:rFonts w:ascii="Times New Roman" w:hAnsi="Times New Roman" w:cs="Times New Roman"/>
        </w:rPr>
      </w:pPr>
    </w:p>
    <w:p w14:paraId="382A93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Init_Decod_Tetra(void)</w:t>
      </w:r>
    </w:p>
    <w:p w14:paraId="5474FC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70BBE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08868FE1" w14:textId="77777777" w:rsidR="00A830F8" w:rsidRPr="00CA2983" w:rsidRDefault="00A830F8">
      <w:pPr>
        <w:pStyle w:val="LD10"/>
        <w:rPr>
          <w:rFonts w:ascii="Times New Roman" w:hAnsi="Times New Roman" w:cs="Times New Roman"/>
        </w:rPr>
      </w:pPr>
    </w:p>
    <w:p w14:paraId="2D4A63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old_T0 = 60;</w:t>
      </w:r>
    </w:p>
    <w:p w14:paraId="19C80D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i&lt;23; i++)</w:t>
      </w:r>
    </w:p>
    <w:p w14:paraId="2AB103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old_parm[i] = 0;</w:t>
      </w:r>
    </w:p>
    <w:p w14:paraId="63F167DA" w14:textId="77777777" w:rsidR="00A830F8" w:rsidRPr="00CA2983" w:rsidRDefault="00A830F8">
      <w:pPr>
        <w:pStyle w:val="LD10"/>
        <w:rPr>
          <w:rFonts w:ascii="Times New Roman" w:hAnsi="Times New Roman" w:cs="Times New Roman"/>
        </w:rPr>
      </w:pPr>
    </w:p>
    <w:p w14:paraId="3F2A09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Initialize static pointer */</w:t>
      </w:r>
    </w:p>
    <w:p w14:paraId="4ABE8ED7" w14:textId="77777777" w:rsidR="00A830F8" w:rsidRPr="00CA2983" w:rsidRDefault="00A830F8">
      <w:pPr>
        <w:pStyle w:val="LD10"/>
        <w:rPr>
          <w:rFonts w:ascii="Times New Roman" w:hAnsi="Times New Roman" w:cs="Times New Roman"/>
        </w:rPr>
      </w:pPr>
    </w:p>
    <w:p w14:paraId="0B7AB5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    = old_exc + pit_max + L_inter;</w:t>
      </w:r>
    </w:p>
    <w:p w14:paraId="7D97C8EA" w14:textId="77777777" w:rsidR="00A830F8" w:rsidRPr="00CA2983" w:rsidRDefault="00A830F8">
      <w:pPr>
        <w:pStyle w:val="LD10"/>
        <w:rPr>
          <w:rFonts w:ascii="Times New Roman" w:hAnsi="Times New Roman" w:cs="Times New Roman"/>
        </w:rPr>
      </w:pPr>
    </w:p>
    <w:p w14:paraId="4303C5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Initialize global variables */</w:t>
      </w:r>
    </w:p>
    <w:p w14:paraId="02CAE870" w14:textId="77777777" w:rsidR="00A830F8" w:rsidRPr="00CA2983" w:rsidRDefault="00A830F8">
      <w:pPr>
        <w:pStyle w:val="LD10"/>
        <w:rPr>
          <w:rFonts w:ascii="Times New Roman" w:hAnsi="Times New Roman" w:cs="Times New Roman"/>
        </w:rPr>
      </w:pPr>
    </w:p>
    <w:p w14:paraId="3D43BD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last_ener_cod = 0;</w:t>
      </w:r>
    </w:p>
    <w:p w14:paraId="6AD4FB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last_ener_pit = 0;</w:t>
      </w:r>
    </w:p>
    <w:p w14:paraId="07D182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7AB7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Static vectors to zero */</w:t>
      </w:r>
    </w:p>
    <w:p w14:paraId="7DE0B4EC" w14:textId="77777777" w:rsidR="00A830F8" w:rsidRPr="00CA2983" w:rsidRDefault="00A830F8">
      <w:pPr>
        <w:pStyle w:val="LD10"/>
        <w:rPr>
          <w:rFonts w:ascii="Times New Roman" w:hAnsi="Times New Roman" w:cs="Times New Roman"/>
        </w:rPr>
      </w:pPr>
    </w:p>
    <w:p w14:paraId="3089C8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i&lt;pit_max + L_inter; i++)</w:t>
      </w:r>
    </w:p>
    <w:p w14:paraId="30F019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old_exc[i] = 0;</w:t>
      </w:r>
    </w:p>
    <w:p w14:paraId="0619C3E8" w14:textId="77777777" w:rsidR="00A830F8" w:rsidRPr="00CA2983" w:rsidRDefault="00A830F8">
      <w:pPr>
        <w:pStyle w:val="LD10"/>
        <w:rPr>
          <w:rFonts w:ascii="Times New Roman" w:hAnsi="Times New Roman" w:cs="Times New Roman"/>
        </w:rPr>
      </w:pPr>
    </w:p>
    <w:p w14:paraId="257D62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562E98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mem_syn[i] = 0;</w:t>
      </w:r>
    </w:p>
    <w:p w14:paraId="549E28C4" w14:textId="77777777" w:rsidR="00A830F8" w:rsidRPr="00CA2983" w:rsidRDefault="00A830F8">
      <w:pPr>
        <w:pStyle w:val="LD10"/>
        <w:rPr>
          <w:rFonts w:ascii="Times New Roman" w:hAnsi="Times New Roman" w:cs="Times New Roman"/>
        </w:rPr>
      </w:pPr>
    </w:p>
    <w:p w14:paraId="528ECA1C" w14:textId="77777777" w:rsidR="00A830F8" w:rsidRPr="00CA2983" w:rsidRDefault="00A830F8">
      <w:pPr>
        <w:pStyle w:val="LD10"/>
        <w:rPr>
          <w:rFonts w:ascii="Times New Roman" w:hAnsi="Times New Roman" w:cs="Times New Roman"/>
        </w:rPr>
      </w:pPr>
    </w:p>
    <w:p w14:paraId="4AEC65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Initialisation of lsp values for first */</w:t>
      </w:r>
    </w:p>
    <w:p w14:paraId="69EC4A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frame lsp interpolation */</w:t>
      </w:r>
    </w:p>
    <w:p w14:paraId="28EA815A" w14:textId="77777777" w:rsidR="00A830F8" w:rsidRPr="00CA2983" w:rsidRDefault="00A830F8">
      <w:pPr>
        <w:pStyle w:val="LD10"/>
        <w:rPr>
          <w:rFonts w:ascii="Times New Roman" w:hAnsi="Times New Roman" w:cs="Times New Roman"/>
        </w:rPr>
      </w:pPr>
    </w:p>
    <w:p w14:paraId="477121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5A185F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lspold[i] = lspold_init[i];</w:t>
      </w:r>
    </w:p>
    <w:p w14:paraId="7422A502" w14:textId="77777777" w:rsidR="00A830F8" w:rsidRPr="00CA2983" w:rsidRDefault="00A830F8">
      <w:pPr>
        <w:pStyle w:val="LD10"/>
        <w:rPr>
          <w:rFonts w:ascii="Times New Roman" w:hAnsi="Times New Roman" w:cs="Times New Roman"/>
        </w:rPr>
      </w:pPr>
    </w:p>
    <w:p w14:paraId="70212400" w14:textId="77777777" w:rsidR="00A830F8" w:rsidRPr="00CA2983" w:rsidRDefault="00A830F8">
      <w:pPr>
        <w:pStyle w:val="LD10"/>
        <w:rPr>
          <w:rFonts w:ascii="Times New Roman" w:hAnsi="Times New Roman" w:cs="Times New Roman"/>
        </w:rPr>
      </w:pPr>
    </w:p>
    <w:p w14:paraId="426F11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LPC spectral expansion factors */</w:t>
      </w:r>
    </w:p>
    <w:p w14:paraId="3A10A485" w14:textId="77777777" w:rsidR="00A830F8" w:rsidRPr="00CA2983" w:rsidRDefault="00A830F8">
      <w:pPr>
        <w:pStyle w:val="LD10"/>
        <w:rPr>
          <w:rFonts w:ascii="Times New Roman" w:hAnsi="Times New Roman" w:cs="Times New Roman"/>
        </w:rPr>
      </w:pPr>
    </w:p>
    <w:p w14:paraId="2B8444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Fac_Pond(gamma3, F_gamma3);</w:t>
      </w:r>
    </w:p>
    <w:p w14:paraId="0C5244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Fac_Pond(gamma4, F_gamma4);</w:t>
      </w:r>
    </w:p>
    <w:p w14:paraId="4B17CC49" w14:textId="77777777" w:rsidR="00A830F8" w:rsidRPr="00CA2983" w:rsidRDefault="00A830F8">
      <w:pPr>
        <w:pStyle w:val="LD10"/>
        <w:rPr>
          <w:rFonts w:ascii="Times New Roman" w:hAnsi="Times New Roman" w:cs="Times New Roman"/>
        </w:rPr>
      </w:pPr>
    </w:p>
    <w:p w14:paraId="6B04D9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3411FF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1875E22" w14:textId="77777777" w:rsidR="00A830F8" w:rsidRPr="00CA2983" w:rsidRDefault="00A830F8">
      <w:pPr>
        <w:pStyle w:val="LD10"/>
        <w:rPr>
          <w:rFonts w:ascii="Times New Roman" w:hAnsi="Times New Roman" w:cs="Times New Roman"/>
        </w:rPr>
      </w:pPr>
    </w:p>
    <w:p w14:paraId="3133181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031019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3174E75" w14:textId="55F98636"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Decod_Tetra</w:t>
      </w:r>
      <w:r w:rsidRPr="00CA2983">
        <w:rPr>
          <w:rFonts w:ascii="Times New Roman" w:hAnsi="Times New Roman" w:cs="Times New Roman"/>
        </w:rPr>
        <w:fldChar w:fldCharType="begin"/>
      </w:r>
      <w:r w:rsidRPr="00CA2983">
        <w:rPr>
          <w:rFonts w:ascii="Times New Roman" w:hAnsi="Times New Roman" w:cs="Times New Roman"/>
        </w:rPr>
        <w:instrText>xe "Decod_Tetra</w:instrText>
      </w:r>
      <w:r w:rsidRPr="00CA2983">
        <w:rPr>
          <w:rFonts w:ascii="Times New Roman" w:hAnsi="Times New Roman" w:cs="Times New Roman"/>
        </w:rPr>
        <w:tab/>
      </w:r>
      <w:r w:rsidRPr="00CA2983">
        <w:rPr>
          <w:rFonts w:ascii="Times New Roman" w:hAnsi="Times New Roman" w:cs="Times New Roman"/>
        </w:rPr>
        <w:tab/>
        <w:instrText>sdec_tet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7029AC5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9C5EE5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speech decoder function</w:t>
      </w:r>
    </w:p>
    <w:p w14:paraId="0955139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FDE349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A956F4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1DB0DD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Decod_Tetra(parm,synth)</w:t>
      </w:r>
    </w:p>
    <w:p w14:paraId="0BAF1ED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583FE6B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683D4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A7925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49D998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Synthesis parameters</w:t>
      </w:r>
    </w:p>
    <w:p w14:paraId="2D18464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24 * 16 bit-samples</w:t>
      </w:r>
    </w:p>
    <w:p w14:paraId="174C26E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F7C0B2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4C3F43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7BB14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Synthesis</w:t>
      </w:r>
    </w:p>
    <w:p w14:paraId="104DA4F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240 * 16 bit-samples</w:t>
      </w:r>
    </w:p>
    <w:p w14:paraId="0DBEC1A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A18957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C2AAFA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CA06C3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1641A59" w14:textId="77777777" w:rsidR="00A830F8" w:rsidRPr="00CA2983" w:rsidRDefault="00A830F8">
      <w:pPr>
        <w:pStyle w:val="LD10"/>
        <w:rPr>
          <w:rFonts w:ascii="Times New Roman" w:hAnsi="Times New Roman" w:cs="Times New Roman"/>
        </w:rPr>
      </w:pPr>
    </w:p>
    <w:p w14:paraId="0853B4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Decod_Tetra(Word16 parm[], Word16 synth[])</w:t>
      </w:r>
    </w:p>
    <w:p w14:paraId="0E3324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B10A3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LPC coefficients */</w:t>
      </w:r>
    </w:p>
    <w:p w14:paraId="2850F720" w14:textId="77777777" w:rsidR="00A830F8" w:rsidRPr="00CA2983" w:rsidRDefault="00A830F8">
      <w:pPr>
        <w:pStyle w:val="LD10"/>
        <w:rPr>
          <w:rFonts w:ascii="Times New Roman" w:hAnsi="Times New Roman" w:cs="Times New Roman"/>
        </w:rPr>
      </w:pPr>
    </w:p>
    <w:p w14:paraId="452551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A_t[(pp1)*4];</w:t>
      </w:r>
      <w:r w:rsidRPr="00CA2983">
        <w:rPr>
          <w:rFonts w:ascii="Times New Roman" w:hAnsi="Times New Roman" w:cs="Times New Roman"/>
        </w:rPr>
        <w:tab/>
      </w:r>
      <w:r w:rsidRPr="00CA2983">
        <w:rPr>
          <w:rFonts w:ascii="Times New Roman" w:hAnsi="Times New Roman" w:cs="Times New Roman"/>
        </w:rPr>
        <w:tab/>
        <w:t>/* A(z) unquantized for the 4 subframes */</w:t>
      </w:r>
    </w:p>
    <w:p w14:paraId="43A821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Ap3[pp1];</w:t>
      </w:r>
      <w:r w:rsidRPr="00CA2983">
        <w:rPr>
          <w:rFonts w:ascii="Times New Roman" w:hAnsi="Times New Roman" w:cs="Times New Roman"/>
        </w:rPr>
        <w:tab/>
      </w:r>
      <w:r w:rsidRPr="00CA2983">
        <w:rPr>
          <w:rFonts w:ascii="Times New Roman" w:hAnsi="Times New Roman" w:cs="Times New Roman"/>
        </w:rPr>
        <w:tab/>
        <w:t>/* A(z) with spectral expansion         */</w:t>
      </w:r>
    </w:p>
    <w:p w14:paraId="2411C3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Ap4[pp1];</w:t>
      </w:r>
      <w:r w:rsidRPr="00CA2983">
        <w:rPr>
          <w:rFonts w:ascii="Times New Roman" w:hAnsi="Times New Roman" w:cs="Times New Roman"/>
        </w:rPr>
        <w:tab/>
      </w:r>
      <w:r w:rsidRPr="00CA2983">
        <w:rPr>
          <w:rFonts w:ascii="Times New Roman" w:hAnsi="Times New Roman" w:cs="Times New Roman"/>
        </w:rPr>
        <w:tab/>
        <w:t>/* A(z) with spectral expansion         */</w:t>
      </w:r>
    </w:p>
    <w:p w14:paraId="588A2C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Pointer on A_t                       */</w:t>
      </w:r>
    </w:p>
    <w:p w14:paraId="47DC5193" w14:textId="77777777" w:rsidR="00A830F8" w:rsidRPr="00CA2983" w:rsidRDefault="00A830F8">
      <w:pPr>
        <w:pStyle w:val="LD10"/>
        <w:rPr>
          <w:rFonts w:ascii="Times New Roman" w:hAnsi="Times New Roman" w:cs="Times New Roman"/>
        </w:rPr>
      </w:pPr>
    </w:p>
    <w:p w14:paraId="6A3256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Other vectors */</w:t>
      </w:r>
    </w:p>
    <w:p w14:paraId="2824045C" w14:textId="77777777" w:rsidR="00A830F8" w:rsidRPr="00CA2983" w:rsidRDefault="00A830F8">
      <w:pPr>
        <w:pStyle w:val="LD10"/>
        <w:rPr>
          <w:rFonts w:ascii="Times New Roman" w:hAnsi="Times New Roman" w:cs="Times New Roman"/>
        </w:rPr>
      </w:pPr>
    </w:p>
    <w:p w14:paraId="08C803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zero_F[L_subfr+64],  *F;</w:t>
      </w:r>
    </w:p>
    <w:p w14:paraId="7C48B8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code[L_subfr+4];</w:t>
      </w:r>
    </w:p>
    <w:p w14:paraId="0CDB25CD" w14:textId="77777777" w:rsidR="00A830F8" w:rsidRPr="00CA2983" w:rsidRDefault="00A830F8">
      <w:pPr>
        <w:pStyle w:val="LD10"/>
        <w:rPr>
          <w:rFonts w:ascii="Times New Roman" w:hAnsi="Times New Roman" w:cs="Times New Roman"/>
        </w:rPr>
      </w:pPr>
    </w:p>
    <w:p w14:paraId="4E45E3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Scalars */</w:t>
      </w:r>
    </w:p>
    <w:p w14:paraId="6A371C91" w14:textId="77777777" w:rsidR="00A830F8" w:rsidRPr="00CA2983" w:rsidRDefault="00A830F8">
      <w:pPr>
        <w:pStyle w:val="LD10"/>
        <w:rPr>
          <w:rFonts w:ascii="Times New Roman" w:hAnsi="Times New Roman" w:cs="Times New Roman"/>
        </w:rPr>
      </w:pPr>
    </w:p>
    <w:p w14:paraId="5F4FD5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i_subfr;</w:t>
      </w:r>
    </w:p>
    <w:p w14:paraId="14ACF6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T0, T0_min, T0_max, T0_frac;</w:t>
      </w:r>
    </w:p>
    <w:p w14:paraId="4A6D7E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gain_pit, gain_code, index;</w:t>
      </w:r>
    </w:p>
    <w:p w14:paraId="659CF5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sign_code, shift_code;</w:t>
      </w:r>
    </w:p>
    <w:p w14:paraId="518C19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bfi, temp;</w:t>
      </w:r>
    </w:p>
    <w:p w14:paraId="06BDBB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L_temp;</w:t>
      </w:r>
    </w:p>
    <w:p w14:paraId="37D1BF75" w14:textId="77777777" w:rsidR="00A830F8" w:rsidRPr="00CA2983" w:rsidRDefault="00A830F8">
      <w:pPr>
        <w:pStyle w:val="LD10"/>
        <w:rPr>
          <w:rFonts w:ascii="Times New Roman" w:hAnsi="Times New Roman" w:cs="Times New Roman"/>
        </w:rPr>
      </w:pPr>
    </w:p>
    <w:p w14:paraId="04AAC9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Initialization of F */</w:t>
      </w:r>
    </w:p>
    <w:p w14:paraId="26F42C0C" w14:textId="77777777" w:rsidR="00A830F8" w:rsidRPr="00CA2983" w:rsidRDefault="00A830F8">
      <w:pPr>
        <w:pStyle w:val="LD10"/>
        <w:rPr>
          <w:rFonts w:ascii="Times New Roman" w:hAnsi="Times New Roman" w:cs="Times New Roman"/>
        </w:rPr>
      </w:pPr>
    </w:p>
    <w:p w14:paraId="004A8F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&amp;zero_F[64];</w:t>
      </w:r>
    </w:p>
    <w:p w14:paraId="476BD0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i&lt;64; i++)</w:t>
      </w:r>
    </w:p>
    <w:p w14:paraId="0E30BB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zero_F[i] = 0;</w:t>
      </w:r>
    </w:p>
    <w:p w14:paraId="7E90AA16" w14:textId="77777777" w:rsidR="00A830F8" w:rsidRPr="00CA2983" w:rsidRDefault="00A830F8">
      <w:pPr>
        <w:pStyle w:val="LD10"/>
        <w:rPr>
          <w:rFonts w:ascii="Times New Roman" w:hAnsi="Times New Roman" w:cs="Times New Roman"/>
        </w:rPr>
      </w:pPr>
    </w:p>
    <w:p w14:paraId="0ED9FC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bfi */</w:t>
      </w:r>
    </w:p>
    <w:p w14:paraId="5BC763B5" w14:textId="77777777" w:rsidR="00A830F8" w:rsidRPr="00CA2983" w:rsidRDefault="00A830F8">
      <w:pPr>
        <w:pStyle w:val="LD10"/>
        <w:rPr>
          <w:rFonts w:ascii="Times New Roman" w:hAnsi="Times New Roman" w:cs="Times New Roman"/>
        </w:rPr>
      </w:pPr>
    </w:p>
    <w:p w14:paraId="0B490F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bfi = *parm++;</w:t>
      </w:r>
    </w:p>
    <w:p w14:paraId="0CE033BE" w14:textId="77777777" w:rsidR="00A830F8" w:rsidRPr="00CA2983" w:rsidRDefault="00A830F8">
      <w:pPr>
        <w:pStyle w:val="LD10"/>
        <w:rPr>
          <w:rFonts w:ascii="Times New Roman" w:hAnsi="Times New Roman" w:cs="Times New Roman"/>
        </w:rPr>
      </w:pPr>
    </w:p>
    <w:p w14:paraId="102DAD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if(bfi == 0)</w:t>
      </w:r>
    </w:p>
    <w:p w14:paraId="435D71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E7A7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D_Lsp334(&amp;parm[0], lspnew, lspold);</w:t>
      </w:r>
      <w:r w:rsidRPr="00CA2983">
        <w:rPr>
          <w:rFonts w:ascii="Times New Roman" w:hAnsi="Times New Roman" w:cs="Times New Roman"/>
        </w:rPr>
        <w:tab/>
        <w:t>/* lsp decoding   */</w:t>
      </w:r>
    </w:p>
    <w:p w14:paraId="3C0FBC45" w14:textId="77777777" w:rsidR="00A830F8" w:rsidRPr="00CA2983" w:rsidRDefault="00A830F8">
      <w:pPr>
        <w:pStyle w:val="LD10"/>
        <w:rPr>
          <w:rFonts w:ascii="Times New Roman" w:hAnsi="Times New Roman" w:cs="Times New Roman"/>
        </w:rPr>
      </w:pPr>
    </w:p>
    <w:p w14:paraId="42B686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 parm_size; i++)</w:t>
      </w:r>
      <w:r w:rsidRPr="00CA2983">
        <w:rPr>
          <w:rFonts w:ascii="Times New Roman" w:hAnsi="Times New Roman" w:cs="Times New Roman"/>
        </w:rPr>
        <w:tab/>
      </w:r>
      <w:r w:rsidRPr="00CA2983">
        <w:rPr>
          <w:rFonts w:ascii="Times New Roman" w:hAnsi="Times New Roman" w:cs="Times New Roman"/>
        </w:rPr>
        <w:tab/>
        <w:t>/* keep parm[] as old_parm */</w:t>
      </w:r>
    </w:p>
    <w:p w14:paraId="6F5851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old_parm[i] = parm[i];</w:t>
      </w:r>
    </w:p>
    <w:p w14:paraId="2A2DAC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54BA6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241DD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EC5B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i&lt;p; i++)</w:t>
      </w:r>
    </w:p>
    <w:p w14:paraId="3D7F9F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lspnew[i] = lspold[i];</w:t>
      </w:r>
    </w:p>
    <w:p w14:paraId="640AABCF" w14:textId="77777777" w:rsidR="00A830F8" w:rsidRPr="00CA2983" w:rsidRDefault="00A830F8">
      <w:pPr>
        <w:pStyle w:val="LD10"/>
        <w:rPr>
          <w:rFonts w:ascii="Times New Roman" w:hAnsi="Times New Roman" w:cs="Times New Roman"/>
        </w:rPr>
      </w:pPr>
    </w:p>
    <w:p w14:paraId="086E06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 parm_size; i++)</w:t>
      </w:r>
      <w:r w:rsidRPr="00CA2983">
        <w:rPr>
          <w:rFonts w:ascii="Times New Roman" w:hAnsi="Times New Roman" w:cs="Times New Roman"/>
        </w:rPr>
        <w:tab/>
      </w:r>
      <w:r w:rsidRPr="00CA2983">
        <w:rPr>
          <w:rFonts w:ascii="Times New Roman" w:hAnsi="Times New Roman" w:cs="Times New Roman"/>
        </w:rPr>
        <w:tab/>
        <w:t>/* use old parm[] */</w:t>
      </w:r>
    </w:p>
    <w:p w14:paraId="000DA7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parm[i] = old_parm[i];</w:t>
      </w:r>
    </w:p>
    <w:p w14:paraId="26EF9D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18249ED" w14:textId="77777777" w:rsidR="00A830F8" w:rsidRPr="00CA2983" w:rsidRDefault="00A830F8">
      <w:pPr>
        <w:pStyle w:val="LD10"/>
        <w:rPr>
          <w:rFonts w:ascii="Times New Roman" w:hAnsi="Times New Roman" w:cs="Times New Roman"/>
        </w:rPr>
      </w:pPr>
    </w:p>
    <w:p w14:paraId="0E5AE5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parm += 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Advance synthesis parameters pointer */</w:t>
      </w:r>
    </w:p>
    <w:p w14:paraId="501FBE97" w14:textId="77777777" w:rsidR="00A830F8" w:rsidRPr="00CA2983" w:rsidRDefault="00A830F8">
      <w:pPr>
        <w:pStyle w:val="LD10"/>
        <w:rPr>
          <w:rFonts w:ascii="Times New Roman" w:hAnsi="Times New Roman" w:cs="Times New Roman"/>
        </w:rPr>
      </w:pPr>
    </w:p>
    <w:p w14:paraId="6CDF91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Interpolation of LPC for the 4 subframes */</w:t>
      </w:r>
    </w:p>
    <w:p w14:paraId="57E580FA" w14:textId="77777777" w:rsidR="00A830F8" w:rsidRPr="00CA2983" w:rsidRDefault="00A830F8">
      <w:pPr>
        <w:pStyle w:val="LD10"/>
        <w:rPr>
          <w:rFonts w:ascii="Times New Roman" w:hAnsi="Times New Roman" w:cs="Times New Roman"/>
        </w:rPr>
      </w:pPr>
    </w:p>
    <w:p w14:paraId="1A91E7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Int_Lpc4(lspold,   lspnew,   A_t);</w:t>
      </w:r>
    </w:p>
    <w:p w14:paraId="6A79CCF9" w14:textId="77777777" w:rsidR="00A830F8" w:rsidRPr="00CA2983" w:rsidRDefault="00A830F8">
      <w:pPr>
        <w:pStyle w:val="LD10"/>
        <w:rPr>
          <w:rFonts w:ascii="Times New Roman" w:hAnsi="Times New Roman" w:cs="Times New Roman"/>
        </w:rPr>
      </w:pPr>
    </w:p>
    <w:p w14:paraId="5DB960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update the LSPs for the next frame */</w:t>
      </w:r>
    </w:p>
    <w:p w14:paraId="2BBE75C3" w14:textId="77777777" w:rsidR="00A830F8" w:rsidRPr="00CA2983" w:rsidRDefault="00A830F8">
      <w:pPr>
        <w:pStyle w:val="LD10"/>
        <w:rPr>
          <w:rFonts w:ascii="Times New Roman" w:hAnsi="Times New Roman" w:cs="Times New Roman"/>
        </w:rPr>
      </w:pPr>
    </w:p>
    <w:p w14:paraId="44B874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 i++)</w:t>
      </w:r>
    </w:p>
    <w:p w14:paraId="734942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lspold[i]   = lspnew[i];</w:t>
      </w:r>
    </w:p>
    <w:p w14:paraId="5C8768A1" w14:textId="77777777" w:rsidR="00A830F8" w:rsidRPr="00CA2983" w:rsidRDefault="00A830F8">
      <w:pPr>
        <w:pStyle w:val="LD10"/>
        <w:rPr>
          <w:rFonts w:ascii="Times New Roman" w:hAnsi="Times New Roman" w:cs="Times New Roman"/>
        </w:rPr>
      </w:pPr>
    </w:p>
    <w:p w14:paraId="51C5D8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E0FBB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Loop for every subframe in the analysis frame                 *</w:t>
      </w:r>
    </w:p>
    <w:p w14:paraId="2CA894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A5463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subframe size is L_subfr and the loop is repeated L_frame/L_subfr  *</w:t>
      </w:r>
    </w:p>
    <w:p w14:paraId="7270C6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times                                                                 *</w:t>
      </w:r>
    </w:p>
    <w:p w14:paraId="6B7BE9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decode the pitch delay                                           *</w:t>
      </w:r>
    </w:p>
    <w:p w14:paraId="0BA970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decode algebraic code                                            *</w:t>
      </w:r>
    </w:p>
    <w:p w14:paraId="7E46BB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decode pitch and codebook gains                                  *</w:t>
      </w:r>
    </w:p>
    <w:p w14:paraId="7A8E43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excitation and compute synthesis speech                 *</w:t>
      </w:r>
    </w:p>
    <w:p w14:paraId="3EAF8E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00863DD" w14:textId="77777777" w:rsidR="00A830F8" w:rsidRPr="00CA2983" w:rsidRDefault="00A830F8">
      <w:pPr>
        <w:pStyle w:val="LD10"/>
        <w:rPr>
          <w:rFonts w:ascii="Times New Roman" w:hAnsi="Times New Roman" w:cs="Times New Roman"/>
        </w:rPr>
      </w:pPr>
    </w:p>
    <w:p w14:paraId="0CEBFC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 = A_t;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pointer to interpolated LPC parameters */</w:t>
      </w:r>
    </w:p>
    <w:p w14:paraId="543879D0" w14:textId="77777777" w:rsidR="00A830F8" w:rsidRPr="00CA2983" w:rsidRDefault="00A830F8">
      <w:pPr>
        <w:pStyle w:val="LD10"/>
        <w:rPr>
          <w:rFonts w:ascii="Times New Roman" w:hAnsi="Times New Roman" w:cs="Times New Roman"/>
        </w:rPr>
      </w:pPr>
    </w:p>
    <w:p w14:paraId="15A60F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(i_subfr = 0; i_subfr &lt; L_frame; i_subfr += L_subfr)</w:t>
      </w:r>
    </w:p>
    <w:p w14:paraId="1EB18E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CB441CE" w14:textId="77777777" w:rsidR="00A830F8" w:rsidRPr="00CA2983" w:rsidRDefault="00A830F8">
      <w:pPr>
        <w:pStyle w:val="LD10"/>
        <w:rPr>
          <w:rFonts w:ascii="Times New Roman" w:hAnsi="Times New Roman" w:cs="Times New Roman"/>
        </w:rPr>
      </w:pPr>
    </w:p>
    <w:p w14:paraId="4A4D40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*parm++;</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pitch index */</w:t>
      </w:r>
    </w:p>
    <w:p w14:paraId="10C34337" w14:textId="77777777" w:rsidR="00A830F8" w:rsidRPr="00CA2983" w:rsidRDefault="00A830F8">
      <w:pPr>
        <w:pStyle w:val="LD10"/>
        <w:rPr>
          <w:rFonts w:ascii="Times New Roman" w:hAnsi="Times New Roman" w:cs="Times New Roman"/>
        </w:rPr>
      </w:pPr>
    </w:p>
    <w:p w14:paraId="2DF660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(i_subfr == 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if first subframe */</w:t>
      </w:r>
    </w:p>
    <w:p w14:paraId="5FEF98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5A7AA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(bfi == 0)</w:t>
      </w:r>
    </w:p>
    <w:p w14:paraId="0C352F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if bfi == 0 decode pitch */</w:t>
      </w:r>
    </w:p>
    <w:p w14:paraId="6F7ECB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(index &lt; 197)</w:t>
      </w:r>
    </w:p>
    <w:p w14:paraId="6E5228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0F4DE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 = (index+2)/3 + 19; T0_frac = index - T0*3 + 58; */</w:t>
      </w:r>
    </w:p>
    <w:p w14:paraId="2CF66F03" w14:textId="77777777" w:rsidR="00A830F8" w:rsidRPr="00CA2983" w:rsidRDefault="00A830F8">
      <w:pPr>
        <w:pStyle w:val="LD10"/>
        <w:rPr>
          <w:rFonts w:ascii="Times New Roman" w:hAnsi="Times New Roman" w:cs="Times New Roman"/>
        </w:rPr>
      </w:pPr>
    </w:p>
    <w:p w14:paraId="050D8F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add(index, (Word16)2);</w:t>
      </w:r>
    </w:p>
    <w:p w14:paraId="7458FA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mult(i, (Word16)10923);</w:t>
      </w:r>
      <w:r w:rsidRPr="00CA2983">
        <w:rPr>
          <w:rFonts w:ascii="Times New Roman" w:hAnsi="Times New Roman" w:cs="Times New Roman"/>
        </w:rPr>
        <w:tab/>
        <w:t>/* 10923 = 1/3 in Q15 */</w:t>
      </w:r>
    </w:p>
    <w:p w14:paraId="1495BA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add(i, (Word16)19);</w:t>
      </w:r>
    </w:p>
    <w:p w14:paraId="4F0E900F" w14:textId="77777777" w:rsidR="00A830F8" w:rsidRPr="00CA2983" w:rsidRDefault="00A830F8">
      <w:pPr>
        <w:pStyle w:val="LD10"/>
        <w:rPr>
          <w:rFonts w:ascii="Times New Roman" w:hAnsi="Times New Roman" w:cs="Times New Roman"/>
        </w:rPr>
      </w:pPr>
    </w:p>
    <w:p w14:paraId="7CB970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add(T0, add(T0, T0) );</w:t>
      </w:r>
      <w:r w:rsidRPr="00CA2983">
        <w:rPr>
          <w:rFonts w:ascii="Times New Roman" w:hAnsi="Times New Roman" w:cs="Times New Roman"/>
        </w:rPr>
        <w:tab/>
        <w:t>/* T0*3 */</w:t>
      </w:r>
    </w:p>
    <w:p w14:paraId="711A21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sub((Word16)58, (Word16)i);</w:t>
      </w:r>
    </w:p>
    <w:p w14:paraId="127B25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T0_frac = add(index, (Word16)i);</w:t>
      </w:r>
    </w:p>
    <w:p w14:paraId="1960BD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493F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282654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18CE6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sub(index, (Word16)112);</w:t>
      </w:r>
    </w:p>
    <w:p w14:paraId="757BEC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T0_frac = 0;</w:t>
      </w:r>
    </w:p>
    <w:p w14:paraId="2E2AB5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78DFC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D0B52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 bfi == 1 */</w:t>
      </w:r>
    </w:p>
    <w:p w14:paraId="166888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4347E4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old_T0;</w:t>
      </w:r>
    </w:p>
    <w:p w14:paraId="382115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T0_frac = 0;</w:t>
      </w:r>
    </w:p>
    <w:p w14:paraId="685567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6B86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B22E1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find T0_min and T0_max for other subframes */</w:t>
      </w:r>
    </w:p>
    <w:p w14:paraId="143D2A73" w14:textId="77777777" w:rsidR="00A830F8" w:rsidRPr="00CA2983" w:rsidRDefault="00A830F8">
      <w:pPr>
        <w:pStyle w:val="LD10"/>
        <w:rPr>
          <w:rFonts w:ascii="Times New Roman" w:hAnsi="Times New Roman" w:cs="Times New Roman"/>
        </w:rPr>
      </w:pPr>
    </w:p>
    <w:p w14:paraId="099241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 (Word16)5);</w:t>
      </w:r>
    </w:p>
    <w:p w14:paraId="4AE260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(T0_min &lt; pit_min) T0_min = pit_min;</w:t>
      </w:r>
    </w:p>
    <w:p w14:paraId="699C24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add(T0_min, (Word16)9);</w:t>
      </w:r>
    </w:p>
    <w:p w14:paraId="262D55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(T0_max &gt; pit_max)</w:t>
      </w:r>
    </w:p>
    <w:p w14:paraId="34348C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EF7B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T0_max = pit_max;</w:t>
      </w:r>
    </w:p>
    <w:p w14:paraId="245108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T0_min = sub(T0_max, (Word16)9);</w:t>
      </w:r>
    </w:p>
    <w:p w14:paraId="53CB81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12894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CE2B3A0" w14:textId="77777777" w:rsidR="00A830F8" w:rsidRPr="00CA2983" w:rsidRDefault="00A830F8">
      <w:pPr>
        <w:pStyle w:val="LD10"/>
        <w:rPr>
          <w:rFonts w:ascii="Times New Roman" w:hAnsi="Times New Roman" w:cs="Times New Roman"/>
        </w:rPr>
      </w:pPr>
    </w:p>
    <w:p w14:paraId="3011F1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 other subframes */</w:t>
      </w:r>
    </w:p>
    <w:p w14:paraId="3B76BFF5" w14:textId="77777777" w:rsidR="00A830F8" w:rsidRPr="00CA2983" w:rsidRDefault="00A830F8">
      <w:pPr>
        <w:pStyle w:val="LD10"/>
        <w:rPr>
          <w:rFonts w:ascii="Times New Roman" w:hAnsi="Times New Roman" w:cs="Times New Roman"/>
        </w:rPr>
      </w:pPr>
    </w:p>
    <w:p w14:paraId="55AEFC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51808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(bfi == 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if bfi == 0 decode pitch */</w:t>
      </w:r>
    </w:p>
    <w:p w14:paraId="76020A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768C6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 = (index+2)/3 - 1 + T0_min; */</w:t>
      </w:r>
    </w:p>
    <w:p w14:paraId="1986098E" w14:textId="77777777" w:rsidR="00A830F8" w:rsidRPr="00CA2983" w:rsidRDefault="00A830F8">
      <w:pPr>
        <w:pStyle w:val="LD10"/>
        <w:rPr>
          <w:rFonts w:ascii="Times New Roman" w:hAnsi="Times New Roman" w:cs="Times New Roman"/>
        </w:rPr>
      </w:pPr>
    </w:p>
    <w:p w14:paraId="462942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add(index, (Word16)2);</w:t>
      </w:r>
    </w:p>
    <w:p w14:paraId="37D913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mult(i, (Word16)10923);</w:t>
      </w:r>
      <w:r w:rsidRPr="00CA2983">
        <w:rPr>
          <w:rFonts w:ascii="Times New Roman" w:hAnsi="Times New Roman" w:cs="Times New Roman"/>
        </w:rPr>
        <w:tab/>
        <w:t>/* 10923 = 1/3 in Q15 */</w:t>
      </w:r>
    </w:p>
    <w:p w14:paraId="1DE0D4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sub(i, (Word16)1);</w:t>
      </w:r>
    </w:p>
    <w:p w14:paraId="554471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add(T0_min, i);</w:t>
      </w:r>
    </w:p>
    <w:p w14:paraId="3DBEC2B9" w14:textId="77777777" w:rsidR="00A830F8" w:rsidRPr="00CA2983" w:rsidRDefault="00A830F8">
      <w:pPr>
        <w:pStyle w:val="LD10"/>
        <w:rPr>
          <w:rFonts w:ascii="Times New Roman" w:hAnsi="Times New Roman" w:cs="Times New Roman"/>
        </w:rPr>
      </w:pPr>
    </w:p>
    <w:p w14:paraId="5A4112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T0_frac = index - 2 - i*3; */</w:t>
      </w:r>
    </w:p>
    <w:p w14:paraId="0D678DFB" w14:textId="77777777" w:rsidR="00A830F8" w:rsidRPr="00CA2983" w:rsidRDefault="00A830F8">
      <w:pPr>
        <w:pStyle w:val="LD10"/>
        <w:rPr>
          <w:rFonts w:ascii="Times New Roman" w:hAnsi="Times New Roman" w:cs="Times New Roman"/>
        </w:rPr>
      </w:pPr>
    </w:p>
    <w:p w14:paraId="58BE9B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 = add(i, add(i,i) );</w:t>
      </w:r>
      <w:r w:rsidRPr="00CA2983">
        <w:rPr>
          <w:rFonts w:ascii="Times New Roman" w:hAnsi="Times New Roman" w:cs="Times New Roman"/>
        </w:rPr>
        <w:tab/>
      </w:r>
      <w:r w:rsidRPr="00CA2983">
        <w:rPr>
          <w:rFonts w:ascii="Times New Roman" w:hAnsi="Times New Roman" w:cs="Times New Roman"/>
        </w:rPr>
        <w:tab/>
        <w:t>/* i*3 */</w:t>
      </w:r>
    </w:p>
    <w:p w14:paraId="2365CB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T0_frac = sub( index , add(i, (Word16)2) );</w:t>
      </w:r>
    </w:p>
    <w:p w14:paraId="132AAD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74824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5AF993A" w14:textId="77777777" w:rsidR="00A830F8" w:rsidRPr="00CA2983" w:rsidRDefault="00A830F8">
      <w:pPr>
        <w:pStyle w:val="LD10"/>
        <w:rPr>
          <w:rFonts w:ascii="Times New Roman" w:hAnsi="Times New Roman" w:cs="Times New Roman"/>
        </w:rPr>
      </w:pPr>
    </w:p>
    <w:p w14:paraId="4C963C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88EE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adaptive codebook vector.            *</w:t>
      </w:r>
    </w:p>
    <w:p w14:paraId="323EBC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BDE5F31" w14:textId="77777777" w:rsidR="00A830F8" w:rsidRPr="00CA2983" w:rsidRDefault="00A830F8">
      <w:pPr>
        <w:pStyle w:val="LD10"/>
        <w:rPr>
          <w:rFonts w:ascii="Times New Roman" w:hAnsi="Times New Roman" w:cs="Times New Roman"/>
        </w:rPr>
      </w:pPr>
    </w:p>
    <w:p w14:paraId="0CF696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Pred_Lt(&amp;exc[i_subfr], T0, T0_frac, L_subfr);</w:t>
      </w:r>
    </w:p>
    <w:p w14:paraId="6AF09DA0" w14:textId="77777777" w:rsidR="00A830F8" w:rsidRPr="00CA2983" w:rsidRDefault="00A830F8">
      <w:pPr>
        <w:pStyle w:val="LD10"/>
        <w:rPr>
          <w:rFonts w:ascii="Times New Roman" w:hAnsi="Times New Roman" w:cs="Times New Roman"/>
        </w:rPr>
      </w:pPr>
    </w:p>
    <w:p w14:paraId="2BDBEF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9000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Compute noise filter F[].                         *</w:t>
      </w:r>
    </w:p>
    <w:p w14:paraId="42770C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Decode codebook sign and index.                   *</w:t>
      </w:r>
    </w:p>
    <w:p w14:paraId="6C19C7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algebraic codeword.                      *</w:t>
      </w:r>
    </w:p>
    <w:p w14:paraId="340FED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21F0900" w14:textId="77777777" w:rsidR="00A830F8" w:rsidRPr="00CA2983" w:rsidRDefault="00A830F8">
      <w:pPr>
        <w:pStyle w:val="LD10"/>
        <w:rPr>
          <w:rFonts w:ascii="Times New Roman" w:hAnsi="Times New Roman" w:cs="Times New Roman"/>
        </w:rPr>
      </w:pPr>
    </w:p>
    <w:p w14:paraId="5BA933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 F_gamma3, Ap3);</w:t>
      </w:r>
    </w:p>
    <w:p w14:paraId="05276C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Pond_Ai(A, F_gamma4, Ap4);</w:t>
      </w:r>
    </w:p>
    <w:p w14:paraId="546F3E9D" w14:textId="77777777" w:rsidR="00A830F8" w:rsidRPr="00CA2983" w:rsidRDefault="00A830F8">
      <w:pPr>
        <w:pStyle w:val="LD10"/>
        <w:rPr>
          <w:rFonts w:ascii="Times New Roman" w:hAnsi="Times New Roman" w:cs="Times New Roman"/>
        </w:rPr>
      </w:pPr>
    </w:p>
    <w:p w14:paraId="4AC1F5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p;      i++) F[i] = Ap3[i];</w:t>
      </w:r>
    </w:p>
    <w:p w14:paraId="0DF657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pp1; i &lt; L_subfr; i++) F[i] = 0;</w:t>
      </w:r>
    </w:p>
    <w:p w14:paraId="3E8F4552" w14:textId="77777777" w:rsidR="00A830F8" w:rsidRPr="00CA2983" w:rsidRDefault="00A830F8">
      <w:pPr>
        <w:pStyle w:val="LD10"/>
        <w:rPr>
          <w:rFonts w:ascii="Times New Roman" w:hAnsi="Times New Roman" w:cs="Times New Roman"/>
        </w:rPr>
      </w:pPr>
    </w:p>
    <w:p w14:paraId="196325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Syn_Filt(Ap4, F, F, L_subfr, &amp;F[pp1], (Word16)0);</w:t>
      </w:r>
    </w:p>
    <w:p w14:paraId="0BAACFE6" w14:textId="77777777" w:rsidR="00A830F8" w:rsidRPr="00CA2983" w:rsidRDefault="00A830F8">
      <w:pPr>
        <w:pStyle w:val="LD10"/>
        <w:rPr>
          <w:rFonts w:ascii="Times New Roman" w:hAnsi="Times New Roman" w:cs="Times New Roman"/>
        </w:rPr>
      </w:pPr>
    </w:p>
    <w:p w14:paraId="32F66C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Introduce pitch contribution with fixed gain of 0.8 to F[] */</w:t>
      </w:r>
    </w:p>
    <w:p w14:paraId="329BB265" w14:textId="77777777" w:rsidR="00A830F8" w:rsidRPr="00CA2983" w:rsidRDefault="00A830F8">
      <w:pPr>
        <w:pStyle w:val="LD10"/>
        <w:rPr>
          <w:rFonts w:ascii="Times New Roman" w:hAnsi="Times New Roman" w:cs="Times New Roman"/>
        </w:rPr>
      </w:pPr>
    </w:p>
    <w:p w14:paraId="1A17A2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T0; i &lt; L_subfr; i++)</w:t>
      </w:r>
    </w:p>
    <w:p w14:paraId="17C9E7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7C99D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mult(F[i-T0], (Word16)26216);</w:t>
      </w:r>
    </w:p>
    <w:p w14:paraId="4CA1C1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F[i] = add(F[i], temp);</w:t>
      </w:r>
    </w:p>
    <w:p w14:paraId="749913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9DACAF" w14:textId="77777777" w:rsidR="00A830F8" w:rsidRPr="00CA2983" w:rsidRDefault="00A830F8">
      <w:pPr>
        <w:pStyle w:val="LD10"/>
        <w:rPr>
          <w:rFonts w:ascii="Times New Roman" w:hAnsi="Times New Roman" w:cs="Times New Roman"/>
        </w:rPr>
      </w:pPr>
    </w:p>
    <w:p w14:paraId="4EF683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*parm++;</w:t>
      </w:r>
    </w:p>
    <w:p w14:paraId="62283B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sign_code  = *parm++;</w:t>
      </w:r>
    </w:p>
    <w:p w14:paraId="3C79E2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shift_code = *parm++;</w:t>
      </w:r>
    </w:p>
    <w:p w14:paraId="2AE5F90A" w14:textId="77777777" w:rsidR="00A830F8" w:rsidRPr="00CA2983" w:rsidRDefault="00A830F8">
      <w:pPr>
        <w:pStyle w:val="LD10"/>
        <w:rPr>
          <w:rFonts w:ascii="Times New Roman" w:hAnsi="Times New Roman" w:cs="Times New Roman"/>
        </w:rPr>
      </w:pPr>
    </w:p>
    <w:p w14:paraId="538FCC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D_D4i60(index, sign_code, shift_code, F, code);</w:t>
      </w:r>
    </w:p>
    <w:p w14:paraId="4EABCC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FDA11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5BDE47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Decode pitch and codebook gains.              *</w:t>
      </w:r>
    </w:p>
    <w:p w14:paraId="795A5D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C6B146" w14:textId="77777777" w:rsidR="00A830F8" w:rsidRPr="00CA2983" w:rsidRDefault="00A830F8">
      <w:pPr>
        <w:pStyle w:val="LD10"/>
        <w:rPr>
          <w:rFonts w:ascii="Times New Roman" w:hAnsi="Times New Roman" w:cs="Times New Roman"/>
        </w:rPr>
      </w:pPr>
    </w:p>
    <w:p w14:paraId="538B7E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*parm++;        /* index of energy VQ */</w:t>
      </w:r>
    </w:p>
    <w:p w14:paraId="2980FDEC" w14:textId="77777777" w:rsidR="00A830F8" w:rsidRPr="00CA2983" w:rsidRDefault="00A830F8">
      <w:pPr>
        <w:pStyle w:val="LD10"/>
        <w:rPr>
          <w:rFonts w:ascii="Times New Roman" w:hAnsi="Times New Roman" w:cs="Times New Roman"/>
        </w:rPr>
      </w:pPr>
    </w:p>
    <w:p w14:paraId="5499FF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Dec_Ener(index,bfi,A,&amp;exc[i_subfr],code, L_subfr, &amp;gain_pit, &amp;gain_code);</w:t>
      </w:r>
    </w:p>
    <w:p w14:paraId="32DE72C1" w14:textId="77777777" w:rsidR="00A830F8" w:rsidRPr="00CA2983" w:rsidRDefault="00A830F8">
      <w:pPr>
        <w:pStyle w:val="LD10"/>
        <w:rPr>
          <w:rFonts w:ascii="Times New Roman" w:hAnsi="Times New Roman" w:cs="Times New Roman"/>
        </w:rPr>
      </w:pPr>
    </w:p>
    <w:p w14:paraId="1AE52C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D7FC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the total excitation.                          *</w:t>
      </w:r>
    </w:p>
    <w:p w14:paraId="4CECD5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Find synthesis speech corresponding to exc[].       *</w:t>
      </w:r>
    </w:p>
    <w:p w14:paraId="34B980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B8FE1B6" w14:textId="77777777" w:rsidR="00A830F8" w:rsidRPr="00CA2983" w:rsidRDefault="00A830F8">
      <w:pPr>
        <w:pStyle w:val="LD10"/>
        <w:rPr>
          <w:rFonts w:ascii="Times New Roman" w:hAnsi="Times New Roman" w:cs="Times New Roman"/>
        </w:rPr>
      </w:pPr>
    </w:p>
    <w:p w14:paraId="69D2F2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L_subfr;  i++)</w:t>
      </w:r>
    </w:p>
    <w:p w14:paraId="5CB7EF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75A48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 = gain_pit*exc[i] + gain_code*code[i]; */</w:t>
      </w:r>
    </w:p>
    <w:p w14:paraId="7D991F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exc[i]  in Q0   gain_pit in Q12               */</w:t>
      </w:r>
    </w:p>
    <w:p w14:paraId="765616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code[i] in Q12  gain_cod in Q0                */</w:t>
      </w:r>
    </w:p>
    <w:p w14:paraId="5F9A7DBE" w14:textId="77777777" w:rsidR="00A830F8" w:rsidRPr="00CA2983" w:rsidRDefault="00A830F8">
      <w:pPr>
        <w:pStyle w:val="LD10"/>
        <w:rPr>
          <w:rFonts w:ascii="Times New Roman" w:hAnsi="Times New Roman" w:cs="Times New Roman"/>
        </w:rPr>
      </w:pPr>
    </w:p>
    <w:p w14:paraId="44D6D8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L_mult0(exc[i+i_subfr], gain_pit);</w:t>
      </w:r>
    </w:p>
    <w:p w14:paraId="014D2C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L_temp = L_mac0(L_temp, code[i], gain_code);</w:t>
      </w:r>
    </w:p>
    <w:p w14:paraId="08BBB3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exc[i+i_subfr] = L_shr_r(L_temp, (Word16)12);</w:t>
      </w:r>
    </w:p>
    <w:p w14:paraId="23F41D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7200FCB" w14:textId="77777777" w:rsidR="00A830F8" w:rsidRPr="00CA2983" w:rsidRDefault="00A830F8">
      <w:pPr>
        <w:pStyle w:val="LD10"/>
        <w:rPr>
          <w:rFonts w:ascii="Times New Roman" w:hAnsi="Times New Roman" w:cs="Times New Roman"/>
        </w:rPr>
      </w:pPr>
    </w:p>
    <w:p w14:paraId="540AD0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 &amp;exc[i_subfr], &amp;synth[i_subfr], L_subfr, mem_syn, (Word16)1);</w:t>
      </w:r>
    </w:p>
    <w:p w14:paraId="3DEBAAF0" w14:textId="77777777" w:rsidR="00A830F8" w:rsidRPr="00CA2983" w:rsidRDefault="00A830F8">
      <w:pPr>
        <w:pStyle w:val="LD10"/>
        <w:rPr>
          <w:rFonts w:ascii="Times New Roman" w:hAnsi="Times New Roman" w:cs="Times New Roman"/>
        </w:rPr>
      </w:pPr>
    </w:p>
    <w:p w14:paraId="150986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  += pp1;    /* interpolated LPC parameters for next subframe */</w:t>
      </w:r>
    </w:p>
    <w:p w14:paraId="29889A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88F2614" w14:textId="77777777" w:rsidR="00A830F8" w:rsidRPr="00CA2983" w:rsidRDefault="00A830F8">
      <w:pPr>
        <w:pStyle w:val="LD10"/>
        <w:rPr>
          <w:rFonts w:ascii="Times New Roman" w:hAnsi="Times New Roman" w:cs="Times New Roman"/>
        </w:rPr>
      </w:pPr>
    </w:p>
    <w:p w14:paraId="26B4D1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1E4DE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Update signal for next frame.                    *</w:t>
      </w:r>
    </w:p>
    <w:p w14:paraId="44439F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-&gt; shift to the left by L_frame  exc[]           *</w:t>
      </w:r>
    </w:p>
    <w:p w14:paraId="71464E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145AFD9" w14:textId="77777777" w:rsidR="00A830F8" w:rsidRPr="00CA2983" w:rsidRDefault="00A830F8">
      <w:pPr>
        <w:pStyle w:val="LD10"/>
        <w:rPr>
          <w:rFonts w:ascii="Times New Roman" w:hAnsi="Times New Roman" w:cs="Times New Roman"/>
        </w:rPr>
      </w:pPr>
    </w:p>
    <w:p w14:paraId="5977DF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i&lt;pit_max+L_inter; i++)</w:t>
      </w:r>
    </w:p>
    <w:p w14:paraId="66CD44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old_exc[i] = old_exc[i+L_frame];</w:t>
      </w:r>
    </w:p>
    <w:p w14:paraId="6BBE0329" w14:textId="77777777" w:rsidR="00A830F8" w:rsidRPr="00CA2983" w:rsidRDefault="00A830F8">
      <w:pPr>
        <w:pStyle w:val="LD10"/>
        <w:rPr>
          <w:rFonts w:ascii="Times New Roman" w:hAnsi="Times New Roman" w:cs="Times New Roman"/>
        </w:rPr>
      </w:pPr>
    </w:p>
    <w:p w14:paraId="738C23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old_T0 = T0;</w:t>
      </w:r>
    </w:p>
    <w:p w14:paraId="6232E78F" w14:textId="77777777" w:rsidR="00A830F8" w:rsidRPr="00CA2983" w:rsidRDefault="00A830F8">
      <w:pPr>
        <w:pStyle w:val="LD10"/>
        <w:rPr>
          <w:rFonts w:ascii="Times New Roman" w:hAnsi="Times New Roman" w:cs="Times New Roman"/>
        </w:rPr>
      </w:pPr>
    </w:p>
    <w:p w14:paraId="55EA47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17D01C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5EF60DD" w14:textId="609EA5C0"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54" w:name="_Toc162012077"/>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.3</w:t>
      </w:r>
      <w:r w:rsidRPr="00CA2983">
        <w:rPr>
          <w:rFonts w:ascii="Times New Roman" w:hAnsi="Times New Roman" w:cs="Times New Roman"/>
        </w:rPr>
        <w:tab/>
        <w:t>Library of Source Coder/Decoder Subroutines</w:t>
      </w:r>
      <w:bookmarkEnd w:id="54"/>
    </w:p>
    <w:p w14:paraId="6B63C251" w14:textId="77777777" w:rsidR="00A830F8" w:rsidRPr="00CA2983" w:rsidRDefault="00A830F8">
      <w:pPr>
        <w:pStyle w:val="WP"/>
        <w:rPr>
          <w:rFonts w:ascii="Times New Roman" w:hAnsi="Times New Roman" w:cs="Times New Roman"/>
        </w:rPr>
      </w:pPr>
    </w:p>
    <w:p w14:paraId="6D229AE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39E7FE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29D292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sub_sc_d.c</w:t>
      </w:r>
      <w:bookmarkStart w:id="55" w:name="sub_sc_d_c"/>
      <w:bookmarkEnd w:id="55"/>
    </w:p>
    <w:p w14:paraId="72411A3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69736F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Source coder/decoder sub-routines used in the </w:t>
      </w:r>
    </w:p>
    <w:p w14:paraId="3223DE1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 speech codec</w:t>
      </w:r>
    </w:p>
    <w:p w14:paraId="250B318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978E65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E292B3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C6C8D4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Bits2prm_Tetra()</w:t>
      </w:r>
    </w:p>
    <w:p w14:paraId="2B7435E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Cal_Rr2()</w:t>
      </w:r>
    </w:p>
    <w:p w14:paraId="2444D4B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Clsp_334()</w:t>
      </w:r>
    </w:p>
    <w:p w14:paraId="7FA0EBE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Dec_Ener()</w:t>
      </w:r>
    </w:p>
    <w:p w14:paraId="5B87206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D4i60_16()</w:t>
      </w:r>
    </w:p>
    <w:p w14:paraId="69F3432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D_D4i60()</w:t>
      </w:r>
    </w:p>
    <w:p w14:paraId="3464BF7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D_Lsp334()</w:t>
      </w:r>
    </w:p>
    <w:p w14:paraId="1811C87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Ener_Qua()</w:t>
      </w:r>
    </w:p>
    <w:p w14:paraId="7D454D3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G_Code()</w:t>
      </w:r>
    </w:p>
    <w:p w14:paraId="66AFD66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G_Pitch()</w:t>
      </w:r>
    </w:p>
    <w:p w14:paraId="02BFFEE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Inter8_M1_3()</w:t>
      </w:r>
    </w:p>
    <w:p w14:paraId="1AA308E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Inter8_1_3()</w:t>
      </w:r>
    </w:p>
    <w:p w14:paraId="7B99AB6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Inter32_M1_3()</w:t>
      </w:r>
    </w:p>
    <w:p w14:paraId="5152BB8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Inter32_1_3()</w:t>
      </w:r>
    </w:p>
    <w:p w14:paraId="6DF1342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Lag_Max()</w:t>
      </w:r>
    </w:p>
    <w:p w14:paraId="5969F37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Norm_Corr()</w:t>
      </w:r>
    </w:p>
    <w:p w14:paraId="50AED50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Pitch_Fr()</w:t>
      </w:r>
    </w:p>
    <w:p w14:paraId="5E30615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Pitch_Ol_Dec()</w:t>
      </w:r>
    </w:p>
    <w:p w14:paraId="011305A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Post_Process()</w:t>
      </w:r>
    </w:p>
    <w:p w14:paraId="51CB756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Pred_Lt()</w:t>
      </w:r>
    </w:p>
    <w:p w14:paraId="05631B8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Pre_Process() (including Init_Pre_Process)</w:t>
      </w:r>
    </w:p>
    <w:p w14:paraId="4623D0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Prm2bits_Tetra()</w:t>
      </w:r>
    </w:p>
    <w:p w14:paraId="670A47E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0746F5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DDF0B1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0B9E9B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0748FD3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625C1C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clsp_334.tab</w:t>
      </w:r>
    </w:p>
    <w:p w14:paraId="4187B0A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ener_qua.tab</w:t>
      </w:r>
    </w:p>
    <w:p w14:paraId="0D8FF95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75C505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B8246F5" w14:textId="77777777" w:rsidR="00A830F8" w:rsidRPr="00CA2983" w:rsidRDefault="00A830F8">
      <w:pPr>
        <w:pStyle w:val="LD10"/>
        <w:keepNext w:val="0"/>
        <w:rPr>
          <w:rFonts w:ascii="Times New Roman" w:hAnsi="Times New Roman" w:cs="Times New Roman"/>
        </w:rPr>
      </w:pPr>
    </w:p>
    <w:p w14:paraId="2FE917C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1C42AB14" w14:textId="77777777" w:rsidR="00A830F8" w:rsidRPr="00CA2983" w:rsidRDefault="00A830F8">
      <w:pPr>
        <w:pStyle w:val="LD10"/>
        <w:keepNext w:val="0"/>
        <w:rPr>
          <w:rFonts w:ascii="Times New Roman" w:hAnsi="Times New Roman" w:cs="Times New Roman"/>
        </w:rPr>
      </w:pPr>
    </w:p>
    <w:p w14:paraId="44A9DA0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"clsp_334.tab"</w:t>
      </w:r>
    </w:p>
    <w:p w14:paraId="431F495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"ener_qua.tab"</w:t>
      </w:r>
    </w:p>
    <w:p w14:paraId="224D6AEB" w14:textId="77777777" w:rsidR="00A830F8" w:rsidRPr="00CA2983" w:rsidRDefault="00A830F8">
      <w:pPr>
        <w:pStyle w:val="LD10"/>
        <w:keepNext w:val="0"/>
        <w:rPr>
          <w:rFonts w:ascii="Times New Roman" w:hAnsi="Times New Roman" w:cs="Times New Roman"/>
        </w:rPr>
      </w:pPr>
    </w:p>
    <w:p w14:paraId="0F0B8AD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8D95EC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615AC84" w14:textId="41499250"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Bits2prm_Tetra</w:t>
      </w:r>
      <w:r w:rsidRPr="00CA2983">
        <w:rPr>
          <w:rFonts w:ascii="Times New Roman" w:hAnsi="Times New Roman" w:cs="Times New Roman"/>
        </w:rPr>
        <w:fldChar w:fldCharType="begin"/>
      </w:r>
      <w:r w:rsidRPr="00CA2983">
        <w:rPr>
          <w:rFonts w:ascii="Times New Roman" w:hAnsi="Times New Roman" w:cs="Times New Roman"/>
        </w:rPr>
        <w:instrText>xe "Bits2prm_Tetra</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188834F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63FE7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Convert serial received bits to the encoder</w:t>
      </w:r>
    </w:p>
    <w:p w14:paraId="6325A07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parameter vector</w:t>
      </w:r>
    </w:p>
    <w:p w14:paraId="358A373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275437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7A9600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7D5D0C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Bits2prm_Tetra(buffer_in,buffer_out)</w:t>
      </w:r>
    </w:p>
    <w:p w14:paraId="60B7FD4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0D7D28B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58F179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D880CE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76339E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Serial bits (137 + bfi)</w:t>
      </w:r>
    </w:p>
    <w:p w14:paraId="14B234A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 * 16 bit-samples</w:t>
      </w:r>
    </w:p>
    <w:p w14:paraId="139AD8A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676BE1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468158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80EE8A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Encoded parameters  </w:t>
      </w:r>
    </w:p>
    <w:p w14:paraId="5F01591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(23 parameters + bfi)</w:t>
      </w:r>
    </w:p>
    <w:p w14:paraId="51C3A73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 * 16 bit-samples</w:t>
      </w:r>
    </w:p>
    <w:p w14:paraId="59F1C27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ABF1E6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0FD81C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69540A"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The received parameters are :</w:t>
      </w:r>
    </w:p>
    <w:p w14:paraId="1BC9D0D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285C7DF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BFI</w:t>
      </w:r>
      <w:r w:rsidRPr="00CA2983">
        <w:rPr>
          <w:rFonts w:ascii="Times New Roman" w:hAnsi="Times New Roman" w:cs="Times New Roman"/>
        </w:rPr>
        <w:tab/>
        <w:t>bad frame indicator</w:t>
      </w:r>
      <w:r w:rsidRPr="00CA2983">
        <w:rPr>
          <w:rFonts w:ascii="Times New Roman" w:hAnsi="Times New Roman" w:cs="Times New Roman"/>
        </w:rPr>
        <w:tab/>
      </w:r>
      <w:r w:rsidRPr="00CA2983">
        <w:rPr>
          <w:rFonts w:ascii="Times New Roman" w:hAnsi="Times New Roman" w:cs="Times New Roman"/>
        </w:rPr>
        <w:tab/>
        <w:t>1 bit</w:t>
      </w:r>
    </w:p>
    <w:p w14:paraId="7F5A1A8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3EB7A2E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LSP</w:t>
      </w:r>
      <w:r w:rsidRPr="00CA2983">
        <w:rPr>
          <w:rFonts w:ascii="Times New Roman" w:hAnsi="Times New Roman" w:cs="Times New Roman"/>
        </w:rPr>
        <w:tab/>
        <w:t xml:space="preserve">1st codebook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bits</w:t>
      </w:r>
    </w:p>
    <w:p w14:paraId="25F1B75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2nd codebook</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 bits</w:t>
      </w:r>
    </w:p>
    <w:p w14:paraId="451421C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3nd codebook</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 bits</w:t>
      </w:r>
    </w:p>
    <w:p w14:paraId="3060DBE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0EE2375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 the 4 subframes :</w:t>
      </w:r>
    </w:p>
    <w:p w14:paraId="1771E47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pitch delay</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bits (first)</w:t>
      </w:r>
    </w:p>
    <w:p w14:paraId="075582B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 bits (others)</w:t>
      </w:r>
    </w:p>
    <w:p w14:paraId="768575A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codebook index</w:t>
      </w:r>
      <w:r w:rsidRPr="00CA2983">
        <w:rPr>
          <w:rFonts w:ascii="Times New Roman" w:hAnsi="Times New Roman" w:cs="Times New Roman"/>
        </w:rPr>
        <w:tab/>
      </w:r>
      <w:r w:rsidRPr="00CA2983">
        <w:rPr>
          <w:rFonts w:ascii="Times New Roman" w:hAnsi="Times New Roman" w:cs="Times New Roman"/>
        </w:rPr>
        <w:tab/>
        <w:t>14 bits</w:t>
      </w:r>
    </w:p>
    <w:p w14:paraId="78FEB40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pulse global sign</w:t>
      </w:r>
      <w:r w:rsidRPr="00CA2983">
        <w:rPr>
          <w:rFonts w:ascii="Times New Roman" w:hAnsi="Times New Roman" w:cs="Times New Roman"/>
        </w:rPr>
        <w:tab/>
      </w:r>
      <w:r w:rsidRPr="00CA2983">
        <w:rPr>
          <w:rFonts w:ascii="Times New Roman" w:hAnsi="Times New Roman" w:cs="Times New Roman"/>
        </w:rPr>
        <w:tab/>
        <w:t>1 bit</w:t>
      </w:r>
    </w:p>
    <w:p w14:paraId="5E4E154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pulse shift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bit</w:t>
      </w:r>
    </w:p>
    <w:p w14:paraId="7493852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pitch and innovation gains</w:t>
      </w:r>
      <w:r w:rsidRPr="00CA2983">
        <w:rPr>
          <w:rFonts w:ascii="Times New Roman" w:hAnsi="Times New Roman" w:cs="Times New Roman"/>
        </w:rPr>
        <w:tab/>
        <w:t>6 bits</w:t>
      </w:r>
    </w:p>
    <w:p w14:paraId="5A674D9B"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48190EA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0453B9E5" w14:textId="77777777" w:rsidR="00A830F8" w:rsidRPr="00CA2983" w:rsidRDefault="00A830F8">
      <w:pPr>
        <w:pStyle w:val="LD10"/>
        <w:keepNext w:val="0"/>
        <w:rPr>
          <w:rFonts w:ascii="Times New Roman" w:hAnsi="Times New Roman" w:cs="Times New Roman"/>
        </w:rPr>
      </w:pPr>
    </w:p>
    <w:p w14:paraId="1B0F338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PRM_NO 23</w:t>
      </w:r>
    </w:p>
    <w:p w14:paraId="31387166" w14:textId="77777777" w:rsidR="00A830F8" w:rsidRPr="00CA2983" w:rsidRDefault="00A830F8">
      <w:pPr>
        <w:pStyle w:val="LD10"/>
        <w:keepNext w:val="0"/>
        <w:rPr>
          <w:rFonts w:ascii="Times New Roman" w:hAnsi="Times New Roman" w:cs="Times New Roman"/>
        </w:rPr>
      </w:pPr>
    </w:p>
    <w:p w14:paraId="5D63281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Bits2prm_Tetra(Word16 *bits, Word16 prm[])</w:t>
      </w:r>
    </w:p>
    <w:p w14:paraId="400643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B51340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05467DF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bitno[PRM_NO] = {8, 9, 9,            /* split VQ LSP  */</w:t>
      </w:r>
    </w:p>
    <w:p w14:paraId="7C5C0D4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 14, 1, 1, 6,     /* subframe 1    */</w:t>
      </w:r>
    </w:p>
    <w:p w14:paraId="727649B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2    */</w:t>
      </w:r>
    </w:p>
    <w:p w14:paraId="3EF7B5B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3    */</w:t>
      </w:r>
    </w:p>
    <w:p w14:paraId="400246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4    */</w:t>
      </w:r>
    </w:p>
    <w:p w14:paraId="3244741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*prm++ = *bits++;     /* read BFI */</w:t>
      </w:r>
    </w:p>
    <w:p w14:paraId="0727A859" w14:textId="77777777" w:rsidR="00A830F8" w:rsidRPr="00CA2983" w:rsidRDefault="00A830F8">
      <w:pPr>
        <w:pStyle w:val="LD10"/>
        <w:keepNext w:val="0"/>
        <w:rPr>
          <w:rFonts w:ascii="Times New Roman" w:hAnsi="Times New Roman" w:cs="Times New Roman"/>
        </w:rPr>
      </w:pPr>
    </w:p>
    <w:p w14:paraId="177225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PRM_NO; i++)</w:t>
      </w:r>
    </w:p>
    <w:p w14:paraId="1104C2A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EABA94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prm[i] = bin2int(bitno[i], bits);</w:t>
      </w:r>
    </w:p>
    <w:p w14:paraId="1A8AD0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bits  += bitno[i];</w:t>
      </w:r>
    </w:p>
    <w:p w14:paraId="5A77579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F68807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5715470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b/>
        </w:rPr>
        <w:br w:type="page"/>
      </w:r>
      <w:r w:rsidRPr="00CA2983">
        <w:rPr>
          <w:rFonts w:ascii="Times New Roman" w:hAnsi="Times New Roman" w:cs="Times New Roman"/>
        </w:rPr>
        <w:lastRenderedPageBreak/>
        <w:t>/**************************************************************************</w:t>
      </w:r>
    </w:p>
    <w:p w14:paraId="66536DD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9A92905" w14:textId="3E7EDF8E"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Cal_Rr2</w:t>
      </w:r>
      <w:r w:rsidRPr="00CA2983">
        <w:rPr>
          <w:rFonts w:ascii="Times New Roman" w:hAnsi="Times New Roman" w:cs="Times New Roman"/>
        </w:rPr>
        <w:fldChar w:fldCharType="begin"/>
      </w:r>
      <w:r w:rsidRPr="00CA2983">
        <w:rPr>
          <w:rFonts w:ascii="Times New Roman" w:hAnsi="Times New Roman" w:cs="Times New Roman"/>
        </w:rPr>
        <w:instrText>xe "Cal_Rr2</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599777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2DD3079"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Compute the autocorrelation matrix of </w:t>
      </w:r>
    </w:p>
    <w:p w14:paraId="1A9962B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impulse response h</w:t>
      </w:r>
    </w:p>
    <w:p w14:paraId="096D726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Only the even elements are stored in the matrix</w:t>
      </w:r>
    </w:p>
    <w:p w14:paraId="46CBBF4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175CE0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F6E989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0E0F13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Cal_Rr2(buffer_1,buffer_2)</w:t>
      </w:r>
    </w:p>
    <w:p w14:paraId="50917C8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78641D5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3C5878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BED8E2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374346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Impulse response</w:t>
      </w:r>
    </w:p>
    <w:p w14:paraId="3C0B4E6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8CA957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ED5A35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 matrix</w:t>
      </w:r>
    </w:p>
    <w:p w14:paraId="54E9278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(passed as a vector)</w:t>
      </w:r>
    </w:p>
    <w:p w14:paraId="0F9DA8A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E5CD7C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ACDD7F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5E2D1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998AD9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2147A80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5062D9F"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Matrice rr[dim_rr][dim_rr]</w:t>
      </w:r>
    </w:p>
    <w:p w14:paraId="69110A1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4DBE2D8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&lt;------- dim_rr -------&gt;</w:t>
      </w:r>
    </w:p>
    <w:p w14:paraId="13E5DEA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&lt;------ L/2 ----&gt;</w:t>
      </w:r>
    </w:p>
    <w:p w14:paraId="749B662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08AA32C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x x x x x x ... x 0 ...  0</w:t>
      </w:r>
      <w:r w:rsidRPr="00CA2983">
        <w:rPr>
          <w:rFonts w:ascii="Times New Roman" w:hAnsi="Times New Roman" w:cs="Times New Roman"/>
        </w:rPr>
        <w:tab/>
        <w:t>^</w:t>
      </w:r>
    </w:p>
    <w:p w14:paraId="046A725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x x x x x x ... x 0 ...  0</w:t>
      </w:r>
      <w:r w:rsidRPr="00CA2983">
        <w:rPr>
          <w:rFonts w:ascii="Times New Roman" w:hAnsi="Times New Roman" w:cs="Times New Roman"/>
        </w:rPr>
        <w:tab/>
        <w:t>|</w:t>
      </w:r>
    </w:p>
    <w:p w14:paraId="02B0D44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x x x x x x ... x 0 ...  0</w:t>
      </w:r>
      <w:r w:rsidRPr="00CA2983">
        <w:rPr>
          <w:rFonts w:ascii="Times New Roman" w:hAnsi="Times New Roman" w:cs="Times New Roman"/>
        </w:rPr>
        <w:tab/>
        <w:t>|</w:t>
      </w:r>
    </w:p>
    <w:p w14:paraId="54CCD13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x x x x x x ... x 0 ...  0</w:t>
      </w:r>
      <w:r w:rsidRPr="00CA2983">
        <w:rPr>
          <w:rFonts w:ascii="Times New Roman" w:hAnsi="Times New Roman" w:cs="Times New Roman"/>
        </w:rPr>
        <w:tab/>
        <w:t>|</w:t>
      </w:r>
    </w:p>
    <w:p w14:paraId="5082AC2E"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L/2</w:t>
      </w:r>
      <w:r w:rsidRPr="00CA2983">
        <w:rPr>
          <w:rFonts w:ascii="Times New Roman" w:hAnsi="Times New Roman" w:cs="Times New Roman"/>
        </w:rPr>
        <w:tab/>
        <w:t>x x x x x x ... x 0 ...  0</w:t>
      </w:r>
      <w:r w:rsidRPr="00CA2983">
        <w:rPr>
          <w:rFonts w:ascii="Times New Roman" w:hAnsi="Times New Roman" w:cs="Times New Roman"/>
        </w:rPr>
        <w:tab/>
        <w:t>|</w:t>
      </w:r>
    </w:p>
    <w:p w14:paraId="40144DF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x x x x x x ... x 0 ...  0</w:t>
      </w:r>
      <w:r w:rsidRPr="00CA2983">
        <w:rPr>
          <w:rFonts w:ascii="Times New Roman" w:hAnsi="Times New Roman" w:cs="Times New Roman"/>
        </w:rPr>
        <w:tab/>
        <w:t>dim_rr</w:t>
      </w:r>
    </w:p>
    <w:p w14:paraId="65FF836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 | | | |       | |      |</w:t>
      </w:r>
      <w:r w:rsidRPr="00CA2983">
        <w:rPr>
          <w:rFonts w:ascii="Times New Roman" w:hAnsi="Times New Roman" w:cs="Times New Roman"/>
        </w:rPr>
        <w:tab/>
        <w:t>|</w:t>
      </w:r>
    </w:p>
    <w:p w14:paraId="1660C04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v</w:t>
      </w:r>
      <w:r w:rsidRPr="00CA2983">
        <w:rPr>
          <w:rFonts w:ascii="Times New Roman" w:hAnsi="Times New Roman" w:cs="Times New Roman"/>
        </w:rPr>
        <w:tab/>
        <w:t>x x x x x x ... x 0 ...  0</w:t>
      </w:r>
      <w:r w:rsidRPr="00CA2983">
        <w:rPr>
          <w:rFonts w:ascii="Times New Roman" w:hAnsi="Times New Roman" w:cs="Times New Roman"/>
        </w:rPr>
        <w:tab/>
        <w:t>|</w:t>
      </w:r>
    </w:p>
    <w:p w14:paraId="18BCACE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0 0 0 0 0 0 ... 0 0 ... 0</w:t>
      </w:r>
      <w:r w:rsidRPr="00CA2983">
        <w:rPr>
          <w:rFonts w:ascii="Times New Roman" w:hAnsi="Times New Roman" w:cs="Times New Roman"/>
        </w:rPr>
        <w:tab/>
        <w:t>|</w:t>
      </w:r>
    </w:p>
    <w:p w14:paraId="1940BB6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 | | | |     | |     |</w:t>
      </w:r>
      <w:r w:rsidRPr="00CA2983">
        <w:rPr>
          <w:rFonts w:ascii="Times New Roman" w:hAnsi="Times New Roman" w:cs="Times New Roman"/>
        </w:rPr>
        <w:tab/>
      </w:r>
      <w:r w:rsidRPr="00CA2983">
        <w:rPr>
          <w:rFonts w:ascii="Times New Roman" w:hAnsi="Times New Roman" w:cs="Times New Roman"/>
        </w:rPr>
        <w:tab/>
        <w:t>|</w:t>
      </w:r>
    </w:p>
    <w:p w14:paraId="6361664E"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0 0 0 0 0 0 ... 0 0 ... 0</w:t>
      </w:r>
      <w:r w:rsidRPr="00CA2983">
        <w:rPr>
          <w:rFonts w:ascii="Times New Roman" w:hAnsi="Times New Roman" w:cs="Times New Roman"/>
        </w:rPr>
        <w:tab/>
        <w:t>v</w:t>
      </w:r>
    </w:p>
    <w:p w14:paraId="2A9EB80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2606710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Firstly, rr[L/2-1][L/2-1] is computed, with</w:t>
      </w:r>
    </w:p>
    <w:p w14:paraId="602C0CB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main diagonal step up. Then, the same</w:t>
      </w:r>
    </w:p>
    <w:p w14:paraId="14F182A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is done for the other diagonals.</w:t>
      </w:r>
    </w:p>
    <w:p w14:paraId="102E324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74AF5E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1C87648" w14:textId="77777777" w:rsidR="00A830F8" w:rsidRPr="00CA2983" w:rsidRDefault="00A830F8">
      <w:pPr>
        <w:pStyle w:val="LD10"/>
        <w:keepNext w:val="0"/>
        <w:rPr>
          <w:rFonts w:ascii="Times New Roman" w:hAnsi="Times New Roman" w:cs="Times New Roman"/>
        </w:rPr>
      </w:pPr>
    </w:p>
    <w:p w14:paraId="326EA0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Length of subframe = 60 */</w:t>
      </w:r>
    </w:p>
    <w:p w14:paraId="590CF0E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L      60</w:t>
      </w:r>
    </w:p>
    <w:p w14:paraId="6081B091" w14:textId="77777777" w:rsidR="00A830F8" w:rsidRPr="00CA2983" w:rsidRDefault="00A830F8">
      <w:pPr>
        <w:pStyle w:val="LD10"/>
        <w:keepNext w:val="0"/>
        <w:rPr>
          <w:rFonts w:ascii="Times New Roman" w:hAnsi="Times New Roman" w:cs="Times New Roman"/>
        </w:rPr>
      </w:pPr>
    </w:p>
    <w:p w14:paraId="6A5F99C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Dimension of matrix rr[dim_rr][dim_rr]  = 32 */</w:t>
      </w:r>
    </w:p>
    <w:p w14:paraId="709BE8E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dim_rr 32</w:t>
      </w:r>
    </w:p>
    <w:p w14:paraId="28428577" w14:textId="77777777" w:rsidR="00A830F8" w:rsidRPr="00CA2983" w:rsidRDefault="00A830F8">
      <w:pPr>
        <w:pStyle w:val="LD10"/>
        <w:keepNext w:val="0"/>
        <w:rPr>
          <w:rFonts w:ascii="Times New Roman" w:hAnsi="Times New Roman" w:cs="Times New Roman"/>
        </w:rPr>
      </w:pPr>
    </w:p>
    <w:p w14:paraId="1B06EBD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Increment on diagonal */</w:t>
      </w:r>
    </w:p>
    <w:p w14:paraId="7392672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diag   33</w:t>
      </w:r>
    </w:p>
    <w:p w14:paraId="528B3687" w14:textId="77777777" w:rsidR="00A830F8" w:rsidRPr="00CA2983" w:rsidRDefault="00A830F8">
      <w:pPr>
        <w:pStyle w:val="LD10"/>
        <w:keepNext w:val="0"/>
        <w:rPr>
          <w:rFonts w:ascii="Times New Roman" w:hAnsi="Times New Roman" w:cs="Times New Roman"/>
        </w:rPr>
      </w:pPr>
    </w:p>
    <w:p w14:paraId="41B7B54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Index of last element to compute = rr[L/2-1][L/2-1] = rr[29*32+29] */</w:t>
      </w:r>
    </w:p>
    <w:p w14:paraId="3FB255A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last   957</w:t>
      </w:r>
    </w:p>
    <w:p w14:paraId="378C16D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145450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void Cal_Rr2(Word16 h[], Word16 *rr)</w:t>
      </w:r>
    </w:p>
    <w:p w14:paraId="01A133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02EE53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 k, dec;</w:t>
      </w:r>
    </w:p>
    <w:p w14:paraId="421D25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w:t>
      </w:r>
    </w:p>
    <w:p w14:paraId="732B40F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*ph, *phd;</w:t>
      </w:r>
    </w:p>
    <w:p w14:paraId="5D68EA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*rr_fin_c;</w:t>
      </w:r>
    </w:p>
    <w:p w14:paraId="1CED7A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*rr_fin_r;</w:t>
      </w:r>
    </w:p>
    <w:p w14:paraId="5D87F1A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*rr_ij;</w:t>
      </w:r>
    </w:p>
    <w:p w14:paraId="434E4CF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*rr_ji;</w:t>
      </w:r>
    </w:p>
    <w:p w14:paraId="2DEC5E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hs[L];</w:t>
      </w:r>
    </w:p>
    <w:p w14:paraId="5FDFFD65" w14:textId="77777777" w:rsidR="00A830F8" w:rsidRPr="00CA2983" w:rsidRDefault="00A830F8">
      <w:pPr>
        <w:pStyle w:val="LD10"/>
        <w:keepNext w:val="0"/>
        <w:rPr>
          <w:rFonts w:ascii="Times New Roman" w:hAnsi="Times New Roman" w:cs="Times New Roman"/>
        </w:rPr>
      </w:pPr>
    </w:p>
    <w:p w14:paraId="2F08F72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Scaling for maximum precision */</w:t>
      </w:r>
    </w:p>
    <w:p w14:paraId="05FDE5B1" w14:textId="77777777" w:rsidR="00A830F8" w:rsidRPr="00CA2983" w:rsidRDefault="00A830F8">
      <w:pPr>
        <w:pStyle w:val="LD10"/>
        <w:keepNext w:val="0"/>
        <w:rPr>
          <w:rFonts w:ascii="Times New Roman" w:hAnsi="Times New Roman" w:cs="Times New Roman"/>
        </w:rPr>
      </w:pPr>
    </w:p>
    <w:p w14:paraId="786160F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4AD196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 i++)</w:t>
      </w:r>
    </w:p>
    <w:p w14:paraId="65971E8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h[i], h[i]);</w:t>
      </w:r>
    </w:p>
    <w:p w14:paraId="717A9ECB" w14:textId="77777777" w:rsidR="00A830F8" w:rsidRPr="00CA2983" w:rsidRDefault="00A830F8">
      <w:pPr>
        <w:pStyle w:val="LD10"/>
        <w:keepNext w:val="0"/>
        <w:rPr>
          <w:rFonts w:ascii="Times New Roman" w:hAnsi="Times New Roman" w:cs="Times New Roman"/>
        </w:rPr>
      </w:pPr>
    </w:p>
    <w:p w14:paraId="082AC0B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k = norm_l(s);</w:t>
      </w:r>
    </w:p>
    <w:p w14:paraId="6B3006C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k = shr(sub(k, (Word16)1), (Word16)1);</w:t>
      </w:r>
    </w:p>
    <w:p w14:paraId="2C8088B0" w14:textId="77777777" w:rsidR="00A830F8" w:rsidRPr="00CA2983" w:rsidRDefault="00A830F8">
      <w:pPr>
        <w:pStyle w:val="LD10"/>
        <w:keepNext w:val="0"/>
        <w:rPr>
          <w:rFonts w:ascii="Times New Roman" w:hAnsi="Times New Roman" w:cs="Times New Roman"/>
        </w:rPr>
      </w:pPr>
    </w:p>
    <w:p w14:paraId="5A08889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 i++)</w:t>
      </w:r>
    </w:p>
    <w:p w14:paraId="146D4C6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hs[i] = shl(h[i], k);</w:t>
      </w:r>
    </w:p>
    <w:p w14:paraId="401981DC" w14:textId="77777777" w:rsidR="00A830F8" w:rsidRPr="00CA2983" w:rsidRDefault="00A830F8">
      <w:pPr>
        <w:pStyle w:val="LD10"/>
        <w:keepNext w:val="0"/>
        <w:rPr>
          <w:rFonts w:ascii="Times New Roman" w:hAnsi="Times New Roman" w:cs="Times New Roman"/>
        </w:rPr>
      </w:pPr>
    </w:p>
    <w:p w14:paraId="2D9798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rr[][] */</w:t>
      </w:r>
    </w:p>
    <w:p w14:paraId="2BBCC72F" w14:textId="77777777" w:rsidR="00A830F8" w:rsidRPr="00CA2983" w:rsidRDefault="00A830F8">
      <w:pPr>
        <w:pStyle w:val="LD10"/>
        <w:keepNext w:val="0"/>
        <w:rPr>
          <w:rFonts w:ascii="Times New Roman" w:hAnsi="Times New Roman" w:cs="Times New Roman"/>
        </w:rPr>
      </w:pPr>
    </w:p>
    <w:p w14:paraId="04320D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rr_fin_r = &amp;rr[last];                  /* pointer on rr[L/2-1][L/2-1]*/</w:t>
      </w:r>
    </w:p>
    <w:p w14:paraId="0F4350C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rr_fin_c = rr_fin_r;</w:t>
      </w:r>
    </w:p>
    <w:p w14:paraId="247EE592" w14:textId="77777777" w:rsidR="00A830F8" w:rsidRPr="00CA2983" w:rsidRDefault="00A830F8">
      <w:pPr>
        <w:pStyle w:val="LD10"/>
        <w:keepNext w:val="0"/>
        <w:rPr>
          <w:rFonts w:ascii="Times New Roman" w:hAnsi="Times New Roman" w:cs="Times New Roman"/>
        </w:rPr>
      </w:pPr>
    </w:p>
    <w:p w14:paraId="3339CE8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(dec = 0 ;dec &lt; L; dec+=2)</w:t>
      </w:r>
    </w:p>
    <w:p w14:paraId="4BB41B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780B86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ph  = hs;                            /* pointer on hs[i]      */</w:t>
      </w:r>
    </w:p>
    <w:p w14:paraId="002ECF8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phd = &amp;hs[dec];                      /* pointer on hs[dec+i]  */</w:t>
      </w:r>
    </w:p>
    <w:p w14:paraId="1EDB9F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rr_ij = rr_fin_c;                    /* end of column j       */</w:t>
      </w:r>
    </w:p>
    <w:p w14:paraId="6A8C1CF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rr_ji = rr_fin_r;                    /* end of row j          */</w:t>
      </w:r>
    </w:p>
    <w:p w14:paraId="1C40B30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7922132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(k = 0; k &lt; L-dec; k+=2)</w:t>
      </w:r>
    </w:p>
    <w:p w14:paraId="2B467F3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A8A262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L_mac(s, *ph++, *phd++);</w:t>
      </w:r>
    </w:p>
    <w:p w14:paraId="30E7B96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L_mac(s, *ph++, *phd++);</w:t>
      </w:r>
    </w:p>
    <w:p w14:paraId="44C1A1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*rr_ij = extract_h(s);</w:t>
      </w:r>
    </w:p>
    <w:p w14:paraId="535AC51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*rr_ji = extract_h(s);</w:t>
      </w:r>
    </w:p>
    <w:p w14:paraId="5C47CBC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rr_ij -= diag;                     /* decrement pointers */</w:t>
      </w:r>
    </w:p>
    <w:p w14:paraId="4962B6D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rr_ji -= diag;</w:t>
      </w:r>
    </w:p>
    <w:p w14:paraId="6B0D2C7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370EE8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rr_fin_c--;                          /* decrement column */</w:t>
      </w:r>
    </w:p>
    <w:p w14:paraId="4E7BD4E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rr_fin_r -= dim_rr;                  /* decrement row    */</w:t>
      </w:r>
    </w:p>
    <w:p w14:paraId="7FA3D21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ABEFE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1C29746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D62DFB7" w14:textId="77777777" w:rsidR="00A830F8" w:rsidRPr="00CA2983" w:rsidRDefault="00A830F8">
      <w:pPr>
        <w:pStyle w:val="WP"/>
        <w:keepLines/>
        <w:rPr>
          <w:rFonts w:ascii="Times New Roman" w:hAnsi="Times New Roman" w:cs="Times New Roman"/>
        </w:rPr>
      </w:pPr>
    </w:p>
    <w:p w14:paraId="552D62F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939B44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5C6FEBC" w14:textId="245311EB"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Clsp_334</w:t>
      </w:r>
      <w:r w:rsidRPr="00CA2983">
        <w:rPr>
          <w:rFonts w:ascii="Times New Roman" w:hAnsi="Times New Roman" w:cs="Times New Roman"/>
        </w:rPr>
        <w:fldChar w:fldCharType="begin"/>
      </w:r>
      <w:r w:rsidRPr="00CA2983">
        <w:rPr>
          <w:rFonts w:ascii="Times New Roman" w:hAnsi="Times New Roman" w:cs="Times New Roman"/>
        </w:rPr>
        <w:instrText>xe "Clsp_334</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7E2749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439310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Split vector quantization of LSP parameters</w:t>
      </w:r>
    </w:p>
    <w:p w14:paraId="611B477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Use a split-3 VQ in the cosine lsp domain (-1,1),</w:t>
      </w:r>
    </w:p>
    <w:p w14:paraId="6E9088B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without weighting</w:t>
      </w:r>
    </w:p>
    <w:p w14:paraId="39DA16C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EA85D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C0E70B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106D7B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Clsp_334(buffer_in,buffer_out1,buffer_out2)</w:t>
      </w:r>
    </w:p>
    <w:p w14:paraId="2E8FAE3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(Routine_Name(input1,output1,output2))</w:t>
      </w:r>
    </w:p>
    <w:p w14:paraId="591BBA0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7BC083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393FAE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F0C357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LSPs in the cosine domain (-1,1)</w:t>
      </w:r>
    </w:p>
    <w:p w14:paraId="126D25F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00569D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5E100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3E32C7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D2E782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LSPs in the cosine domain</w:t>
      </w:r>
    </w:p>
    <w:p w14:paraId="2AC3696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25AE443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97AEE1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Indices of the 3 selected </w:t>
      </w:r>
    </w:p>
    <w:p w14:paraId="6C0D67A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codebook entries</w:t>
      </w:r>
    </w:p>
    <w:p w14:paraId="594DAC4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3D73ED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393960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FEF5A0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C5E27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30FA2E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9E9859C" w14:textId="77777777" w:rsidR="00A830F8" w:rsidRPr="00CA2983" w:rsidRDefault="00A830F8">
      <w:pPr>
        <w:pStyle w:val="LD10"/>
        <w:rPr>
          <w:rFonts w:ascii="Times New Roman" w:hAnsi="Times New Roman" w:cs="Times New Roman"/>
        </w:rPr>
      </w:pPr>
    </w:p>
    <w:p w14:paraId="4EB777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Clsp_334(Word16 *lsp, Word16 *lsp_q, Word16 *indice)</w:t>
      </w:r>
    </w:p>
    <w:p w14:paraId="6F7914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3109A99" w14:textId="77777777" w:rsidR="00A830F8" w:rsidRPr="00CA2983" w:rsidRDefault="00A830F8">
      <w:pPr>
        <w:pStyle w:val="LD10"/>
        <w:rPr>
          <w:rFonts w:ascii="Times New Roman" w:hAnsi="Times New Roman" w:cs="Times New Roman"/>
        </w:rPr>
      </w:pPr>
    </w:p>
    <w:p w14:paraId="7F0797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 ind, temp;</w:t>
      </w:r>
    </w:p>
    <w:p w14:paraId="6153B0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*p_dico;</w:t>
      </w:r>
    </w:p>
    <w:p w14:paraId="6297BB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min, dist;</w:t>
      </w:r>
    </w:p>
    <w:p w14:paraId="720F3F76" w14:textId="77777777" w:rsidR="00A830F8" w:rsidRPr="00CA2983" w:rsidRDefault="00A830F8">
      <w:pPr>
        <w:pStyle w:val="LD10"/>
        <w:rPr>
          <w:rFonts w:ascii="Times New Roman" w:hAnsi="Times New Roman" w:cs="Times New Roman"/>
        </w:rPr>
      </w:pPr>
    </w:p>
    <w:p w14:paraId="4E028F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static Word16 lsp_old[10]={</w:t>
      </w:r>
    </w:p>
    <w:p w14:paraId="535452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30000, 26000, 21000, 15000, 8000, 0,</w:t>
      </w:r>
    </w:p>
    <w:p w14:paraId="64E0FE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-8000,-15000,-21000,-26000};</w:t>
      </w:r>
    </w:p>
    <w:p w14:paraId="268329C3" w14:textId="77777777" w:rsidR="00A830F8" w:rsidRPr="00CA2983" w:rsidRDefault="00A830F8">
      <w:pPr>
        <w:pStyle w:val="LD10"/>
        <w:rPr>
          <w:rFonts w:ascii="Times New Roman" w:hAnsi="Times New Roman" w:cs="Times New Roman"/>
        </w:rPr>
      </w:pPr>
    </w:p>
    <w:p w14:paraId="10E5E087" w14:textId="77777777" w:rsidR="00A830F8" w:rsidRPr="00CA2983" w:rsidRDefault="00A830F8">
      <w:pPr>
        <w:pStyle w:val="LD10"/>
        <w:rPr>
          <w:rFonts w:ascii="Times New Roman" w:hAnsi="Times New Roman" w:cs="Times New Roman"/>
        </w:rPr>
      </w:pPr>
    </w:p>
    <w:p w14:paraId="5DE367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dico1  lsp[0]-lsp[2] */</w:t>
      </w:r>
    </w:p>
    <w:p w14:paraId="7813AA46" w14:textId="77777777" w:rsidR="00A830F8" w:rsidRPr="00CA2983" w:rsidRDefault="00A830F8">
      <w:pPr>
        <w:pStyle w:val="LD10"/>
        <w:rPr>
          <w:rFonts w:ascii="Times New Roman" w:hAnsi="Times New Roman" w:cs="Times New Roman"/>
        </w:rPr>
      </w:pPr>
    </w:p>
    <w:p w14:paraId="257833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dico1_clsp;</w:t>
      </w:r>
    </w:p>
    <w:p w14:paraId="0F5690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    = MAX_32;</w:t>
      </w:r>
    </w:p>
    <w:p w14:paraId="06FE26E0" w14:textId="77777777" w:rsidR="00A830F8" w:rsidRPr="00CA2983" w:rsidRDefault="00A830F8">
      <w:pPr>
        <w:pStyle w:val="LD10"/>
        <w:rPr>
          <w:rFonts w:ascii="Times New Roman" w:hAnsi="Times New Roman" w:cs="Times New Roman"/>
        </w:rPr>
      </w:pPr>
    </w:p>
    <w:p w14:paraId="5F2612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i&lt; taille_dic1; i++)</w:t>
      </w:r>
    </w:p>
    <w:p w14:paraId="529CC7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A3D0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sub(lsp[0], *p_dico++);</w:t>
      </w:r>
    </w:p>
    <w:p w14:paraId="1E8A08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L_mult0(temp,temp);</w:t>
      </w:r>
    </w:p>
    <w:p w14:paraId="307A5C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for(j=1; j&lt;3; j++)</w:t>
      </w:r>
    </w:p>
    <w:p w14:paraId="6139EF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A17E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sub(lsp[j], *p_dico++);</w:t>
      </w:r>
    </w:p>
    <w:p w14:paraId="7C82F1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L_mac0(dist,temp,temp);</w:t>
      </w:r>
    </w:p>
    <w:p w14:paraId="46812C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9E2E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(L_sub(dist, min) &lt; 0) { min = dist; ind = i; }</w:t>
      </w:r>
    </w:p>
    <w:p w14:paraId="2364BE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ADD1C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FA875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indice[0] = ind;</w:t>
      </w:r>
    </w:p>
    <w:p w14:paraId="3CC07E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&amp;dico1_clsp[ind * 3];</w:t>
      </w:r>
    </w:p>
    <w:p w14:paraId="3FB395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lsp_q[0]  = *p_dico++ ;</w:t>
      </w:r>
    </w:p>
    <w:p w14:paraId="678C5C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lsp_q[1]  = *p_dico++ ;</w:t>
      </w:r>
    </w:p>
    <w:p w14:paraId="0EC85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lsp_q[2]  = *p_dico++ ;</w:t>
      </w:r>
    </w:p>
    <w:p w14:paraId="35BDEFE5" w14:textId="77777777" w:rsidR="00A830F8" w:rsidRPr="00CA2983" w:rsidRDefault="00A830F8">
      <w:pPr>
        <w:pStyle w:val="LD10"/>
        <w:rPr>
          <w:rFonts w:ascii="Times New Roman" w:hAnsi="Times New Roman" w:cs="Times New Roman"/>
        </w:rPr>
      </w:pPr>
    </w:p>
    <w:p w14:paraId="52A8EE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dico2 lsp[3]-lsp[5] */</w:t>
      </w:r>
    </w:p>
    <w:p w14:paraId="35C20620" w14:textId="77777777" w:rsidR="00A830F8" w:rsidRPr="00CA2983" w:rsidRDefault="00A830F8">
      <w:pPr>
        <w:pStyle w:val="LD10"/>
        <w:rPr>
          <w:rFonts w:ascii="Times New Roman" w:hAnsi="Times New Roman" w:cs="Times New Roman"/>
        </w:rPr>
      </w:pPr>
    </w:p>
    <w:p w14:paraId="6F71CE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dico2_clsp;</w:t>
      </w:r>
    </w:p>
    <w:p w14:paraId="7C09B6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    = MAX_32;</w:t>
      </w:r>
    </w:p>
    <w:p w14:paraId="1BADB9B6" w14:textId="77777777" w:rsidR="00A830F8" w:rsidRPr="00CA2983" w:rsidRDefault="00A830F8">
      <w:pPr>
        <w:pStyle w:val="LD10"/>
        <w:rPr>
          <w:rFonts w:ascii="Times New Roman" w:hAnsi="Times New Roman" w:cs="Times New Roman"/>
        </w:rPr>
      </w:pPr>
    </w:p>
    <w:p w14:paraId="72BA37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i&lt; taille_dic2; i++)</w:t>
      </w:r>
    </w:p>
    <w:p w14:paraId="6CE7BF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1B955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sub(lsp[3], *p_dico++);</w:t>
      </w:r>
    </w:p>
    <w:p w14:paraId="0E18FB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L_mult0(temp,temp);</w:t>
      </w:r>
    </w:p>
    <w:p w14:paraId="6F84CB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for(j=4; j&lt;6; j++)</w:t>
      </w:r>
    </w:p>
    <w:p w14:paraId="547613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0CA26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sub(lsp[j], *p_dico++);</w:t>
      </w:r>
    </w:p>
    <w:p w14:paraId="762180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L_mac0(dist,temp,temp);</w:t>
      </w:r>
    </w:p>
    <w:p w14:paraId="7E389F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D5266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(L_sub(dist, min) &lt; 0) { min = dist; ind = i; }</w:t>
      </w:r>
    </w:p>
    <w:p w14:paraId="3D2C33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C93B8A" w14:textId="77777777" w:rsidR="00A830F8" w:rsidRPr="00CA2983" w:rsidRDefault="00A830F8">
      <w:pPr>
        <w:pStyle w:val="LD10"/>
        <w:rPr>
          <w:rFonts w:ascii="Times New Roman" w:hAnsi="Times New Roman" w:cs="Times New Roman"/>
        </w:rPr>
      </w:pPr>
    </w:p>
    <w:p w14:paraId="39FDF6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indice[1] = ind;</w:t>
      </w:r>
    </w:p>
    <w:p w14:paraId="5EDBC1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&amp;dico2_clsp[ind * 3];</w:t>
      </w:r>
    </w:p>
    <w:p w14:paraId="2F9828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lsp_q[3]  = *p_dico++ ;</w:t>
      </w:r>
    </w:p>
    <w:p w14:paraId="7B5574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lsp_q[4]  = *p_dico++ ;</w:t>
      </w:r>
    </w:p>
    <w:p w14:paraId="1860B5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lsp_q[5]  = *p_dico++ ;</w:t>
      </w:r>
    </w:p>
    <w:p w14:paraId="5117D889" w14:textId="77777777" w:rsidR="00A830F8" w:rsidRPr="00CA2983" w:rsidRDefault="00A830F8">
      <w:pPr>
        <w:pStyle w:val="LD10"/>
        <w:rPr>
          <w:rFonts w:ascii="Times New Roman" w:hAnsi="Times New Roman" w:cs="Times New Roman"/>
        </w:rPr>
      </w:pPr>
    </w:p>
    <w:p w14:paraId="1ADAD4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dico3 lsp[6]-lsp[9] */</w:t>
      </w:r>
    </w:p>
    <w:p w14:paraId="5825EF7D" w14:textId="77777777" w:rsidR="00A830F8" w:rsidRPr="00CA2983" w:rsidRDefault="00A830F8">
      <w:pPr>
        <w:pStyle w:val="LD10"/>
        <w:rPr>
          <w:rFonts w:ascii="Times New Roman" w:hAnsi="Times New Roman" w:cs="Times New Roman"/>
        </w:rPr>
      </w:pPr>
    </w:p>
    <w:p w14:paraId="426185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dico3_clsp;</w:t>
      </w:r>
    </w:p>
    <w:p w14:paraId="32419E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    = MAX_32;</w:t>
      </w:r>
    </w:p>
    <w:p w14:paraId="1A78BAD0" w14:textId="77777777" w:rsidR="00A830F8" w:rsidRPr="00CA2983" w:rsidRDefault="00A830F8">
      <w:pPr>
        <w:pStyle w:val="LD10"/>
        <w:rPr>
          <w:rFonts w:ascii="Times New Roman" w:hAnsi="Times New Roman" w:cs="Times New Roman"/>
        </w:rPr>
      </w:pPr>
    </w:p>
    <w:p w14:paraId="24A383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i&lt; taille_dic3; i++)</w:t>
      </w:r>
    </w:p>
    <w:p w14:paraId="2FF1BE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82F9D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sub(lsp[6], *p_dico++);</w:t>
      </w:r>
    </w:p>
    <w:p w14:paraId="05A8B2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L_mult0(temp,temp);</w:t>
      </w:r>
    </w:p>
    <w:p w14:paraId="33CBE3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for(j=7; j&lt;10; j++)</w:t>
      </w:r>
    </w:p>
    <w:p w14:paraId="2FF2B8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D9A57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sub(lsp[j], *p_dico++);</w:t>
      </w:r>
    </w:p>
    <w:p w14:paraId="752B5A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L_mac0(dist,temp,temp);</w:t>
      </w:r>
    </w:p>
    <w:p w14:paraId="1B3A52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7775A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(L_sub(dist, min) &lt; 0) { min = dist; ind = i; }</w:t>
      </w:r>
    </w:p>
    <w:p w14:paraId="28DCDB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BD6331A" w14:textId="77777777" w:rsidR="00A830F8" w:rsidRPr="00CA2983" w:rsidRDefault="00A830F8">
      <w:pPr>
        <w:pStyle w:val="LD10"/>
        <w:rPr>
          <w:rFonts w:ascii="Times New Roman" w:hAnsi="Times New Roman" w:cs="Times New Roman"/>
        </w:rPr>
      </w:pPr>
    </w:p>
    <w:p w14:paraId="237338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indice[2] = ind;</w:t>
      </w:r>
    </w:p>
    <w:p w14:paraId="1642A8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p_dico    = &amp;dico3_clsp[ind * 4];</w:t>
      </w:r>
    </w:p>
    <w:p w14:paraId="164247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lsp_q[6]  = *p_dico++ ;</w:t>
      </w:r>
    </w:p>
    <w:p w14:paraId="07C30D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lsp_q[7]  = *p_dico++ ;</w:t>
      </w:r>
    </w:p>
    <w:p w14:paraId="60DABD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lsp_q[8]  = *p_dico++ ;</w:t>
      </w:r>
    </w:p>
    <w:p w14:paraId="429CC3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lsp_q[9]  = *p_dico++ ;</w:t>
      </w:r>
    </w:p>
    <w:p w14:paraId="12F4D87E" w14:textId="77777777" w:rsidR="00A830F8" w:rsidRPr="00CA2983" w:rsidRDefault="00A830F8">
      <w:pPr>
        <w:pStyle w:val="LD10"/>
        <w:rPr>
          <w:rFonts w:ascii="Times New Roman" w:hAnsi="Times New Roman" w:cs="Times New Roman"/>
        </w:rPr>
      </w:pPr>
    </w:p>
    <w:p w14:paraId="562227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Minimum distance between lsp_q[2] and lsp_q[3] */</w:t>
      </w:r>
    </w:p>
    <w:p w14:paraId="775CB423" w14:textId="77777777" w:rsidR="00A830F8" w:rsidRPr="00CA2983" w:rsidRDefault="00A830F8">
      <w:pPr>
        <w:pStyle w:val="LD10"/>
        <w:rPr>
          <w:rFonts w:ascii="Times New Roman" w:hAnsi="Times New Roman" w:cs="Times New Roman"/>
        </w:rPr>
      </w:pPr>
    </w:p>
    <w:p w14:paraId="3A77A1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917;                    /* 917 = 0.028 in Q15 = 50hz around 1000hz */</w:t>
      </w:r>
    </w:p>
    <w:p w14:paraId="1A7865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sub(temp, lsp_q[2]);</w:t>
      </w:r>
    </w:p>
    <w:p w14:paraId="17E290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add(temp, lsp_q[3]);    /* temp = 0.028 - (lsp_q[2]-lsp_q[3])      */</w:t>
      </w:r>
    </w:p>
    <w:p w14:paraId="69CC28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(temp &gt; 0)</w:t>
      </w:r>
    </w:p>
    <w:p w14:paraId="58285A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1FF9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shr(temp, (Word16)1);</w:t>
      </w:r>
    </w:p>
    <w:p w14:paraId="28BF21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lsp_q[2] = add(lsp_q[2], temp);</w:t>
      </w:r>
    </w:p>
    <w:p w14:paraId="47624D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lsp_q[3] = sub(lsp_q[3], temp);</w:t>
      </w:r>
    </w:p>
    <w:p w14:paraId="213F3B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 xml:space="preserve"> }</w:t>
      </w:r>
    </w:p>
    <w:p w14:paraId="11CE55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Minimum distance between lsp_q[5] and lsp_q[6] */</w:t>
      </w:r>
    </w:p>
    <w:p w14:paraId="33BB0694" w14:textId="77777777" w:rsidR="00A830F8" w:rsidRPr="00CA2983" w:rsidRDefault="00A830F8">
      <w:pPr>
        <w:pStyle w:val="LD10"/>
        <w:rPr>
          <w:rFonts w:ascii="Times New Roman" w:hAnsi="Times New Roman" w:cs="Times New Roman"/>
        </w:rPr>
      </w:pPr>
    </w:p>
    <w:p w14:paraId="28F81E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1245;                   /* 1245= 0.038 in Q15 = 50hz around 1600hz */</w:t>
      </w:r>
    </w:p>
    <w:p w14:paraId="51C934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sub(temp, lsp_q[5]);</w:t>
      </w:r>
    </w:p>
    <w:p w14:paraId="2EDE27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add(temp, lsp_q[6]);    /* temp = 0.038 - (lsp_q[5]-lsp_q[6])      */</w:t>
      </w:r>
    </w:p>
    <w:p w14:paraId="1BA1C2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(temp &gt; 0)</w:t>
      </w:r>
    </w:p>
    <w:p w14:paraId="27AB5D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43A7B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shr(temp, (Word16)1);</w:t>
      </w:r>
    </w:p>
    <w:p w14:paraId="02AA85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lsp_q[5] = add(lsp_q[5], temp);</w:t>
      </w:r>
    </w:p>
    <w:p w14:paraId="62D969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lsp_q[6] = sub(lsp_q[6], temp);</w:t>
      </w:r>
    </w:p>
    <w:p w14:paraId="49AE0B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508D2AE" w14:textId="77777777" w:rsidR="00A830F8" w:rsidRPr="00CA2983" w:rsidRDefault="00A830F8">
      <w:pPr>
        <w:pStyle w:val="LD10"/>
        <w:rPr>
          <w:rFonts w:ascii="Times New Roman" w:hAnsi="Times New Roman" w:cs="Times New Roman"/>
        </w:rPr>
      </w:pPr>
    </w:p>
    <w:p w14:paraId="2E8731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Verify if lsp_q[] are still in order */</w:t>
      </w:r>
    </w:p>
    <w:p w14:paraId="1371C9BE" w14:textId="77777777" w:rsidR="00A830F8" w:rsidRPr="00CA2983" w:rsidRDefault="00A830F8">
      <w:pPr>
        <w:pStyle w:val="LD10"/>
        <w:rPr>
          <w:rFonts w:ascii="Times New Roman" w:hAnsi="Times New Roman" w:cs="Times New Roman"/>
        </w:rPr>
      </w:pPr>
    </w:p>
    <w:p w14:paraId="0F5547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0;</w:t>
      </w:r>
    </w:p>
    <w:p w14:paraId="55B166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i&lt;9; i++)</w:t>
      </w:r>
    </w:p>
    <w:p w14:paraId="11BB2D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4D88F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if(sub(lsp_q[i],lsp_q[i+1]) &lt;= 0 )</w:t>
      </w:r>
    </w:p>
    <w:p w14:paraId="1306EC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9EAA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1;</w:t>
      </w:r>
    </w:p>
    <w:p w14:paraId="61048B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7307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0665AE" w14:textId="77777777" w:rsidR="00A830F8" w:rsidRPr="00CA2983" w:rsidRDefault="00A830F8">
      <w:pPr>
        <w:pStyle w:val="LD10"/>
        <w:rPr>
          <w:rFonts w:ascii="Times New Roman" w:hAnsi="Times New Roman" w:cs="Times New Roman"/>
        </w:rPr>
      </w:pPr>
    </w:p>
    <w:p w14:paraId="3E7785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lsp_q[] are not in order keep old lsp_q[] */</w:t>
      </w:r>
    </w:p>
    <w:p w14:paraId="0A56B42C" w14:textId="77777777" w:rsidR="00A830F8" w:rsidRPr="00CA2983" w:rsidRDefault="00A830F8">
      <w:pPr>
        <w:pStyle w:val="LD10"/>
        <w:rPr>
          <w:rFonts w:ascii="Times New Roman" w:hAnsi="Times New Roman" w:cs="Times New Roman"/>
        </w:rPr>
      </w:pPr>
    </w:p>
    <w:p w14:paraId="3B4AA3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if(temp != 0)</w:t>
      </w:r>
    </w:p>
    <w:p w14:paraId="396B4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C3D6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i&lt;10; i++)</w:t>
      </w:r>
    </w:p>
    <w:p w14:paraId="6AFA68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lsp_q[i] = lsp_old[i];</w:t>
      </w:r>
    </w:p>
    <w:p w14:paraId="237E95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A3EF9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6CF4F1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E70F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i&lt;10; i++)</w:t>
      </w:r>
    </w:p>
    <w:p w14:paraId="3A40C8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lsp_old[i] = lsp_q[i];</w:t>
      </w:r>
    </w:p>
    <w:p w14:paraId="625F07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AA39F2" w14:textId="77777777" w:rsidR="00A830F8" w:rsidRPr="00CA2983" w:rsidRDefault="00A830F8">
      <w:pPr>
        <w:pStyle w:val="LD10"/>
        <w:rPr>
          <w:rFonts w:ascii="Times New Roman" w:hAnsi="Times New Roman" w:cs="Times New Roman"/>
        </w:rPr>
      </w:pPr>
    </w:p>
    <w:p w14:paraId="077DFD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077FDD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F641A4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E5119B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5562D8" w14:textId="21E33B3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Dec_Ener</w:t>
      </w:r>
      <w:r w:rsidRPr="00CA2983">
        <w:rPr>
          <w:rFonts w:ascii="Times New Roman" w:hAnsi="Times New Roman" w:cs="Times New Roman"/>
        </w:rPr>
        <w:fldChar w:fldCharType="begin"/>
      </w:r>
      <w:r w:rsidRPr="00CA2983">
        <w:rPr>
          <w:rFonts w:ascii="Times New Roman" w:hAnsi="Times New Roman" w:cs="Times New Roman"/>
        </w:rPr>
        <w:instrText>xe "Dec_Ener</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1EBDC3A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1068BB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Decode gains of pitch and innovative codebook</w:t>
      </w:r>
    </w:p>
    <w:p w14:paraId="232AED5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0DFA77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F28C5B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A36DC5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Dec_Ener(index,bfi,buffer_in1,buffer_in2,buffer_in3,</w:t>
      </w:r>
    </w:p>
    <w:p w14:paraId="65B0F3E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L_subfr,gain_p,gain_c)</w:t>
      </w:r>
    </w:p>
    <w:p w14:paraId="5089415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(Routine_Name(input1,input2,input3,input4,input5,</w:t>
      </w:r>
    </w:p>
    <w:p w14:paraId="3C9C02A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input6,output1,output2))</w:t>
      </w:r>
    </w:p>
    <w:p w14:paraId="481E203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6C711F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E08C96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222853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Index of energy quantizer</w:t>
      </w:r>
    </w:p>
    <w:p w14:paraId="515DC6A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599F00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D9AC2D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Bad frame indicator</w:t>
      </w:r>
    </w:p>
    <w:p w14:paraId="453295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0A0AA2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EAB6E4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filter</w:t>
      </w:r>
    </w:p>
    <w:p w14:paraId="41B2A62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D9C486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F939B3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Adaptive codebook</w:t>
      </w:r>
    </w:p>
    <w:p w14:paraId="0CB7A05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B8E3AE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A77D8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Innovation codebook</w:t>
      </w:r>
    </w:p>
    <w:p w14:paraId="02AC88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FEEBDF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p>
    <w:p w14:paraId="74FA891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Subframe length</w:t>
      </w:r>
    </w:p>
    <w:p w14:paraId="4A6B335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D9C88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9206FA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C681C9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11D3B7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pitch gain</w:t>
      </w:r>
    </w:p>
    <w:p w14:paraId="197F656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761EF1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31E3AE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code gain</w:t>
      </w:r>
    </w:p>
    <w:p w14:paraId="09C722F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79600A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0A4D29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Index of energy quantizer</w:t>
      </w:r>
    </w:p>
    <w:p w14:paraId="1E302B0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8F041A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4146D46" w14:textId="77777777" w:rsidR="00A830F8" w:rsidRPr="00CA2983" w:rsidRDefault="00A830F8">
      <w:pPr>
        <w:pStyle w:val="LD10"/>
        <w:keepNext w:val="0"/>
        <w:rPr>
          <w:rFonts w:ascii="Times New Roman" w:hAnsi="Times New Roman" w:cs="Times New Roman"/>
        </w:rPr>
      </w:pPr>
    </w:p>
    <w:p w14:paraId="4EB118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extern Word16 last_ener_pit;</w:t>
      </w:r>
    </w:p>
    <w:p w14:paraId="7AF4B43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extern Word16 last_ener_cod;</w:t>
      </w:r>
    </w:p>
    <w:p w14:paraId="18B287BC" w14:textId="77777777" w:rsidR="00A830F8" w:rsidRPr="00CA2983" w:rsidRDefault="00A830F8">
      <w:pPr>
        <w:pStyle w:val="LD10"/>
        <w:keepNext w:val="0"/>
        <w:rPr>
          <w:rFonts w:ascii="Times New Roman" w:hAnsi="Times New Roman" w:cs="Times New Roman"/>
        </w:rPr>
      </w:pPr>
    </w:p>
    <w:p w14:paraId="140E048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Dec_Ener(Word16 index, Word16 bfi, Word16 A[], Word16 prd_lt[],</w:t>
      </w:r>
    </w:p>
    <w:p w14:paraId="78D1531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code[], Word16 L_subfr, Word16 *gain_pit, Word16 *gain_cod)</w:t>
      </w:r>
    </w:p>
    <w:p w14:paraId="116E5AB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519B474B" w14:textId="77777777" w:rsidR="00A830F8" w:rsidRPr="00CA2983" w:rsidRDefault="00A830F8">
      <w:pPr>
        <w:pStyle w:val="LD10"/>
        <w:keepNext w:val="0"/>
        <w:rPr>
          <w:rFonts w:ascii="Times New Roman" w:hAnsi="Times New Roman" w:cs="Times New Roman"/>
        </w:rPr>
      </w:pPr>
    </w:p>
    <w:p w14:paraId="4D0AEB2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 j;</w:t>
      </w:r>
    </w:p>
    <w:p w14:paraId="36EC080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 frac;</w:t>
      </w:r>
    </w:p>
    <w:p w14:paraId="17FC5AE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exp_lpc, ener_lpc;</w:t>
      </w:r>
    </w:p>
    <w:p w14:paraId="4738BE9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exp_plt, ener_plt, pred_pit;</w:t>
      </w:r>
    </w:p>
    <w:p w14:paraId="66F388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ener_c, pred_cod;</w:t>
      </w:r>
    </w:p>
    <w:p w14:paraId="27C10B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L_tmp;</w:t>
      </w:r>
    </w:p>
    <w:p w14:paraId="33D1CF1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13023EE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w:t>
      </w:r>
    </w:p>
    <w:p w14:paraId="583421C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Energy of impulse response of 1/A(z) for length = 60 *</w:t>
      </w:r>
    </w:p>
    <w:p w14:paraId="63016EF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909F99A" w14:textId="77777777" w:rsidR="00A830F8" w:rsidRPr="00CA2983" w:rsidRDefault="00A830F8">
      <w:pPr>
        <w:pStyle w:val="LD10"/>
        <w:keepNext w:val="0"/>
        <w:rPr>
          <w:rFonts w:ascii="Times New Roman" w:hAnsi="Times New Roman" w:cs="Times New Roman"/>
        </w:rPr>
      </w:pPr>
    </w:p>
    <w:p w14:paraId="1EB971E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Lpc_Gain(A);</w:t>
      </w:r>
    </w:p>
    <w:p w14:paraId="4B543091" w14:textId="77777777" w:rsidR="00A830F8" w:rsidRPr="00CA2983" w:rsidRDefault="00A830F8">
      <w:pPr>
        <w:pStyle w:val="LD10"/>
        <w:keepNext w:val="0"/>
        <w:rPr>
          <w:rFonts w:ascii="Times New Roman" w:hAnsi="Times New Roman" w:cs="Times New Roman"/>
        </w:rPr>
      </w:pPr>
    </w:p>
    <w:p w14:paraId="77D80F9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exp_lpc  = norm_l(L_tmp);</w:t>
      </w:r>
    </w:p>
    <w:p w14:paraId="36DB7A7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ener_lpc = extract_h( L_shl(L_tmp, exp_lpc) );</w:t>
      </w:r>
    </w:p>
    <w:p w14:paraId="1CF6C47C" w14:textId="77777777" w:rsidR="00A830F8" w:rsidRPr="00CA2983" w:rsidRDefault="00A830F8">
      <w:pPr>
        <w:pStyle w:val="LD10"/>
        <w:keepNext w:val="0"/>
        <w:rPr>
          <w:rFonts w:ascii="Times New Roman" w:hAnsi="Times New Roman" w:cs="Times New Roman"/>
        </w:rPr>
      </w:pPr>
    </w:p>
    <w:p w14:paraId="41DC8FE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58A70D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Energy of adaptive codebook   *</w:t>
      </w:r>
    </w:p>
    <w:p w14:paraId="6B1861C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16B7EBC" w14:textId="77777777" w:rsidR="00A830F8" w:rsidRPr="00CA2983" w:rsidRDefault="00A830F8">
      <w:pPr>
        <w:pStyle w:val="LD10"/>
        <w:keepNext w:val="0"/>
        <w:rPr>
          <w:rFonts w:ascii="Times New Roman" w:hAnsi="Times New Roman" w:cs="Times New Roman"/>
        </w:rPr>
      </w:pPr>
    </w:p>
    <w:p w14:paraId="33E9C6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all-zeros */</w:t>
      </w:r>
    </w:p>
    <w:p w14:paraId="2A7A35B3" w14:textId="77777777" w:rsidR="00A830F8" w:rsidRPr="00CA2983" w:rsidRDefault="00A830F8">
      <w:pPr>
        <w:pStyle w:val="LD10"/>
        <w:keepNext w:val="0"/>
        <w:rPr>
          <w:rFonts w:ascii="Times New Roman" w:hAnsi="Times New Roman" w:cs="Times New Roman"/>
        </w:rPr>
      </w:pPr>
    </w:p>
    <w:p w14:paraId="2D6AE33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789C01A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L_mac0(L_tmp, prd_lt[i], prd_lt[i]);</w:t>
      </w:r>
    </w:p>
    <w:p w14:paraId="13F979B5" w14:textId="77777777" w:rsidR="00A830F8" w:rsidRPr="00CA2983" w:rsidRDefault="00A830F8">
      <w:pPr>
        <w:pStyle w:val="LD10"/>
        <w:keepNext w:val="0"/>
        <w:rPr>
          <w:rFonts w:ascii="Times New Roman" w:hAnsi="Times New Roman" w:cs="Times New Roman"/>
        </w:rPr>
      </w:pPr>
    </w:p>
    <w:p w14:paraId="64BED43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exp_plt  = norm_l(L_tmp);</w:t>
      </w:r>
    </w:p>
    <w:p w14:paraId="07E03C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ener_plt = extract_h( L_shl(L_tmp, exp_plt) );</w:t>
      </w:r>
    </w:p>
    <w:p w14:paraId="407A80B4" w14:textId="77777777" w:rsidR="00A830F8" w:rsidRPr="00CA2983" w:rsidRDefault="00A830F8">
      <w:pPr>
        <w:pStyle w:val="LD10"/>
        <w:keepNext w:val="0"/>
        <w:rPr>
          <w:rFonts w:ascii="Times New Roman" w:hAnsi="Times New Roman" w:cs="Times New Roman"/>
        </w:rPr>
      </w:pPr>
    </w:p>
    <w:p w14:paraId="36A85D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ener_plt = Log2(ener_plt * ener_lpc) */</w:t>
      </w:r>
    </w:p>
    <w:p w14:paraId="740C1EE7" w14:textId="77777777" w:rsidR="00A830F8" w:rsidRPr="00CA2983" w:rsidRDefault="00A830F8">
      <w:pPr>
        <w:pStyle w:val="LD10"/>
        <w:keepNext w:val="0"/>
        <w:rPr>
          <w:rFonts w:ascii="Times New Roman" w:hAnsi="Times New Roman" w:cs="Times New Roman"/>
        </w:rPr>
      </w:pPr>
    </w:p>
    <w:p w14:paraId="100A78A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L_mult0(ener_plt, ener_lpc);</w:t>
      </w:r>
    </w:p>
    <w:p w14:paraId="7CC39ED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exp_plt = add(exp_plt, exp_lpc);</w:t>
      </w:r>
    </w:p>
    <w:p w14:paraId="77B2A2AE" w14:textId="77777777" w:rsidR="00A830F8" w:rsidRPr="00CA2983" w:rsidRDefault="00A830F8">
      <w:pPr>
        <w:pStyle w:val="LD10"/>
        <w:keepNext w:val="0"/>
        <w:rPr>
          <w:rFonts w:ascii="Times New Roman" w:hAnsi="Times New Roman" w:cs="Times New Roman"/>
        </w:rPr>
      </w:pPr>
    </w:p>
    <w:p w14:paraId="1B17ED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Log2(L_tmp, &amp;exp, &amp;frac);</w:t>
      </w:r>
    </w:p>
    <w:p w14:paraId="7FF04DC5" w14:textId="77777777" w:rsidR="00A830F8" w:rsidRPr="00CA2983" w:rsidRDefault="00A830F8">
      <w:pPr>
        <w:pStyle w:val="LD10"/>
        <w:keepNext w:val="0"/>
        <w:rPr>
          <w:rFonts w:ascii="Times New Roman" w:hAnsi="Times New Roman" w:cs="Times New Roman"/>
        </w:rPr>
      </w:pPr>
    </w:p>
    <w:p w14:paraId="40E46F6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Load_sh16(exp);</w:t>
      </w:r>
    </w:p>
    <w:p w14:paraId="1692D7E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 Log2(ener_plt*ener_lpc) in Q16*/</w:t>
      </w:r>
    </w:p>
    <w:p w14:paraId="1A717A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sub_sh16(L_tmp, exp_plt);</w:t>
      </w:r>
      <w:r w:rsidRPr="00CA2983">
        <w:rPr>
          <w:rFonts w:ascii="Times New Roman" w:hAnsi="Times New Roman" w:cs="Times New Roman"/>
        </w:rPr>
        <w:tab/>
      </w:r>
      <w:r w:rsidRPr="00CA2983">
        <w:rPr>
          <w:rFonts w:ascii="Times New Roman" w:hAnsi="Times New Roman" w:cs="Times New Roman"/>
        </w:rPr>
        <w:tab/>
        <w:t>/* subtract exponant of ener_plt */</w:t>
      </w:r>
    </w:p>
    <w:p w14:paraId="0E7D37AA" w14:textId="77777777" w:rsidR="00A830F8" w:rsidRPr="00CA2983" w:rsidRDefault="00A830F8">
      <w:pPr>
        <w:pStyle w:val="LD10"/>
        <w:keepNext w:val="0"/>
        <w:rPr>
          <w:rFonts w:ascii="Times New Roman" w:hAnsi="Times New Roman" w:cs="Times New Roman"/>
        </w:rPr>
      </w:pPr>
    </w:p>
    <w:p w14:paraId="74CD3A4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Input on 15 bits */</w:t>
      </w:r>
    </w:p>
    <w:p w14:paraId="004218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(Word16)1710, (Word16)8); /* +6.68 in Q16 </w:t>
      </w:r>
    </w:p>
    <w:p w14:paraId="02AB1FB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other scaling    */</w:t>
      </w:r>
    </w:p>
    <w:p w14:paraId="79EC4582" w14:textId="77777777" w:rsidR="00A830F8" w:rsidRPr="00CA2983" w:rsidRDefault="00A830F8">
      <w:pPr>
        <w:pStyle w:val="LD10"/>
        <w:keepNext w:val="0"/>
        <w:rPr>
          <w:rFonts w:ascii="Times New Roman" w:hAnsi="Times New Roman" w:cs="Times New Roman"/>
        </w:rPr>
      </w:pPr>
    </w:p>
    <w:p w14:paraId="783383D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6B57058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ener_plt = extract_l(L_tmp);</w:t>
      </w:r>
    </w:p>
    <w:p w14:paraId="047B440A" w14:textId="77777777" w:rsidR="00A830F8" w:rsidRPr="00CA2983" w:rsidRDefault="00A830F8">
      <w:pPr>
        <w:pStyle w:val="LD10"/>
        <w:keepNext w:val="0"/>
        <w:rPr>
          <w:rFonts w:ascii="Times New Roman" w:hAnsi="Times New Roman" w:cs="Times New Roman"/>
        </w:rPr>
      </w:pPr>
    </w:p>
    <w:p w14:paraId="07EDF8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F57515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Energy coming from code       *</w:t>
      </w:r>
    </w:p>
    <w:p w14:paraId="63D8FCE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66C0D61" w14:textId="77777777" w:rsidR="00A830F8" w:rsidRPr="00CA2983" w:rsidRDefault="00A830F8">
      <w:pPr>
        <w:pStyle w:val="LD10"/>
        <w:keepNext w:val="0"/>
        <w:rPr>
          <w:rFonts w:ascii="Times New Roman" w:hAnsi="Times New Roman" w:cs="Times New Roman"/>
        </w:rPr>
      </w:pPr>
    </w:p>
    <w:p w14:paraId="4A4A10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0;</w:t>
      </w:r>
    </w:p>
    <w:p w14:paraId="166F109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3DDC7D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L_mac0(L_tmp, code[i], code[i]);</w:t>
      </w:r>
    </w:p>
    <w:p w14:paraId="4EBBC92B" w14:textId="77777777" w:rsidR="00A830F8" w:rsidRPr="00CA2983" w:rsidRDefault="00A830F8">
      <w:pPr>
        <w:pStyle w:val="LD10"/>
        <w:keepNext w:val="0"/>
        <w:rPr>
          <w:rFonts w:ascii="Times New Roman" w:hAnsi="Times New Roman" w:cs="Times New Roman"/>
        </w:rPr>
      </w:pPr>
    </w:p>
    <w:p w14:paraId="152166F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ener_c = extract_h(L_tmp);</w:t>
      </w:r>
    </w:p>
    <w:p w14:paraId="3D76E9BE" w14:textId="77777777" w:rsidR="00A830F8" w:rsidRPr="00CA2983" w:rsidRDefault="00A830F8">
      <w:pPr>
        <w:pStyle w:val="LD10"/>
        <w:keepNext w:val="0"/>
        <w:rPr>
          <w:rFonts w:ascii="Times New Roman" w:hAnsi="Times New Roman" w:cs="Times New Roman"/>
        </w:rPr>
      </w:pPr>
    </w:p>
    <w:p w14:paraId="15F1EEB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ener_c = Log2(ener_c * ener_lpc) */</w:t>
      </w:r>
    </w:p>
    <w:p w14:paraId="7D5FFABB" w14:textId="77777777" w:rsidR="00A830F8" w:rsidRPr="00CA2983" w:rsidRDefault="00A830F8">
      <w:pPr>
        <w:pStyle w:val="LD10"/>
        <w:keepNext w:val="0"/>
        <w:rPr>
          <w:rFonts w:ascii="Times New Roman" w:hAnsi="Times New Roman" w:cs="Times New Roman"/>
        </w:rPr>
      </w:pPr>
    </w:p>
    <w:p w14:paraId="6622DB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L_mult0(ener_c, ener_lpc);</w:t>
      </w:r>
    </w:p>
    <w:p w14:paraId="62548241" w14:textId="77777777" w:rsidR="00A830F8" w:rsidRPr="00CA2983" w:rsidRDefault="00A830F8">
      <w:pPr>
        <w:pStyle w:val="LD10"/>
        <w:keepNext w:val="0"/>
        <w:rPr>
          <w:rFonts w:ascii="Times New Roman" w:hAnsi="Times New Roman" w:cs="Times New Roman"/>
        </w:rPr>
      </w:pPr>
    </w:p>
    <w:p w14:paraId="5F15D1F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Log2(L_tmp, &amp;exp, &amp;frac);</w:t>
      </w:r>
    </w:p>
    <w:p w14:paraId="63253FE8" w14:textId="77777777" w:rsidR="00A830F8" w:rsidRPr="00CA2983" w:rsidRDefault="00A830F8">
      <w:pPr>
        <w:pStyle w:val="LD10"/>
        <w:keepNext w:val="0"/>
        <w:rPr>
          <w:rFonts w:ascii="Times New Roman" w:hAnsi="Times New Roman" w:cs="Times New Roman"/>
        </w:rPr>
      </w:pPr>
    </w:p>
    <w:p w14:paraId="27118A3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Load_sh16(exp);</w:t>
      </w:r>
    </w:p>
    <w:p w14:paraId="66EF244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 Log2(ener_plt*ener_lpc) in Q16*/</w:t>
      </w:r>
    </w:p>
    <w:p w14:paraId="7F4FDDF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sub_sh16(L_tmp, exp_lpc);</w:t>
      </w:r>
      <w:r w:rsidRPr="00CA2983">
        <w:rPr>
          <w:rFonts w:ascii="Times New Roman" w:hAnsi="Times New Roman" w:cs="Times New Roman"/>
        </w:rPr>
        <w:tab/>
      </w:r>
      <w:r w:rsidRPr="00CA2983">
        <w:rPr>
          <w:rFonts w:ascii="Times New Roman" w:hAnsi="Times New Roman" w:cs="Times New Roman"/>
        </w:rPr>
        <w:tab/>
        <w:t>/* subtract exponant of ener_lpc */</w:t>
      </w:r>
    </w:p>
    <w:p w14:paraId="3603E1BE" w14:textId="77777777" w:rsidR="00A830F8" w:rsidRPr="00CA2983" w:rsidRDefault="00A830F8">
      <w:pPr>
        <w:pStyle w:val="LD10"/>
        <w:keepNext w:val="0"/>
        <w:rPr>
          <w:rFonts w:ascii="Times New Roman" w:hAnsi="Times New Roman" w:cs="Times New Roman"/>
        </w:rPr>
      </w:pPr>
    </w:p>
    <w:p w14:paraId="4DF7FD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Input on 15 bits */</w:t>
      </w:r>
    </w:p>
    <w:p w14:paraId="3DCDC24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(Word16)4434, (Word16)8); /*-17.32 in Q16 </w:t>
      </w:r>
    </w:p>
    <w:p w14:paraId="19A210D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other scaling    */</w:t>
      </w:r>
    </w:p>
    <w:p w14:paraId="796D61D8" w14:textId="77777777" w:rsidR="00A830F8" w:rsidRPr="00CA2983" w:rsidRDefault="00A830F8">
      <w:pPr>
        <w:pStyle w:val="LD10"/>
        <w:keepNext w:val="0"/>
        <w:rPr>
          <w:rFonts w:ascii="Times New Roman" w:hAnsi="Times New Roman" w:cs="Times New Roman"/>
        </w:rPr>
      </w:pPr>
    </w:p>
    <w:p w14:paraId="744F95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2C33B15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ener_c = extract_l(L_tmp);</w:t>
      </w:r>
    </w:p>
    <w:p w14:paraId="56265F6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19267F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w:t>
      </w:r>
    </w:p>
    <w:p w14:paraId="7505B5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Test for bfi.                                 *</w:t>
      </w:r>
    </w:p>
    <w:p w14:paraId="770E28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75258A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if (bfi != 0)                                *</w:t>
      </w:r>
    </w:p>
    <w:p w14:paraId="3C3C196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-&gt;last_ener_pit -= 0.5                     *</w:t>
      </w:r>
    </w:p>
    <w:p w14:paraId="68A6E82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-&gt;last_ener_cod -= 0.5                     *</w:t>
      </w:r>
    </w:p>
    <w:p w14:paraId="6625A77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else                                         *</w:t>
      </w:r>
    </w:p>
    <w:p w14:paraId="4D9665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                                            *</w:t>
      </w:r>
    </w:p>
    <w:p w14:paraId="1DADE35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decode new last_ener_pit et last_ener_cod  *</w:t>
      </w:r>
    </w:p>
    <w:p w14:paraId="32F6F30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                                            *</w:t>
      </w:r>
    </w:p>
    <w:p w14:paraId="46D6CB8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94BE944" w14:textId="77777777" w:rsidR="00A830F8" w:rsidRPr="00CA2983" w:rsidRDefault="00A830F8">
      <w:pPr>
        <w:pStyle w:val="LD10"/>
        <w:keepNext w:val="0"/>
        <w:rPr>
          <w:rFonts w:ascii="Times New Roman" w:hAnsi="Times New Roman" w:cs="Times New Roman"/>
        </w:rPr>
      </w:pPr>
    </w:p>
    <w:p w14:paraId="3040B80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if(bfi != 0)</w:t>
      </w:r>
    </w:p>
    <w:p w14:paraId="3DE00A8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701BDA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last_ener_pit = sub(last_ener_pit, (Word16)128);</w:t>
      </w:r>
      <w:r w:rsidRPr="00CA2983">
        <w:rPr>
          <w:rFonts w:ascii="Times New Roman" w:hAnsi="Times New Roman" w:cs="Times New Roman"/>
        </w:rPr>
        <w:tab/>
        <w:t>/* -0.5 in Q8 */</w:t>
      </w:r>
    </w:p>
    <w:p w14:paraId="78D5A83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if(last_ener_pit &lt; 0) last_ener_pit = 0;</w:t>
      </w:r>
    </w:p>
    <w:p w14:paraId="37A39CE0" w14:textId="77777777" w:rsidR="00A830F8" w:rsidRPr="00CA2983" w:rsidRDefault="00A830F8">
      <w:pPr>
        <w:pStyle w:val="LD10"/>
        <w:keepNext w:val="0"/>
        <w:rPr>
          <w:rFonts w:ascii="Times New Roman" w:hAnsi="Times New Roman" w:cs="Times New Roman"/>
        </w:rPr>
      </w:pPr>
    </w:p>
    <w:p w14:paraId="1AC615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last_ener_cod = sub(last_ener_cod, (Word16)128);</w:t>
      </w:r>
      <w:r w:rsidRPr="00CA2983">
        <w:rPr>
          <w:rFonts w:ascii="Times New Roman" w:hAnsi="Times New Roman" w:cs="Times New Roman"/>
        </w:rPr>
        <w:tab/>
        <w:t>/* -0.5 in Q8 */</w:t>
      </w:r>
    </w:p>
    <w:p w14:paraId="3C24EE4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if(last_ener_cod &lt; 0) last_ener_cod = 0;</w:t>
      </w:r>
    </w:p>
    <w:p w14:paraId="6FD5CD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82AE1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w:t>
      </w:r>
    </w:p>
    <w:p w14:paraId="202CD5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2FE859D" w14:textId="77777777" w:rsidR="00A830F8" w:rsidRPr="00CA2983" w:rsidRDefault="00A830F8">
      <w:pPr>
        <w:pStyle w:val="LD10"/>
        <w:keepNext w:val="0"/>
        <w:rPr>
          <w:rFonts w:ascii="Times New Roman" w:hAnsi="Times New Roman" w:cs="Times New Roman"/>
        </w:rPr>
      </w:pPr>
    </w:p>
    <w:p w14:paraId="2958D8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0698E1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Prediction on pitch energy.                                     *</w:t>
      </w:r>
    </w:p>
    <w:p w14:paraId="7C7DB39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pred_pit = 0.50 * last_ener_pit + 0.25 * last_ener_cod - 3.0   *</w:t>
      </w:r>
    </w:p>
    <w:p w14:paraId="7D60A05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if(pred_pit &lt; 0.0) pred_pit = 0.0;                             *</w:t>
      </w:r>
    </w:p>
    <w:p w14:paraId="7EF52C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EBD3D42" w14:textId="77777777" w:rsidR="00A830F8" w:rsidRPr="00CA2983" w:rsidRDefault="00A830F8">
      <w:pPr>
        <w:pStyle w:val="LD10"/>
        <w:keepNext w:val="0"/>
        <w:rPr>
          <w:rFonts w:ascii="Times New Roman" w:hAnsi="Times New Roman" w:cs="Times New Roman"/>
        </w:rPr>
      </w:pPr>
    </w:p>
    <w:p w14:paraId="5CE3C5B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Load_sh(last_ener_pit, (Word16)8);</w:t>
      </w:r>
      <w:r w:rsidRPr="00CA2983">
        <w:rPr>
          <w:rFonts w:ascii="Times New Roman" w:hAnsi="Times New Roman" w:cs="Times New Roman"/>
        </w:rPr>
        <w:tab/>
        <w:t>/* .5 last_ener_pit in Q9  */</w:t>
      </w:r>
    </w:p>
    <w:p w14:paraId="29242AC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add_sh(L_tmp,last_ener_cod, (Word16)7); /*+.25 last_ener_code </w:t>
      </w:r>
    </w:p>
    <w:p w14:paraId="6B89404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Q9    */</w:t>
      </w:r>
    </w:p>
    <w:p w14:paraId="0B748C1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(Word16)768, (Word16)9); /* -3.0 in Q9          */</w:t>
      </w:r>
    </w:p>
    <w:p w14:paraId="112DFD6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if(L_tmp &lt; 0) L_tmp = 0;</w:t>
      </w:r>
    </w:p>
    <w:p w14:paraId="2C5E5B9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pred_pit = store_hi(L_tmp, (Word16)7);</w:t>
      </w:r>
      <w:r w:rsidRPr="00CA2983">
        <w:rPr>
          <w:rFonts w:ascii="Times New Roman" w:hAnsi="Times New Roman" w:cs="Times New Roman"/>
        </w:rPr>
        <w:tab/>
        <w:t xml:space="preserve">/* result in Q8 </w:t>
      </w:r>
      <w:r w:rsidRPr="00CA2983">
        <w:rPr>
          <w:rFonts w:ascii="Times New Roman" w:hAnsi="Times New Roman" w:cs="Times New Roman"/>
        </w:rPr>
        <w:tab/>
      </w:r>
      <w:r w:rsidRPr="00CA2983">
        <w:rPr>
          <w:rFonts w:ascii="Times New Roman" w:hAnsi="Times New Roman" w:cs="Times New Roman"/>
        </w:rPr>
        <w:tab/>
        <w:t xml:space="preserve">   */</w:t>
      </w:r>
    </w:p>
    <w:p w14:paraId="3AEC722B" w14:textId="77777777" w:rsidR="00A830F8" w:rsidRPr="00CA2983" w:rsidRDefault="00A830F8">
      <w:pPr>
        <w:pStyle w:val="LD10"/>
        <w:keepNext w:val="0"/>
        <w:rPr>
          <w:rFonts w:ascii="Times New Roman" w:hAnsi="Times New Roman" w:cs="Times New Roman"/>
        </w:rPr>
      </w:pPr>
    </w:p>
    <w:p w14:paraId="1BE4ABF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EA531F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Prediction on code energy.                                      *</w:t>
      </w:r>
    </w:p>
    <w:p w14:paraId="127A9C6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pred_cod = 0.50 * last_ener_cod + 0.25 * last_ener_pit - 3.0   *</w:t>
      </w:r>
    </w:p>
    <w:p w14:paraId="04CF2D2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if(pred_cod &lt; 0.0) pred_cod = 0.0;                             *</w:t>
      </w:r>
    </w:p>
    <w:p w14:paraId="1B04162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6D36A22" w14:textId="77777777" w:rsidR="00A830F8" w:rsidRPr="00CA2983" w:rsidRDefault="00A830F8">
      <w:pPr>
        <w:pStyle w:val="LD10"/>
        <w:keepNext w:val="0"/>
        <w:rPr>
          <w:rFonts w:ascii="Times New Roman" w:hAnsi="Times New Roman" w:cs="Times New Roman"/>
        </w:rPr>
      </w:pPr>
    </w:p>
    <w:p w14:paraId="779B4D2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Load_sh(last_ener_cod, (Word16)8);</w:t>
      </w:r>
      <w:r w:rsidRPr="00CA2983">
        <w:rPr>
          <w:rFonts w:ascii="Times New Roman" w:hAnsi="Times New Roman" w:cs="Times New Roman"/>
        </w:rPr>
        <w:tab/>
        <w:t>/* .5 last_ener_cod in Q9  */</w:t>
      </w:r>
    </w:p>
    <w:p w14:paraId="1BEBB0D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last_ener_pit, (Word16)7); /*+.25 last_ener_pit </w:t>
      </w:r>
    </w:p>
    <w:p w14:paraId="3BEC736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Q9    */</w:t>
      </w:r>
    </w:p>
    <w:p w14:paraId="79136EC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(Word16)768, (Word16)9); /* -3.0 in Q9          */</w:t>
      </w:r>
    </w:p>
    <w:p w14:paraId="798DFC5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if(L_tmp &lt; 0) L_tmp = 0;</w:t>
      </w:r>
    </w:p>
    <w:p w14:paraId="5716A86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pred_cod = store_hi(L_tmp, (Word16)7);</w:t>
      </w:r>
      <w:r w:rsidRPr="00CA2983">
        <w:rPr>
          <w:rFonts w:ascii="Times New Roman" w:hAnsi="Times New Roman" w:cs="Times New Roman"/>
        </w:rPr>
        <w:tab/>
        <w:t>/* result in Q8</w:t>
      </w:r>
      <w:r w:rsidRPr="00CA2983">
        <w:rPr>
          <w:rFonts w:ascii="Times New Roman" w:hAnsi="Times New Roman" w:cs="Times New Roman"/>
        </w:rPr>
        <w:tab/>
      </w:r>
      <w:r w:rsidRPr="00CA2983">
        <w:rPr>
          <w:rFonts w:ascii="Times New Roman" w:hAnsi="Times New Roman" w:cs="Times New Roman"/>
        </w:rPr>
        <w:tab/>
        <w:t xml:space="preserve">   */</w:t>
      </w:r>
    </w:p>
    <w:p w14:paraId="1B46D7E0" w14:textId="77777777" w:rsidR="00A830F8" w:rsidRPr="00CA2983" w:rsidRDefault="00A830F8">
      <w:pPr>
        <w:pStyle w:val="LD10"/>
        <w:keepNext w:val="0"/>
        <w:rPr>
          <w:rFonts w:ascii="Times New Roman" w:hAnsi="Times New Roman" w:cs="Times New Roman"/>
        </w:rPr>
      </w:pPr>
    </w:p>
    <w:p w14:paraId="07D4742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C78FCD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Read quantized values.                                          *</w:t>
      </w:r>
    </w:p>
    <w:p w14:paraId="4887D96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EAC51CF" w14:textId="77777777" w:rsidR="00A830F8" w:rsidRPr="00CA2983" w:rsidRDefault="00A830F8">
      <w:pPr>
        <w:pStyle w:val="LD10"/>
        <w:keepNext w:val="0"/>
        <w:rPr>
          <w:rFonts w:ascii="Times New Roman" w:hAnsi="Times New Roman" w:cs="Times New Roman"/>
        </w:rPr>
      </w:pPr>
    </w:p>
    <w:p w14:paraId="53CB42A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j = shl(index, (Word16)1);</w:t>
      </w:r>
    </w:p>
    <w:p w14:paraId="37C99D7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last_ener_pit = add(t_qua_ener[j],   pred_pit);</w:t>
      </w:r>
    </w:p>
    <w:p w14:paraId="4CAAEE6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last_ener_cod = add(t_qua_ener[j+1], pred_cod);</w:t>
      </w:r>
    </w:p>
    <w:p w14:paraId="54885E73" w14:textId="77777777" w:rsidR="00A830F8" w:rsidRPr="00CA2983" w:rsidRDefault="00A830F8">
      <w:pPr>
        <w:pStyle w:val="LD10"/>
        <w:keepNext w:val="0"/>
        <w:rPr>
          <w:rFonts w:ascii="Times New Roman" w:hAnsi="Times New Roman" w:cs="Times New Roman"/>
        </w:rPr>
      </w:pPr>
    </w:p>
    <w:p w14:paraId="0E9C3F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Limit energies -&gt;for transmission errors */</w:t>
      </w:r>
    </w:p>
    <w:p w14:paraId="1B4606F6" w14:textId="77777777" w:rsidR="00A830F8" w:rsidRPr="00CA2983" w:rsidRDefault="00A830F8">
      <w:pPr>
        <w:pStyle w:val="LD10"/>
        <w:keepNext w:val="0"/>
        <w:rPr>
          <w:rFonts w:ascii="Times New Roman" w:hAnsi="Times New Roman" w:cs="Times New Roman"/>
        </w:rPr>
      </w:pPr>
    </w:p>
    <w:p w14:paraId="6885C1E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if(sub(last_ener_pit, (Word16)6912)&gt;0)last_ener_pit = 6912; </w:t>
      </w:r>
    </w:p>
    <w:p w14:paraId="6E6D10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6912 = 27 in Q8 */</w:t>
      </w:r>
    </w:p>
    <w:p w14:paraId="692BD1F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if(sub(last_ener_cod, (Word16)6400)&gt;0)last_ener_cod = 6400; </w:t>
      </w:r>
    </w:p>
    <w:p w14:paraId="51238E4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6400 = 25 in Q8 */</w:t>
      </w:r>
    </w:p>
    <w:p w14:paraId="5C1642E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w:t>
      </w:r>
    </w:p>
    <w:p w14:paraId="5D11CDE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0F1592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w:t>
      </w:r>
    </w:p>
    <w:p w14:paraId="4991DDB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7BF35DC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the quantized pitch gain.                *</w:t>
      </w:r>
    </w:p>
    <w:p w14:paraId="426203F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453E349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temp = 0.5 * ( last_ener_pit - ener_plt );    *</w:t>
      </w:r>
    </w:p>
    <w:p w14:paraId="7E74E20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temp = pow(2.0, temp);                        *</w:t>
      </w:r>
    </w:p>
    <w:p w14:paraId="6510A1A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if( temp &gt; 1.2) temp = 1.2;                   *</w:t>
      </w:r>
    </w:p>
    <w:p w14:paraId="4A156B0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*gain_pit = temp;                             *</w:t>
      </w:r>
    </w:p>
    <w:p w14:paraId="32B8386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60586B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B2ACEFD" w14:textId="77777777" w:rsidR="00A830F8" w:rsidRPr="00CA2983" w:rsidRDefault="00A830F8">
      <w:pPr>
        <w:pStyle w:val="LD10"/>
        <w:keepNext w:val="0"/>
        <w:rPr>
          <w:rFonts w:ascii="Times New Roman" w:hAnsi="Times New Roman" w:cs="Times New Roman"/>
        </w:rPr>
      </w:pPr>
    </w:p>
    <w:p w14:paraId="74538D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Load_sh(last_ener_pit, (Word16)6);</w:t>
      </w:r>
      <w:r w:rsidRPr="00CA2983">
        <w:rPr>
          <w:rFonts w:ascii="Times New Roman" w:hAnsi="Times New Roman" w:cs="Times New Roman"/>
        </w:rPr>
        <w:tab/>
        <w:t xml:space="preserve"> /* last_ener_pit/2 in Q15 */</w:t>
      </w:r>
    </w:p>
    <w:p w14:paraId="4472411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ener_plt, (Word16)6);</w:t>
      </w:r>
      <w:r w:rsidRPr="00CA2983">
        <w:rPr>
          <w:rFonts w:ascii="Times New Roman" w:hAnsi="Times New Roman" w:cs="Times New Roman"/>
        </w:rPr>
        <w:tab/>
        <w:t xml:space="preserve"> /* - ener_plt/2    in Q15 */</w:t>
      </w:r>
    </w:p>
    <w:p w14:paraId="6E38D64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(Word16)12, (Word16)15); /* to have gain in Q12    */</w:t>
      </w:r>
    </w:p>
    <w:p w14:paraId="1580DBA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L_extract(L_tmp, &amp;exp, &amp;frac);</w:t>
      </w:r>
    </w:p>
    <w:p w14:paraId="0B774D5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pow2(exp, frac);</w:t>
      </w:r>
    </w:p>
    <w:p w14:paraId="7ADEDAD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L_sub(L_tmp, (Word16)4915) &gt; 0) L_tmp = 4915; /* 4915 = 1.2 in Q12   */</w:t>
      </w:r>
    </w:p>
    <w:p w14:paraId="527F75C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*gain_pit = extract_l(L_tmp);</w:t>
      </w:r>
    </w:p>
    <w:p w14:paraId="7ED71CC0" w14:textId="77777777" w:rsidR="00A830F8" w:rsidRPr="00CA2983" w:rsidRDefault="00A830F8">
      <w:pPr>
        <w:pStyle w:val="LD10"/>
        <w:keepNext w:val="0"/>
        <w:rPr>
          <w:rFonts w:ascii="Times New Roman" w:hAnsi="Times New Roman" w:cs="Times New Roman"/>
        </w:rPr>
      </w:pPr>
    </w:p>
    <w:p w14:paraId="1D76E57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54CE4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21F695B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the innovative code gain.                *</w:t>
      </w:r>
    </w:p>
    <w:p w14:paraId="0BDA43A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4F6244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temp = 0.5 * ( last_ener_cod - ener_c );      *</w:t>
      </w:r>
    </w:p>
    <w:p w14:paraId="07D852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*gain_cod = pow(2.0, temp);                   *</w:t>
      </w:r>
    </w:p>
    <w:p w14:paraId="10DA2F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1D6433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8056C74" w14:textId="77777777" w:rsidR="00A830F8" w:rsidRPr="00CA2983" w:rsidRDefault="00A830F8">
      <w:pPr>
        <w:pStyle w:val="LD10"/>
        <w:keepNext w:val="0"/>
        <w:rPr>
          <w:rFonts w:ascii="Times New Roman" w:hAnsi="Times New Roman" w:cs="Times New Roman"/>
        </w:rPr>
      </w:pPr>
    </w:p>
    <w:p w14:paraId="731E75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Load_sh(last_ener_cod, (Word16)6);</w:t>
      </w:r>
      <w:r w:rsidRPr="00CA2983">
        <w:rPr>
          <w:rFonts w:ascii="Times New Roman" w:hAnsi="Times New Roman" w:cs="Times New Roman"/>
        </w:rPr>
        <w:tab/>
        <w:t>/* last_ener_cod/2 in Q15 */</w:t>
      </w:r>
    </w:p>
    <w:p w14:paraId="72976DB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ener_c, (Word16)6);</w:t>
      </w:r>
      <w:r w:rsidRPr="00CA2983">
        <w:rPr>
          <w:rFonts w:ascii="Times New Roman" w:hAnsi="Times New Roman" w:cs="Times New Roman"/>
        </w:rPr>
        <w:tab/>
        <w:t>/* - ener_c/2      in Q15 */</w:t>
      </w:r>
    </w:p>
    <w:p w14:paraId="3659A73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L_extract(L_tmp, &amp;exp, &amp;frac);</w:t>
      </w:r>
    </w:p>
    <w:p w14:paraId="2871457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pow2(exp, frac);</w:t>
      </w:r>
    </w:p>
    <w:p w14:paraId="1C83E2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*gain_cod = extract_l(L_tmp);</w:t>
      </w:r>
    </w:p>
    <w:p w14:paraId="0A91EF14" w14:textId="77777777" w:rsidR="00A830F8" w:rsidRPr="00CA2983" w:rsidRDefault="00A830F8">
      <w:pPr>
        <w:pStyle w:val="LD10"/>
        <w:keepNext w:val="0"/>
        <w:rPr>
          <w:rFonts w:ascii="Times New Roman" w:hAnsi="Times New Roman" w:cs="Times New Roman"/>
        </w:rPr>
      </w:pPr>
    </w:p>
    <w:p w14:paraId="1B8D7B5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 index;</w:t>
      </w:r>
    </w:p>
    <w:p w14:paraId="1DC10D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2365641" w14:textId="77777777" w:rsidR="00A830F8" w:rsidRPr="00CA2983" w:rsidRDefault="00A830F8">
      <w:pPr>
        <w:pStyle w:val="LD10"/>
        <w:keepNext w:val="0"/>
        <w:rPr>
          <w:rFonts w:ascii="Times New Roman" w:hAnsi="Times New Roman" w:cs="Times New Roman"/>
        </w:rPr>
      </w:pPr>
    </w:p>
    <w:p w14:paraId="4997BC2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D19008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335F9E9" w14:textId="256374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D4i60_16</w:t>
      </w:r>
      <w:r w:rsidRPr="00CA2983">
        <w:rPr>
          <w:rFonts w:ascii="Times New Roman" w:hAnsi="Times New Roman" w:cs="Times New Roman"/>
        </w:rPr>
        <w:fldChar w:fldCharType="begin"/>
      </w:r>
      <w:r w:rsidRPr="00CA2983">
        <w:rPr>
          <w:rFonts w:ascii="Times New Roman" w:hAnsi="Times New Roman" w:cs="Times New Roman"/>
        </w:rPr>
        <w:instrText>xe "D4i60_16</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68C1225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44EE3A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Innovation codebook search</w:t>
      </w:r>
    </w:p>
    <w:p w14:paraId="71816B0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CF36C5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1912BF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9515A9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D4i60_16(buffer_in1,buffer_in2,buffer_in3,buffer_in4,</w:t>
      </w:r>
    </w:p>
    <w:p w14:paraId="710CDF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buffer_out1, buffer_out2,sign,shift)</w:t>
      </w:r>
    </w:p>
    <w:p w14:paraId="15ED7F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(Routine_Name(input1,input2,input3,input4,</w:t>
      </w:r>
    </w:p>
    <w:p w14:paraId="5338D72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output1,output2,output3,output4))</w:t>
      </w:r>
    </w:p>
    <w:p w14:paraId="46A3DA6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6FD667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251026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8D5159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Result of backward-filtering</w:t>
      </w:r>
    </w:p>
    <w:p w14:paraId="31A9E6D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E0AC88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EBB18B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Impulse response of noise filter</w:t>
      </w:r>
    </w:p>
    <w:p w14:paraId="4AAFF72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(vector f[])</w:t>
      </w:r>
    </w:p>
    <w:p w14:paraId="5BA86DE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(must be preceeded by 64 zeros)</w:t>
      </w:r>
    </w:p>
    <w:p w14:paraId="678C0FC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3452FB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Total impulse response (vector h[])</w:t>
      </w:r>
    </w:p>
    <w:p w14:paraId="10452A3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(must be preceeded by 64 zeros)</w:t>
      </w:r>
    </w:p>
    <w:p w14:paraId="487187E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677866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Autocorrelations of h[]</w:t>
      </w:r>
    </w:p>
    <w:p w14:paraId="726CF7C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96BB5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42BB37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B9115E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8021CC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Innovation code found </w:t>
      </w:r>
    </w:p>
    <w:p w14:paraId="4417D53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by convolving with f[]</w:t>
      </w:r>
    </w:p>
    <w:p w14:paraId="615C6D2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1D49C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47A513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Innovation code found </w:t>
      </w:r>
    </w:p>
    <w:p w14:paraId="238A4CE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by convolving with h[]</w:t>
      </w:r>
    </w:p>
    <w:p w14:paraId="0BB5DE7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B234D5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45A2C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Innovation code gain sign </w:t>
      </w:r>
    </w:p>
    <w:p w14:paraId="4267A2D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CE02B4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EE98D6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Shift of innovation code </w:t>
      </w:r>
    </w:p>
    <w:p w14:paraId="40E261E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7D227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442DBE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Index of innovation code</w:t>
      </w:r>
    </w:p>
    <w:p w14:paraId="73FBFF4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57DC52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5021C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p>
    <w:p w14:paraId="1D0FFDD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lastRenderedPageBreak/>
        <w:t>**************************************************************************</w:t>
      </w:r>
    </w:p>
    <w:p w14:paraId="0989D5E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E0E77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The code length is 60, containing 4 nonzero pulses</w:t>
      </w:r>
    </w:p>
    <w:p w14:paraId="5A1CE8E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21F6E2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i0, i1, i2, i3, with fixed signs.</w:t>
      </w:r>
    </w:p>
    <w:p w14:paraId="2AD1F3F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i0 can take 30 positions.</w:t>
      </w:r>
    </w:p>
    <w:p w14:paraId="5389E34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i1, i2 and i3 can have 8 possible positions :</w:t>
      </w:r>
    </w:p>
    <w:p w14:paraId="6BE05D9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972C13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i0 (+)</w:t>
      </w:r>
      <w:r w:rsidRPr="00CA2983">
        <w:rPr>
          <w:rFonts w:ascii="Times New Roman" w:hAnsi="Times New Roman" w:cs="Times New Roman"/>
        </w:rPr>
        <w:tab/>
        <w:t>: 0,  2, 4.  .... 58</w:t>
      </w:r>
    </w:p>
    <w:p w14:paraId="626C56A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i1 (-)</w:t>
      </w:r>
      <w:r w:rsidRPr="00CA2983">
        <w:rPr>
          <w:rFonts w:ascii="Times New Roman" w:hAnsi="Times New Roman" w:cs="Times New Roman"/>
        </w:rPr>
        <w:tab/>
        <w:t>: 2, 10, 18, 26, 34, 42, 50, 58</w:t>
      </w:r>
    </w:p>
    <w:p w14:paraId="7144B9B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i2 (+)</w:t>
      </w:r>
      <w:r w:rsidRPr="00CA2983">
        <w:rPr>
          <w:rFonts w:ascii="Times New Roman" w:hAnsi="Times New Roman" w:cs="Times New Roman"/>
        </w:rPr>
        <w:tab/>
        <w:t>: 4, 12, 20, 28, 36, 44, 52, (60)</w:t>
      </w:r>
    </w:p>
    <w:p w14:paraId="749600D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i3 (-)</w:t>
      </w:r>
      <w:r w:rsidRPr="00CA2983">
        <w:rPr>
          <w:rFonts w:ascii="Times New Roman" w:hAnsi="Times New Roman" w:cs="Times New Roman"/>
        </w:rPr>
        <w:tab/>
        <w:t>: 6, 14, 22, 30, 38, 46, 54, (62)</w:t>
      </w:r>
    </w:p>
    <w:p w14:paraId="39AB241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593E35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Positions 60 and 62 correspond, respectively,</w:t>
      </w:r>
    </w:p>
    <w:p w14:paraId="4586474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to pulses i2 and i3 not used.</w:t>
      </w:r>
    </w:p>
    <w:p w14:paraId="4B69E04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code can be shifted 1 position to the right.</w:t>
      </w:r>
    </w:p>
    <w:p w14:paraId="37CE3AC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DB160C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NOTES ON COMPLEXITY</w:t>
      </w:r>
      <w:r w:rsidRPr="00CA2983">
        <w:rPr>
          <w:rFonts w:ascii="Times New Roman" w:hAnsi="Times New Roman" w:cs="Times New Roman"/>
        </w:rPr>
        <w:tab/>
      </w:r>
      <w:r w:rsidRPr="00CA2983">
        <w:rPr>
          <w:rFonts w:ascii="Times New Roman" w:hAnsi="Times New Roman" w:cs="Times New Roman"/>
        </w:rPr>
        <w:tab/>
        <w:t>:</w:t>
      </w:r>
    </w:p>
    <w:p w14:paraId="18DA512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A688BC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1 :</w:t>
      </w:r>
      <w:r w:rsidRPr="00CA2983">
        <w:rPr>
          <w:rFonts w:ascii="Times New Roman" w:hAnsi="Times New Roman" w:cs="Times New Roman"/>
        </w:rPr>
        <w:tab/>
        <w:t>In this routine all accesses to matrix rr[][] use indices. This was done for clarity and</w:t>
      </w:r>
    </w:p>
    <w:p w14:paraId="67C825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readability of the program. In the actual real-time implementation all these </w:t>
      </w:r>
    </w:p>
    <w:p w14:paraId="0457F8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accesses use pointers.  Parallel autoincrement of pointers on dn[] and rr[][] </w:t>
      </w:r>
    </w:p>
    <w:p w14:paraId="3DEC4D0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should be used, especially for the two most inner loops in the search which are very</w:t>
      </w:r>
    </w:p>
    <w:p w14:paraId="2D54F91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critical.</w:t>
      </w:r>
    </w:p>
    <w:p w14:paraId="2FE59E0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6EB8FB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As the number of addressing registers and the possible modes of autoincrement </w:t>
      </w:r>
    </w:p>
    <w:p w14:paraId="65F522E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can vary with each DSP, the addressing of matrix rr[][] should be optimized </w:t>
      </w:r>
    </w:p>
    <w:p w14:paraId="0849572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for the DSP used.</w:t>
      </w:r>
    </w:p>
    <w:p w14:paraId="00A06AF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533BD9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2 :</w:t>
      </w:r>
      <w:r w:rsidRPr="00CA2983">
        <w:rPr>
          <w:rFonts w:ascii="Times New Roman" w:hAnsi="Times New Roman" w:cs="Times New Roman"/>
        </w:rPr>
        <w:tab/>
        <w:t xml:space="preserve">Because of the thresholds it is difficult to estimate the average complexity.  </w:t>
      </w:r>
    </w:p>
    <w:p w14:paraId="4CFC8D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Usually, we mesure it with the real-time implementation. The worst </w:t>
      </w:r>
    </w:p>
    <w:p w14:paraId="0FC624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case corresponds to "time &lt;= 0".  The decrements of 3 and 4 on variable </w:t>
      </w:r>
    </w:p>
    <w:p w14:paraId="3F6F0F4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"time" come from the relative number of operations when "seuil2" is exceeded and </w:t>
      </w:r>
    </w:p>
    <w:p w14:paraId="22A9254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number of operations when "seuil1" is exceeded, excluding the operations when</w:t>
      </w:r>
    </w:p>
    <w:p w14:paraId="4E07E78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"seuil2" is exceeded. We supose that a new maximum is found 1 out of 8 new tries.</w:t>
      </w:r>
    </w:p>
    <w:p w14:paraId="20497AD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The numbers 3 and 4 correspond to the real-time implementation and not to this </w:t>
      </w:r>
    </w:p>
    <w:p w14:paraId="3DF9387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 code.</w:t>
      </w:r>
    </w:p>
    <w:p w14:paraId="1CF7B18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56162E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41C04DE" w14:textId="77777777" w:rsidR="00A830F8" w:rsidRPr="00CA2983" w:rsidRDefault="00A830F8">
      <w:pPr>
        <w:pStyle w:val="LD10"/>
        <w:rPr>
          <w:rFonts w:ascii="Times New Roman" w:hAnsi="Times New Roman" w:cs="Times New Roman"/>
        </w:rPr>
      </w:pPr>
    </w:p>
    <w:p w14:paraId="21F3A7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lcode 60</w:t>
      </w:r>
    </w:p>
    <w:p w14:paraId="1B699301" w14:textId="77777777" w:rsidR="00A830F8" w:rsidRPr="00CA2983" w:rsidRDefault="00A830F8">
      <w:pPr>
        <w:pStyle w:val="LD10"/>
        <w:rPr>
          <w:rFonts w:ascii="Times New Roman" w:hAnsi="Times New Roman" w:cs="Times New Roman"/>
        </w:rPr>
      </w:pPr>
    </w:p>
    <w:p w14:paraId="3C3941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Gain for impulse 0 (i0) = sqrt(2) = 1.4142                             */</w:t>
      </w:r>
    </w:p>
    <w:p w14:paraId="7B9328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We use different values to be compatible with the implementation       */</w:t>
      </w:r>
    </w:p>
    <w:p w14:paraId="5789E9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which uses 3 different Qx formats for this number to simplify scaling. */</w:t>
      </w:r>
    </w:p>
    <w:p w14:paraId="60D749C6" w14:textId="77777777" w:rsidR="00A830F8" w:rsidRPr="00CA2983" w:rsidRDefault="00A830F8">
      <w:pPr>
        <w:pStyle w:val="LD10"/>
        <w:rPr>
          <w:rFonts w:ascii="Times New Roman" w:hAnsi="Times New Roman" w:cs="Times New Roman"/>
        </w:rPr>
      </w:pPr>
    </w:p>
    <w:p w14:paraId="3E3611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Q11_gain_i0  2896</w:t>
      </w:r>
    </w:p>
    <w:p w14:paraId="3B420D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Q13_gain_i0 11585</w:t>
      </w:r>
    </w:p>
    <w:p w14:paraId="701F6F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Q14_gain_i0 23170</w:t>
      </w:r>
    </w:p>
    <w:p w14:paraId="00F39B18" w14:textId="77777777" w:rsidR="00A830F8" w:rsidRPr="00CA2983" w:rsidRDefault="00A830F8">
      <w:pPr>
        <w:pStyle w:val="LD10"/>
        <w:rPr>
          <w:rFonts w:ascii="Times New Roman" w:hAnsi="Times New Roman" w:cs="Times New Roman"/>
        </w:rPr>
      </w:pPr>
    </w:p>
    <w:p w14:paraId="1C918D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6F636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next 3 parameters control the time taken by the innovative   *</w:t>
      </w:r>
    </w:p>
    <w:p w14:paraId="7E86E8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codebook search.                                                 *</w:t>
      </w:r>
    </w:p>
    <w:p w14:paraId="188B2B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first two parameters control if a section of the innovative  *</w:t>
      </w:r>
    </w:p>
    <w:p w14:paraId="2E0630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codebook should be search or not. The last parameter controls    *</w:t>
      </w:r>
    </w:p>
    <w:p w14:paraId="3E79D6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absolute maximum time used by the innovative codebook search.*</w:t>
      </w:r>
    </w:p>
    <w:p w14:paraId="631B0C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B80697" w14:textId="77777777" w:rsidR="00A830F8" w:rsidRPr="00CA2983" w:rsidRDefault="00A830F8">
      <w:pPr>
        <w:pStyle w:val="LD10"/>
        <w:rPr>
          <w:rFonts w:ascii="Times New Roman" w:hAnsi="Times New Roman" w:cs="Times New Roman"/>
        </w:rPr>
      </w:pPr>
    </w:p>
    <w:p w14:paraId="71E19E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thresholds = 0.586 in Q15 */</w:t>
      </w:r>
    </w:p>
    <w:p w14:paraId="779057AA" w14:textId="77777777" w:rsidR="00A830F8" w:rsidRPr="00CA2983" w:rsidRDefault="00A830F8">
      <w:pPr>
        <w:pStyle w:val="LD10"/>
        <w:rPr>
          <w:rFonts w:ascii="Times New Roman" w:hAnsi="Times New Roman" w:cs="Times New Roman"/>
        </w:rPr>
      </w:pPr>
    </w:p>
    <w:p w14:paraId="777FFD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threshold1 19200</w:t>
      </w:r>
    </w:p>
    <w:p w14:paraId="04249B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threshold2 19200</w:t>
      </w:r>
    </w:p>
    <w:p w14:paraId="0B80CA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max_time   350</w:t>
      </w:r>
      <w:r w:rsidRPr="00CA2983">
        <w:rPr>
          <w:rFonts w:ascii="Times New Roman" w:hAnsi="Times New Roman" w:cs="Times New Roman"/>
        </w:rPr>
        <w:br w:type="page"/>
      </w:r>
    </w:p>
    <w:p w14:paraId="66E61E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Word16 D4i60_16(Word16 dn[], Word16 f[], Word16 h[], Word16 rr[][32],</w:t>
      </w:r>
    </w:p>
    <w:p w14:paraId="251D47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cod[], Word16 y[], Word16 *sign, Word16 *shift_code)</w:t>
      </w:r>
    </w:p>
    <w:p w14:paraId="6F3A95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594DD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ip0, ip1, ip2, ip3;</w:t>
      </w:r>
    </w:p>
    <w:p w14:paraId="2B0B5F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ii0, ii1, ii2, ii3;</w:t>
      </w:r>
    </w:p>
    <w:p w14:paraId="6E4927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*p0, *p1, *p2, *p3;</w:t>
      </w:r>
    </w:p>
    <w:p w14:paraId="078F37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i,j;</w:t>
      </w:r>
    </w:p>
    <w:p w14:paraId="1C448A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shif, shift;</w:t>
      </w:r>
    </w:p>
    <w:p w14:paraId="0C7C39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time, index;</w:t>
      </w:r>
    </w:p>
    <w:p w14:paraId="14B1BE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ps0,  ps1,  ps2,  ps3;</w:t>
      </w:r>
    </w:p>
    <w:p w14:paraId="01E4A3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ps0a, ps1a, ps2a;</w:t>
      </w:r>
    </w:p>
    <w:p w14:paraId="3B6583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ps, ps3c, psc;</w:t>
      </w:r>
    </w:p>
    <w:p w14:paraId="406CA1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alpha, alp1, alp2, alp3;</w:t>
      </w:r>
    </w:p>
    <w:p w14:paraId="227BEC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seuil1,seuil2;</w:t>
      </w:r>
    </w:p>
    <w:p w14:paraId="0734D3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max0, max1, max2, min0, min1, min2;</w:t>
      </w:r>
    </w:p>
    <w:p w14:paraId="10AAE5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L_tmp;</w:t>
      </w:r>
    </w:p>
    <w:p w14:paraId="0742A1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alp0_32, alp1_32, alp2_32, ps2_32;</w:t>
      </w:r>
    </w:p>
    <w:p w14:paraId="22317915" w14:textId="77777777" w:rsidR="00A830F8" w:rsidRPr="00CA2983" w:rsidRDefault="00A830F8">
      <w:pPr>
        <w:pStyle w:val="LD10"/>
        <w:rPr>
          <w:rFonts w:ascii="Times New Roman" w:hAnsi="Times New Roman" w:cs="Times New Roman"/>
        </w:rPr>
      </w:pPr>
    </w:p>
    <w:p w14:paraId="5EFEEA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set dn[60] - dn[63] to zero */</w:t>
      </w:r>
    </w:p>
    <w:p w14:paraId="7468C3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dn[60]=dn[61]=dn[62]=dn[63] = 0;</w:t>
      </w:r>
    </w:p>
    <w:p w14:paraId="7212022E" w14:textId="77777777" w:rsidR="00A830F8" w:rsidRPr="00CA2983" w:rsidRDefault="00A830F8">
      <w:pPr>
        <w:pStyle w:val="LD10"/>
        <w:rPr>
          <w:rFonts w:ascii="Times New Roman" w:hAnsi="Times New Roman" w:cs="Times New Roman"/>
        </w:rPr>
      </w:pPr>
    </w:p>
    <w:p w14:paraId="37EA86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min. and max. of dn[] for positions of i0, i1, i2 */</w:t>
      </w:r>
    </w:p>
    <w:p w14:paraId="3B24F3B1" w14:textId="77777777" w:rsidR="00A830F8" w:rsidRPr="00CA2983" w:rsidRDefault="00A830F8">
      <w:pPr>
        <w:pStyle w:val="LD10"/>
        <w:rPr>
          <w:rFonts w:ascii="Times New Roman" w:hAnsi="Times New Roman" w:cs="Times New Roman"/>
        </w:rPr>
      </w:pPr>
    </w:p>
    <w:p w14:paraId="13A5A0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min0=max0=0;</w:t>
      </w:r>
    </w:p>
    <w:p w14:paraId="54158CBE" w14:textId="77777777" w:rsidR="00A830F8" w:rsidRPr="00CA2983" w:rsidRDefault="00A830F8">
      <w:pPr>
        <w:pStyle w:val="LD10"/>
        <w:rPr>
          <w:rFonts w:ascii="Times New Roman" w:hAnsi="Times New Roman" w:cs="Times New Roman"/>
        </w:rPr>
      </w:pPr>
    </w:p>
    <w:p w14:paraId="59C533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 0; i&lt;60; i += 2)</w:t>
      </w:r>
    </w:p>
    <w:p w14:paraId="7D52FE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E9BC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add(dn[i], dn[i+1]);</w:t>
      </w:r>
    </w:p>
    <w:p w14:paraId="68F9EA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(sub(j,max0) &gt; 0) max0 = j;</w:t>
      </w:r>
    </w:p>
    <w:p w14:paraId="56A38D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if (sub(j,min0) &lt; 0) min0 = j;</w:t>
      </w:r>
    </w:p>
    <w:p w14:paraId="5B7648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C9FF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max0 = shr(max0, (Word16)1);</w:t>
      </w:r>
    </w:p>
    <w:p w14:paraId="575D6B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min0 = shr(min0, (Word16)1);</w:t>
      </w:r>
    </w:p>
    <w:p w14:paraId="35FCD4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F67EACD" w14:textId="77777777" w:rsidR="00A830F8" w:rsidRPr="00CA2983" w:rsidRDefault="00A830F8">
      <w:pPr>
        <w:pStyle w:val="LD10"/>
        <w:rPr>
          <w:rFonts w:ascii="Times New Roman" w:hAnsi="Times New Roman" w:cs="Times New Roman"/>
        </w:rPr>
      </w:pPr>
    </w:p>
    <w:p w14:paraId="10A799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Multiply max0 and min0 by gain_i0 in Q11 */</w:t>
      </w:r>
    </w:p>
    <w:p w14:paraId="08C6492B" w14:textId="77777777" w:rsidR="00A830F8" w:rsidRPr="00CA2983" w:rsidRDefault="00A830F8">
      <w:pPr>
        <w:pStyle w:val="LD10"/>
        <w:rPr>
          <w:rFonts w:ascii="Times New Roman" w:hAnsi="Times New Roman" w:cs="Times New Roman"/>
        </w:rPr>
      </w:pPr>
    </w:p>
    <w:p w14:paraId="39F1AB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max0 = store_hi(L_mult0(max0, (Word16)Q11_gain_i0), (Word16)5);</w:t>
      </w:r>
    </w:p>
    <w:p w14:paraId="0750D0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min0 = store_hi(L_mult0(min0, (Word16)Q11_gain_i0), (Word16)5);</w:t>
      </w:r>
    </w:p>
    <w:p w14:paraId="424ED551" w14:textId="77777777" w:rsidR="00A830F8" w:rsidRPr="00CA2983" w:rsidRDefault="00A830F8">
      <w:pPr>
        <w:pStyle w:val="LD10"/>
        <w:rPr>
          <w:rFonts w:ascii="Times New Roman" w:hAnsi="Times New Roman" w:cs="Times New Roman"/>
        </w:rPr>
      </w:pPr>
    </w:p>
    <w:p w14:paraId="655A5A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min1=max1=0;</w:t>
      </w:r>
    </w:p>
    <w:p w14:paraId="56410F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 2; i&lt;60; i += 8)</w:t>
      </w:r>
    </w:p>
    <w:p w14:paraId="18FC04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73CF7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add(dn[i], dn[i+1]);</w:t>
      </w:r>
    </w:p>
    <w:p w14:paraId="18FA5A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(sub(j,max1) &gt; 0) max1 = j;</w:t>
      </w:r>
    </w:p>
    <w:p w14:paraId="577ECA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if (sub(j,min1) &lt; 0) min1 = j;</w:t>
      </w:r>
    </w:p>
    <w:p w14:paraId="361C34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12BE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max1 = shr(max1, (Word16)1);</w:t>
      </w:r>
    </w:p>
    <w:p w14:paraId="31180E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min1 = shr(min1, (Word16)1);</w:t>
      </w:r>
    </w:p>
    <w:p w14:paraId="02E9CDBC" w14:textId="77777777" w:rsidR="00A830F8" w:rsidRPr="00CA2983" w:rsidRDefault="00A830F8">
      <w:pPr>
        <w:pStyle w:val="LD10"/>
        <w:rPr>
          <w:rFonts w:ascii="Times New Roman" w:hAnsi="Times New Roman" w:cs="Times New Roman"/>
        </w:rPr>
      </w:pPr>
    </w:p>
    <w:p w14:paraId="5E8661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min2=max2=0;</w:t>
      </w:r>
    </w:p>
    <w:p w14:paraId="645306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 4; i&lt;60; i += 8)</w:t>
      </w:r>
    </w:p>
    <w:p w14:paraId="603616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61427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add(dn[i], dn[i+1]);</w:t>
      </w:r>
    </w:p>
    <w:p w14:paraId="1E2C2E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(sub(j,max2) &gt; 0) max2 = j;</w:t>
      </w:r>
    </w:p>
    <w:p w14:paraId="1FF5C8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if (sub(j,min2) &lt; 0) min2 = j;</w:t>
      </w:r>
    </w:p>
    <w:p w14:paraId="33252B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4077A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max2 = shr(max2, (Word16)1);</w:t>
      </w:r>
    </w:p>
    <w:p w14:paraId="1DE353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min2 = shr(min2, (Word16)1);</w:t>
      </w:r>
    </w:p>
    <w:p w14:paraId="34F877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B0A35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11BA77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absolute maximum for combination dn[i0] and dn[i1]  *</w:t>
      </w:r>
    </w:p>
    <w:p w14:paraId="39839B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and for combination dn[i0], dn[i1] and dn[i2]       *</w:t>
      </w:r>
    </w:p>
    <w:p w14:paraId="08FC41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max1 = max ( max0-min1 , max1-min0 )                   *</w:t>
      </w:r>
    </w:p>
    <w:p w14:paraId="505800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max2 = max ( max0-min1+max2 , max1-min0-min2 )         *</w:t>
      </w:r>
    </w:p>
    <w:p w14:paraId="5B12C0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9720071" w14:textId="77777777" w:rsidR="00A830F8" w:rsidRPr="00CA2983" w:rsidRDefault="00A830F8">
      <w:pPr>
        <w:pStyle w:val="LD10"/>
        <w:rPr>
          <w:rFonts w:ascii="Times New Roman" w:hAnsi="Times New Roman" w:cs="Times New Roman"/>
        </w:rPr>
      </w:pPr>
    </w:p>
    <w:p w14:paraId="2587EE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max0 = sub(max0, min1);</w:t>
      </w:r>
    </w:p>
    <w:p w14:paraId="6ADE43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max2 = add(max0, max2);</w:t>
      </w:r>
    </w:p>
    <w:p w14:paraId="6BC47E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max1 = sub(max1, min0);</w:t>
      </w:r>
    </w:p>
    <w:p w14:paraId="6C3C7E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sub(max1, min2);</w:t>
      </w:r>
    </w:p>
    <w:p w14:paraId="67D1A5FF" w14:textId="77777777" w:rsidR="00A830F8" w:rsidRPr="00CA2983" w:rsidRDefault="00A830F8">
      <w:pPr>
        <w:pStyle w:val="LD10"/>
        <w:rPr>
          <w:rFonts w:ascii="Times New Roman" w:hAnsi="Times New Roman" w:cs="Times New Roman"/>
        </w:rPr>
      </w:pPr>
    </w:p>
    <w:p w14:paraId="70DA0F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if(sub(max0,max1) &gt; 0) max1 = max0;</w:t>
      </w:r>
    </w:p>
    <w:p w14:paraId="7893DE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if(sub(j,max2)    &gt; 0) max2 = j;</w:t>
      </w:r>
    </w:p>
    <w:p w14:paraId="5BD28B42" w14:textId="77777777" w:rsidR="00A830F8" w:rsidRPr="00CA2983" w:rsidRDefault="00A830F8">
      <w:pPr>
        <w:pStyle w:val="LD10"/>
        <w:rPr>
          <w:rFonts w:ascii="Times New Roman" w:hAnsi="Times New Roman" w:cs="Times New Roman"/>
        </w:rPr>
      </w:pPr>
    </w:p>
    <w:p w14:paraId="373538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Set thresholds */</w:t>
      </w:r>
    </w:p>
    <w:p w14:paraId="0FD576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seuil1 = mult(max1, (Word16)threshold1);</w:t>
      </w:r>
    </w:p>
    <w:p w14:paraId="0B2917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seuil2 = mult(max2, (Word16)threshold2);</w:t>
      </w:r>
    </w:p>
    <w:p w14:paraId="427D6923" w14:textId="77777777" w:rsidR="00A830F8" w:rsidRPr="00CA2983" w:rsidRDefault="00A830F8">
      <w:pPr>
        <w:pStyle w:val="LD10"/>
        <w:rPr>
          <w:rFonts w:ascii="Times New Roman" w:hAnsi="Times New Roman" w:cs="Times New Roman"/>
        </w:rPr>
      </w:pPr>
    </w:p>
    <w:p w14:paraId="60374D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Default values */</w:t>
      </w:r>
    </w:p>
    <w:p w14:paraId="4497275C" w14:textId="77777777" w:rsidR="00A830F8" w:rsidRPr="00CA2983" w:rsidRDefault="00A830F8">
      <w:pPr>
        <w:pStyle w:val="LD10"/>
        <w:rPr>
          <w:rFonts w:ascii="Times New Roman" w:hAnsi="Times New Roman" w:cs="Times New Roman"/>
        </w:rPr>
      </w:pPr>
    </w:p>
    <w:p w14:paraId="75CDC0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ip0    = 0;</w:t>
      </w:r>
    </w:p>
    <w:p w14:paraId="716389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ip1    = 2;</w:t>
      </w:r>
    </w:p>
    <w:p w14:paraId="12A0AE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ip2    = 4;</w:t>
      </w:r>
    </w:p>
    <w:p w14:paraId="394E96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ip3    = 6;</w:t>
      </w:r>
    </w:p>
    <w:p w14:paraId="16E06B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shift  = 0;</w:t>
      </w:r>
    </w:p>
    <w:p w14:paraId="3A79F5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     = 0;</w:t>
      </w:r>
    </w:p>
    <w:p w14:paraId="73DD50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psc    = 0;</w:t>
      </w:r>
    </w:p>
    <w:p w14:paraId="0C74AD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alpha  = 255;</w:t>
      </w:r>
    </w:p>
    <w:p w14:paraId="7327E8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time   = max_time;</w:t>
      </w:r>
    </w:p>
    <w:p w14:paraId="5D0914E4" w14:textId="77777777" w:rsidR="00A830F8" w:rsidRPr="00CA2983" w:rsidRDefault="00A830F8">
      <w:pPr>
        <w:pStyle w:val="LD10"/>
        <w:rPr>
          <w:rFonts w:ascii="Times New Roman" w:hAnsi="Times New Roman" w:cs="Times New Roman"/>
        </w:rPr>
      </w:pPr>
    </w:p>
    <w:p w14:paraId="40734D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Four loops to search innovation code. */</w:t>
      </w:r>
    </w:p>
    <w:p w14:paraId="22641209" w14:textId="77777777" w:rsidR="00A830F8" w:rsidRPr="00CA2983" w:rsidRDefault="00A830F8">
      <w:pPr>
        <w:pStyle w:val="LD10"/>
        <w:rPr>
          <w:rFonts w:ascii="Times New Roman" w:hAnsi="Times New Roman" w:cs="Times New Roman"/>
        </w:rPr>
      </w:pPr>
    </w:p>
    <w:p w14:paraId="7414AB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(ii0=0; ii0&lt;30; ii0++)</w:t>
      </w:r>
    </w:p>
    <w:p w14:paraId="58070B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41E9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ps0  = store_hi(L_mult0((Word16)Q11_gain_i0, dn[2*ii0]), (Word16)5);</w:t>
      </w:r>
    </w:p>
    <w:p w14:paraId="78A57D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ps0a = store_hi(L_mult0((Word16)Q11_gain_i0, dn[2*ii0+1]), (Word16)5);</w:t>
      </w:r>
    </w:p>
    <w:p w14:paraId="7FD41A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alp0_32 = Load_sh(rr[ii0][ii0], (Word16)14); </w:t>
      </w:r>
    </w:p>
    <w:p w14:paraId="06FE6F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A177B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(ii1=1; ii1&lt;30; ii1+=4)</w:t>
      </w:r>
    </w:p>
    <w:p w14:paraId="21F48E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E0A00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ps1  = sub(ps0, dn[2*ii1]);</w:t>
      </w:r>
    </w:p>
    <w:p w14:paraId="20BF8B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ps1a = sub(ps0a, dn[2*ii1+1]);</w:t>
      </w:r>
    </w:p>
    <w:p w14:paraId="6F5E2E28" w14:textId="77777777" w:rsidR="00A830F8" w:rsidRPr="00CA2983" w:rsidRDefault="00A830F8">
      <w:pPr>
        <w:pStyle w:val="LD10"/>
        <w:rPr>
          <w:rFonts w:ascii="Times New Roman" w:hAnsi="Times New Roman" w:cs="Times New Roman"/>
        </w:rPr>
      </w:pPr>
    </w:p>
    <w:p w14:paraId="0B1DAB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alp1 = alp0*2 + rr[ii1][ii1] - 2.0*gain_i0*rr[ii0][ii1]  */</w:t>
      </w:r>
    </w:p>
    <w:p w14:paraId="0C3E52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result is divided by 8 to avoid overflow.            */</w:t>
      </w:r>
    </w:p>
    <w:p w14:paraId="4DEBB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add_sh(alp0_32, rr[ii1][ii1], (Word16)13); </w:t>
      </w:r>
    </w:p>
    <w:p w14:paraId="670CD9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01A8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L_msu0(L_tmp, (Word16)Q14_gain_i0, rr[ii0][ii1]);</w:t>
      </w:r>
    </w:p>
    <w:p w14:paraId="21A325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alp1  = extract_h(L_tmp);</w:t>
      </w:r>
    </w:p>
    <w:p w14:paraId="0AF31B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alp1_32 = Load_sh(alp1, (Word16)15);</w:t>
      </w:r>
    </w:p>
    <w:p w14:paraId="2B621B77" w14:textId="77777777" w:rsidR="00A830F8" w:rsidRPr="00CA2983" w:rsidRDefault="00A830F8">
      <w:pPr>
        <w:pStyle w:val="LD10"/>
        <w:rPr>
          <w:rFonts w:ascii="Times New Roman" w:hAnsi="Times New Roman" w:cs="Times New Roman"/>
        </w:rPr>
      </w:pPr>
    </w:p>
    <w:p w14:paraId="6DC478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abs( (ps1+ps1a)/2 ) &gt; seuil1 */</w:t>
      </w:r>
    </w:p>
    <w:p w14:paraId="2545144D" w14:textId="77777777" w:rsidR="00A830F8" w:rsidRPr="00CA2983" w:rsidRDefault="00A830F8">
      <w:pPr>
        <w:pStyle w:val="LD10"/>
        <w:rPr>
          <w:rFonts w:ascii="Times New Roman" w:hAnsi="Times New Roman" w:cs="Times New Roman"/>
        </w:rPr>
      </w:pPr>
    </w:p>
    <w:p w14:paraId="66288F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Load_sh(ps1, (Word16)15);</w:t>
      </w:r>
    </w:p>
    <w:p w14:paraId="3D1752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L_abs( add_sh(L_tmp, ps1a, (Word16)15) );</w:t>
      </w:r>
    </w:p>
    <w:p w14:paraId="42B6DA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sub_sh16( L_tmp, seuil1);</w:t>
      </w:r>
    </w:p>
    <w:p w14:paraId="7BED80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L_tmp &gt; 0)</w:t>
      </w:r>
    </w:p>
    <w:p w14:paraId="61796B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A2F62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(ii2=2; ii2&lt;31; ii2+=4)</w:t>
      </w:r>
    </w:p>
    <w:p w14:paraId="56F419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7EB0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ps2  = add(ps1, dn[2*ii2]);</w:t>
      </w:r>
    </w:p>
    <w:p w14:paraId="303D47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ps2a = add(ps1a, dn[2*ii2+1]);</w:t>
      </w:r>
    </w:p>
    <w:p w14:paraId="39FDD293" w14:textId="77777777" w:rsidR="00A830F8" w:rsidRPr="00CA2983" w:rsidRDefault="00A830F8">
      <w:pPr>
        <w:pStyle w:val="LD10"/>
        <w:rPr>
          <w:rFonts w:ascii="Times New Roman" w:hAnsi="Times New Roman" w:cs="Times New Roman"/>
        </w:rPr>
      </w:pPr>
    </w:p>
    <w:p w14:paraId="59842C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alp2=alp1+rr[ii2][ii2]+2.0*(gain_i0*rr[ii0][ii2]-rr[ii1][ii2]) */</w:t>
      </w:r>
    </w:p>
    <w:p w14:paraId="3E9B59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result is divided by 16 to avoid overflow.                 */</w:t>
      </w:r>
    </w:p>
    <w:p w14:paraId="68CFD359" w14:textId="77777777" w:rsidR="00A830F8" w:rsidRPr="00CA2983" w:rsidRDefault="00A830F8">
      <w:pPr>
        <w:pStyle w:val="LD10"/>
        <w:rPr>
          <w:rFonts w:ascii="Times New Roman" w:hAnsi="Times New Roman" w:cs="Times New Roman"/>
        </w:rPr>
      </w:pPr>
    </w:p>
    <w:p w14:paraId="07EBF6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add_sh(alp1_32, rr[ii2][ii2], (Word16)12);  </w:t>
      </w:r>
    </w:p>
    <w:p w14:paraId="024ACF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0265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L_mac0(L_tmp, (Word16)Q13_gain_i0, rr[ii0][ii2]);</w:t>
      </w:r>
    </w:p>
    <w:p w14:paraId="75F7E3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rr[ii1][ii2] , (Word16)13);</w:t>
      </w:r>
    </w:p>
    <w:p w14:paraId="41CC60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alp2  = extract_h(L_tmp);</w:t>
      </w:r>
    </w:p>
    <w:p w14:paraId="58A442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alp2_32 = Load_sh16(alp2);</w:t>
      </w:r>
    </w:p>
    <w:p w14:paraId="309CE6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36C4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abs( (ps2+ps2a)/2 ) &gt; seuil2 */</w:t>
      </w:r>
    </w:p>
    <w:p w14:paraId="6622397D" w14:textId="77777777" w:rsidR="00A830F8" w:rsidRPr="00CA2983" w:rsidRDefault="00A830F8">
      <w:pPr>
        <w:pStyle w:val="LD10"/>
        <w:rPr>
          <w:rFonts w:ascii="Times New Roman" w:hAnsi="Times New Roman" w:cs="Times New Roman"/>
        </w:rPr>
      </w:pPr>
    </w:p>
    <w:p w14:paraId="4A046A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Load_sh(ps2, (Word16)15);</w:t>
      </w:r>
    </w:p>
    <w:p w14:paraId="268692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L_abs( add_sh(L_tmp, ps2a, (Word16)15) );</w:t>
      </w:r>
    </w:p>
    <w:p w14:paraId="13B071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sub_sh16( L_tmp, seuil2);</w:t>
      </w:r>
    </w:p>
    <w:p w14:paraId="72FD47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L_tmp &gt; 0)</w:t>
      </w:r>
    </w:p>
    <w:p w14:paraId="79A379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F85A5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 = 0;</w:t>
      </w:r>
    </w:p>
    <w:p w14:paraId="152C6B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sub(abs_s(ps2a),abs_s(ps2)) &gt; 0)</w:t>
      </w:r>
    </w:p>
    <w:p w14:paraId="642FD0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96D90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ps2  = ps2a;</w:t>
      </w:r>
    </w:p>
    <w:p w14:paraId="1B51FC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 = 1;</w:t>
      </w:r>
    </w:p>
    <w:p w14:paraId="335B30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C4ECFFD" w14:textId="77777777" w:rsidR="00A830F8" w:rsidRPr="00CA2983" w:rsidRDefault="00A830F8">
      <w:pPr>
        <w:pStyle w:val="LD10"/>
        <w:rPr>
          <w:rFonts w:ascii="Times New Roman" w:hAnsi="Times New Roman" w:cs="Times New Roman"/>
        </w:rPr>
      </w:pPr>
    </w:p>
    <w:p w14:paraId="068E0D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ps2_32 = Load_sh(ps2, (Word16)15);</w:t>
      </w:r>
    </w:p>
    <w:p w14:paraId="12A40E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C7F4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(ii3=3; ii3&lt;32; ii3+=4)</w:t>
      </w:r>
    </w:p>
    <w:p w14:paraId="23FFAA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4012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ps3 = (ps2-dn[2*ii3+shift]) / 2                       */</w:t>
      </w:r>
    </w:p>
    <w:p w14:paraId="0F2152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Need to work on 32 bits to avoid possible overflow */</w:t>
      </w:r>
    </w:p>
    <w:p w14:paraId="0C66CF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F38A9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sub_sh(ps2_32, dn[2*ii3+shif], (Word16)15);</w:t>
      </w:r>
    </w:p>
    <w:p w14:paraId="1BDC0A1F" w14:textId="77777777" w:rsidR="00A830F8" w:rsidRPr="00CA2983" w:rsidRDefault="00A830F8">
      <w:pPr>
        <w:pStyle w:val="LD10"/>
        <w:rPr>
          <w:rFonts w:ascii="Times New Roman" w:hAnsi="Times New Roman" w:cs="Times New Roman"/>
        </w:rPr>
      </w:pPr>
    </w:p>
    <w:p w14:paraId="637D07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ps3  = extract_h(L_tmp);</w:t>
      </w:r>
    </w:p>
    <w:p w14:paraId="4EA8BF71" w14:textId="77777777" w:rsidR="00A830F8" w:rsidRPr="00CA2983" w:rsidRDefault="00A830F8">
      <w:pPr>
        <w:pStyle w:val="LD10"/>
        <w:rPr>
          <w:rFonts w:ascii="Times New Roman" w:hAnsi="Times New Roman" w:cs="Times New Roman"/>
        </w:rPr>
      </w:pPr>
    </w:p>
    <w:p w14:paraId="3AC52A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alp3 = alp2 + rr[ii3][ii3] +                               */</w:t>
      </w:r>
    </w:p>
    <w:p w14:paraId="390C3D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2.0*(rr[ii1][ii3] - gain_i0*rr[ii0][ii3] - rr[ii2][ii3]) */</w:t>
      </w:r>
    </w:p>
    <w:p w14:paraId="2593F6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385D24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This part is the most critical part in all the coder       */</w:t>
      </w:r>
    </w:p>
    <w:p w14:paraId="684AF00A" w14:textId="77777777" w:rsidR="00A830F8" w:rsidRPr="00CA2983" w:rsidRDefault="00A830F8">
      <w:pPr>
        <w:pStyle w:val="LD10"/>
        <w:rPr>
          <w:rFonts w:ascii="Times New Roman" w:hAnsi="Times New Roman" w:cs="Times New Roman"/>
        </w:rPr>
      </w:pPr>
    </w:p>
    <w:p w14:paraId="1DE7A1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add_sh(alp2_32, rr[ii3][ii3], (Word16)12);</w:t>
      </w:r>
    </w:p>
    <w:p w14:paraId="5A23CF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rr[ii1][ii3], (Word16)13);</w:t>
      </w:r>
    </w:p>
    <w:p w14:paraId="2ADC5B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L_msu0(L_tmp, (Word16)Q13_gain_i0, rr[ii0][ii3] );</w:t>
      </w:r>
    </w:p>
    <w:p w14:paraId="62A013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rr[ii2][ii3], (Word16)13);</w:t>
      </w:r>
    </w:p>
    <w:p w14:paraId="3216C0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alp3  = extract_h(L_tmp);</w:t>
      </w:r>
    </w:p>
    <w:p w14:paraId="2DF03246" w14:textId="77777777" w:rsidR="00A830F8" w:rsidRPr="00CA2983" w:rsidRDefault="00A830F8">
      <w:pPr>
        <w:pStyle w:val="LD10"/>
        <w:rPr>
          <w:rFonts w:ascii="Times New Roman" w:hAnsi="Times New Roman" w:cs="Times New Roman"/>
        </w:rPr>
      </w:pPr>
    </w:p>
    <w:p w14:paraId="72C576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(ps3**2 * alpha) - (psc *alp3)  &gt; 0 ) */</w:t>
      </w:r>
    </w:p>
    <w:p w14:paraId="1C5398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-&gt;new maximum                          */</w:t>
      </w:r>
    </w:p>
    <w:p w14:paraId="4E1CC561" w14:textId="77777777" w:rsidR="00A830F8" w:rsidRPr="00CA2983" w:rsidRDefault="00A830F8">
      <w:pPr>
        <w:pStyle w:val="LD10"/>
        <w:rPr>
          <w:rFonts w:ascii="Times New Roman" w:hAnsi="Times New Roman" w:cs="Times New Roman"/>
        </w:rPr>
      </w:pPr>
    </w:p>
    <w:p w14:paraId="40CD0B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ps3c = mult(ps3, ps3);</w:t>
      </w:r>
    </w:p>
    <w:p w14:paraId="1545EC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L_mult(ps3c, alpha);</w:t>
      </w:r>
    </w:p>
    <w:p w14:paraId="368340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L_msu(L_tmp,psc,alp3) &gt; 0)</w:t>
      </w:r>
    </w:p>
    <w:p w14:paraId="64404F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244A0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    = ps3;</w:t>
      </w:r>
    </w:p>
    <w:p w14:paraId="6DC4EF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psc   = ps3c;</w:t>
      </w:r>
    </w:p>
    <w:p w14:paraId="37138E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alpha = alp3;</w:t>
      </w:r>
    </w:p>
    <w:p w14:paraId="045C25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ip0 = 2*ii0;</w:t>
      </w:r>
    </w:p>
    <w:p w14:paraId="5E23E7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ip1 = 2*ii1;</w:t>
      </w:r>
    </w:p>
    <w:p w14:paraId="226DFC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ip2 = 2*ii2;</w:t>
      </w:r>
    </w:p>
    <w:p w14:paraId="7070E7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ip3 = 2*ii3;</w:t>
      </w:r>
    </w:p>
    <w:p w14:paraId="368025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shift = shif;</w:t>
      </w:r>
    </w:p>
    <w:p w14:paraId="6D1F3A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of if(.. &gt; 0) */</w:t>
      </w:r>
    </w:p>
    <w:p w14:paraId="6224F2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 end of for ii3 = */</w:t>
      </w:r>
    </w:p>
    <w:p w14:paraId="3E6DDB1D" w14:textId="77777777" w:rsidR="00A830F8" w:rsidRPr="00CA2983" w:rsidRDefault="00A830F8">
      <w:pPr>
        <w:pStyle w:val="LD10"/>
        <w:rPr>
          <w:rFonts w:ascii="Times New Roman" w:hAnsi="Times New Roman" w:cs="Times New Roman"/>
        </w:rPr>
      </w:pPr>
    </w:p>
    <w:p w14:paraId="177BAF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time = sub(time, (Word16)3);</w:t>
      </w:r>
      <w:r w:rsidRPr="00CA2983">
        <w:rPr>
          <w:rFonts w:ascii="Times New Roman" w:hAnsi="Times New Roman" w:cs="Times New Roman"/>
        </w:rPr>
        <w:tab/>
        <w:t>/* See note on complexity */</w:t>
      </w:r>
    </w:p>
    <w:p w14:paraId="7F188F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if(time &lt;= 0 ) goto fin;</w:t>
      </w:r>
      <w:r w:rsidRPr="00CA2983">
        <w:rPr>
          <w:rFonts w:ascii="Times New Roman" w:hAnsi="Times New Roman" w:cs="Times New Roman"/>
        </w:rPr>
        <w:tab/>
      </w:r>
      <w:r w:rsidRPr="00CA2983">
        <w:rPr>
          <w:rFonts w:ascii="Times New Roman" w:hAnsi="Times New Roman" w:cs="Times New Roman"/>
        </w:rPr>
        <w:tab/>
        <w:t>/* Maximum time finish    */</w:t>
      </w:r>
    </w:p>
    <w:p w14:paraId="6C4CE0B9" w14:textId="77777777" w:rsidR="00A830F8" w:rsidRPr="00CA2983" w:rsidRDefault="00A830F8">
      <w:pPr>
        <w:pStyle w:val="LD10"/>
        <w:rPr>
          <w:rFonts w:ascii="Times New Roman" w:hAnsi="Times New Roman" w:cs="Times New Roman"/>
        </w:rPr>
      </w:pPr>
    </w:p>
    <w:p w14:paraId="5C5603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if &gt;seuil2 */</w:t>
      </w:r>
    </w:p>
    <w:p w14:paraId="6AC6C9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of for ii2 = */</w:t>
      </w:r>
    </w:p>
    <w:p w14:paraId="6720758C" w14:textId="77777777" w:rsidR="00A830F8" w:rsidRPr="00CA2983" w:rsidRDefault="00A830F8">
      <w:pPr>
        <w:pStyle w:val="LD10"/>
        <w:rPr>
          <w:rFonts w:ascii="Times New Roman" w:hAnsi="Times New Roman" w:cs="Times New Roman"/>
        </w:rPr>
      </w:pPr>
    </w:p>
    <w:p w14:paraId="634A70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time = sub(time, (Word16)4);</w:t>
      </w:r>
      <w:r w:rsidRPr="00CA2983">
        <w:rPr>
          <w:rFonts w:ascii="Times New Roman" w:hAnsi="Times New Roman" w:cs="Times New Roman"/>
        </w:rPr>
        <w:tab/>
      </w:r>
      <w:r w:rsidRPr="00CA2983">
        <w:rPr>
          <w:rFonts w:ascii="Times New Roman" w:hAnsi="Times New Roman" w:cs="Times New Roman"/>
        </w:rPr>
        <w:tab/>
        <w:t>/* See note on complexity */</w:t>
      </w:r>
    </w:p>
    <w:p w14:paraId="39D157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if(time &lt;= 0 ) goto fin;</w:t>
      </w:r>
      <w:r w:rsidRPr="00CA2983">
        <w:rPr>
          <w:rFonts w:ascii="Times New Roman" w:hAnsi="Times New Roman" w:cs="Times New Roman"/>
        </w:rPr>
        <w:tab/>
      </w:r>
      <w:r w:rsidRPr="00CA2983">
        <w:rPr>
          <w:rFonts w:ascii="Times New Roman" w:hAnsi="Times New Roman" w:cs="Times New Roman"/>
        </w:rPr>
        <w:tab/>
        <w:t>/* Maximum time finish    */</w:t>
      </w:r>
    </w:p>
    <w:p w14:paraId="2F08E60F" w14:textId="77777777" w:rsidR="00A830F8" w:rsidRPr="00CA2983" w:rsidRDefault="00A830F8">
      <w:pPr>
        <w:pStyle w:val="LD10"/>
        <w:rPr>
          <w:rFonts w:ascii="Times New Roman" w:hAnsi="Times New Roman" w:cs="Times New Roman"/>
        </w:rPr>
      </w:pPr>
    </w:p>
    <w:p w14:paraId="036E89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if &gt;seuil1 */</w:t>
      </w:r>
    </w:p>
    <w:p w14:paraId="428E27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of for ii1 = */</w:t>
      </w:r>
    </w:p>
    <w:p w14:paraId="6294D6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 end of for ii0 = */</w:t>
      </w:r>
    </w:p>
    <w:p w14:paraId="02E40E56" w14:textId="77777777" w:rsidR="00A830F8" w:rsidRPr="00CA2983" w:rsidRDefault="00A830F8">
      <w:pPr>
        <w:pStyle w:val="LD10"/>
        <w:rPr>
          <w:rFonts w:ascii="Times New Roman" w:hAnsi="Times New Roman" w:cs="Times New Roman"/>
        </w:rPr>
      </w:pPr>
    </w:p>
    <w:p w14:paraId="02069E69" w14:textId="77777777" w:rsidR="00A830F8" w:rsidRPr="00CA2983" w:rsidRDefault="00A830F8">
      <w:pPr>
        <w:pStyle w:val="LD10"/>
        <w:rPr>
          <w:rFonts w:ascii="Times New Roman" w:hAnsi="Times New Roman" w:cs="Times New Roman"/>
        </w:rPr>
      </w:pPr>
    </w:p>
    <w:p w14:paraId="52F7D9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fin:</w:t>
      </w:r>
    </w:p>
    <w:p w14:paraId="095517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068CE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Convolve code with f[] */</w:t>
      </w:r>
    </w:p>
    <w:p w14:paraId="6FD0B547" w14:textId="77777777" w:rsidR="00A830F8" w:rsidRPr="00CA2983" w:rsidRDefault="00A830F8">
      <w:pPr>
        <w:pStyle w:val="LD10"/>
        <w:rPr>
          <w:rFonts w:ascii="Times New Roman" w:hAnsi="Times New Roman" w:cs="Times New Roman"/>
        </w:rPr>
      </w:pPr>
    </w:p>
    <w:p w14:paraId="34C745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shift;            /* Operations on pointers !!! */</w:t>
      </w:r>
    </w:p>
    <w:p w14:paraId="5BC5F2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p0 = f - ip0;</w:t>
      </w:r>
    </w:p>
    <w:p w14:paraId="53F4CB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p1 = f - ip1;</w:t>
      </w:r>
    </w:p>
    <w:p w14:paraId="713F27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p2 = f - ip2;</w:t>
      </w:r>
    </w:p>
    <w:p w14:paraId="1EDFDC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p3 = f - ip3;</w:t>
      </w:r>
    </w:p>
    <w:p w14:paraId="0D123749" w14:textId="77777777" w:rsidR="00A830F8" w:rsidRPr="00CA2983" w:rsidRDefault="00A830F8">
      <w:pPr>
        <w:pStyle w:val="LD10"/>
        <w:rPr>
          <w:rFonts w:ascii="Times New Roman" w:hAnsi="Times New Roman" w:cs="Times New Roman"/>
        </w:rPr>
      </w:pPr>
    </w:p>
    <w:p w14:paraId="0EDF94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cod[i] = p0[i] * gain_i0  - p1[i] + p2[i] - p3[i]; */</w:t>
      </w:r>
    </w:p>
    <w:p w14:paraId="324E208B" w14:textId="77777777" w:rsidR="00A830F8" w:rsidRPr="00CA2983" w:rsidRDefault="00A830F8">
      <w:pPr>
        <w:pStyle w:val="LD10"/>
        <w:rPr>
          <w:rFonts w:ascii="Times New Roman" w:hAnsi="Times New Roman" w:cs="Times New Roman"/>
        </w:rPr>
      </w:pPr>
    </w:p>
    <w:p w14:paraId="7A4353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if(ps &gt;= 0)</w:t>
      </w:r>
    </w:p>
    <w:p w14:paraId="03E761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A716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*sign = 0;</w:t>
      </w:r>
    </w:p>
    <w:p w14:paraId="4B2771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lcode; i++)</w:t>
      </w:r>
    </w:p>
    <w:p w14:paraId="432C53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682FB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L_mult0(p0[i], (Word16)Q11_gain_i0);</w:t>
      </w:r>
    </w:p>
    <w:p w14:paraId="39F230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p1[i], (Word16)11);</w:t>
      </w:r>
    </w:p>
    <w:p w14:paraId="1B4203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p2[i], (Word16)11);</w:t>
      </w:r>
    </w:p>
    <w:p w14:paraId="4E7C48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p3[i], (Word16)11);</w:t>
      </w:r>
    </w:p>
    <w:p w14:paraId="10FE6E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cod[i] = store_hi(L_tmp, (Word16)5);</w:t>
      </w:r>
    </w:p>
    <w:p w14:paraId="0BDDF1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C801F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37C3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085035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80E91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*sign = 1;</w:t>
      </w:r>
    </w:p>
    <w:p w14:paraId="31FD2E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lcode; i++)</w:t>
      </w:r>
    </w:p>
    <w:p w14:paraId="58EA35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C023B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L_mult0(p0[i], (Word16)Q11_gain_i0);</w:t>
      </w:r>
    </w:p>
    <w:p w14:paraId="6CBCAF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p1[i], (Word16)11);</w:t>
      </w:r>
    </w:p>
    <w:p w14:paraId="1D99B9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p2[i], (Word16)11);</w:t>
      </w:r>
    </w:p>
    <w:p w14:paraId="2D6D4C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p3[i], (Word16)11);</w:t>
      </w:r>
    </w:p>
    <w:p w14:paraId="552323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L_negate(L_tmp);</w:t>
      </w:r>
    </w:p>
    <w:p w14:paraId="401C58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cod[i] = store_hi(L_tmp, (Word16)5);</w:t>
      </w:r>
    </w:p>
    <w:p w14:paraId="1A771B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6542E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6892B0F" w14:textId="77777777" w:rsidR="00A830F8" w:rsidRPr="00CA2983" w:rsidRDefault="00A830F8">
      <w:pPr>
        <w:pStyle w:val="LD10"/>
        <w:rPr>
          <w:rFonts w:ascii="Times New Roman" w:hAnsi="Times New Roman" w:cs="Times New Roman"/>
        </w:rPr>
      </w:pPr>
    </w:p>
    <w:p w14:paraId="1745C5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Convolve code with h[] */</w:t>
      </w:r>
    </w:p>
    <w:p w14:paraId="6ABB6988" w14:textId="77777777" w:rsidR="00A830F8" w:rsidRPr="00CA2983" w:rsidRDefault="00A830F8">
      <w:pPr>
        <w:pStyle w:val="LD10"/>
        <w:rPr>
          <w:rFonts w:ascii="Times New Roman" w:hAnsi="Times New Roman" w:cs="Times New Roman"/>
        </w:rPr>
      </w:pPr>
    </w:p>
    <w:p w14:paraId="32CC81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h -= shift;            /* Operations on pointers !!! */</w:t>
      </w:r>
    </w:p>
    <w:p w14:paraId="6A9169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p0 = h - ip0;</w:t>
      </w:r>
    </w:p>
    <w:p w14:paraId="677B48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p1 = h - ip1;</w:t>
      </w:r>
    </w:p>
    <w:p w14:paraId="7FA46E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p2 = h - ip2;</w:t>
      </w:r>
    </w:p>
    <w:p w14:paraId="623DC2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p3 = h - ip3;</w:t>
      </w:r>
    </w:p>
    <w:p w14:paraId="766D5DDC" w14:textId="77777777" w:rsidR="00A830F8" w:rsidRPr="00CA2983" w:rsidRDefault="00A830F8">
      <w:pPr>
        <w:pStyle w:val="LD10"/>
        <w:rPr>
          <w:rFonts w:ascii="Times New Roman" w:hAnsi="Times New Roman" w:cs="Times New Roman"/>
        </w:rPr>
      </w:pPr>
    </w:p>
    <w:p w14:paraId="5CB6C2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y[i] = p0[i] * gain_i0  - p1[i] + p2[i] - p3[i]; */</w:t>
      </w:r>
    </w:p>
    <w:p w14:paraId="6A5DD778" w14:textId="77777777" w:rsidR="00A830F8" w:rsidRPr="00CA2983" w:rsidRDefault="00A830F8">
      <w:pPr>
        <w:pStyle w:val="LD10"/>
        <w:rPr>
          <w:rFonts w:ascii="Times New Roman" w:hAnsi="Times New Roman" w:cs="Times New Roman"/>
        </w:rPr>
      </w:pPr>
    </w:p>
    <w:p w14:paraId="2D2012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if(ps &gt;= 0)</w:t>
      </w:r>
    </w:p>
    <w:p w14:paraId="426809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C47D3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lcode; i++)</w:t>
      </w:r>
    </w:p>
    <w:p w14:paraId="5A91F1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BDFAD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L_mult0(p0[i], (Word16)Q11_gain_i0);</w:t>
      </w:r>
    </w:p>
    <w:p w14:paraId="3F18EE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p1[i], (Word16)11);</w:t>
      </w:r>
    </w:p>
    <w:p w14:paraId="3A8538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p2[i], (Word16)11);</w:t>
      </w:r>
    </w:p>
    <w:p w14:paraId="23DECB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p3[i], (Word16)11);</w:t>
      </w:r>
    </w:p>
    <w:p w14:paraId="353E79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store_hi(L_tmp, (Word16)5);</w:t>
      </w:r>
    </w:p>
    <w:p w14:paraId="38B6DD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A5413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66EE2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46F36E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3E08B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lcode; i++)</w:t>
      </w:r>
    </w:p>
    <w:p w14:paraId="585F9A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6BEA8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L_mult0(p0[i], (Word16)Q11_gain_i0);</w:t>
      </w:r>
    </w:p>
    <w:p w14:paraId="3B516B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p1[i], (Word16)11);</w:t>
      </w:r>
    </w:p>
    <w:p w14:paraId="3DA021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L_tmp = add_sh(L_tmp, p2[i], (Word16)11);</w:t>
      </w:r>
    </w:p>
    <w:p w14:paraId="4325DF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p3[i], (Word16)11);</w:t>
      </w:r>
    </w:p>
    <w:p w14:paraId="1F0B03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L_negate(L_tmp);</w:t>
      </w:r>
    </w:p>
    <w:p w14:paraId="048584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store_hi(L_tmp, (Word16)5);</w:t>
      </w:r>
    </w:p>
    <w:p w14:paraId="113AFF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702D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98E42A" w14:textId="77777777" w:rsidR="00A830F8" w:rsidRPr="00CA2983" w:rsidRDefault="00A830F8">
      <w:pPr>
        <w:pStyle w:val="LD10"/>
        <w:rPr>
          <w:rFonts w:ascii="Times New Roman" w:hAnsi="Times New Roman" w:cs="Times New Roman"/>
        </w:rPr>
      </w:pPr>
    </w:p>
    <w:p w14:paraId="5D75F3ED" w14:textId="77777777" w:rsidR="00A830F8" w:rsidRPr="00CA2983" w:rsidRDefault="00A830F8">
      <w:pPr>
        <w:pStyle w:val="LD10"/>
        <w:rPr>
          <w:rFonts w:ascii="Times New Roman" w:hAnsi="Times New Roman" w:cs="Times New Roman"/>
        </w:rPr>
      </w:pPr>
    </w:p>
    <w:p w14:paraId="111BAEAE" w14:textId="77777777" w:rsidR="00A830F8" w:rsidRPr="00CA2983" w:rsidRDefault="00A830F8">
      <w:pPr>
        <w:pStyle w:val="LD10"/>
        <w:rPr>
          <w:rFonts w:ascii="Times New Roman" w:hAnsi="Times New Roman" w:cs="Times New Roman"/>
        </w:rPr>
      </w:pPr>
    </w:p>
    <w:p w14:paraId="6E090C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Return parameters */</w:t>
      </w:r>
    </w:p>
    <w:p w14:paraId="6C200318" w14:textId="77777777" w:rsidR="00A830F8" w:rsidRPr="00CA2983" w:rsidRDefault="00A830F8">
      <w:pPr>
        <w:pStyle w:val="LD10"/>
        <w:rPr>
          <w:rFonts w:ascii="Times New Roman" w:hAnsi="Times New Roman" w:cs="Times New Roman"/>
        </w:rPr>
      </w:pPr>
    </w:p>
    <w:p w14:paraId="2323AE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*shift_code = shift;</w:t>
      </w:r>
    </w:p>
    <w:p w14:paraId="2AF2C48D" w14:textId="77777777" w:rsidR="00A830F8" w:rsidRPr="00CA2983" w:rsidRDefault="00A830F8">
      <w:pPr>
        <w:pStyle w:val="LD10"/>
        <w:rPr>
          <w:rFonts w:ascii="Times New Roman" w:hAnsi="Times New Roman" w:cs="Times New Roman"/>
        </w:rPr>
      </w:pPr>
    </w:p>
    <w:p w14:paraId="3E6B2A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index = (ip0&gt;&gt;1) + ( (ip1&gt;&gt;3)&lt;&lt;5 ) + ( (ip2&gt;&gt;3)&lt;&lt;8 ) + ( (ip3&gt;&gt;3)&lt;&lt;11 )*/</w:t>
      </w:r>
    </w:p>
    <w:p w14:paraId="305571DB" w14:textId="77777777" w:rsidR="00A830F8" w:rsidRPr="00CA2983" w:rsidRDefault="00A830F8">
      <w:pPr>
        <w:pStyle w:val="LD10"/>
        <w:rPr>
          <w:rFonts w:ascii="Times New Roman" w:hAnsi="Times New Roman" w:cs="Times New Roman"/>
        </w:rPr>
      </w:pPr>
    </w:p>
    <w:p w14:paraId="58FDBC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shr(ip0, (Word16)1);</w:t>
      </w:r>
    </w:p>
    <w:p w14:paraId="193BCB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shl( shr( ip1,(Word16)3 ),(Word16)5 ));</w:t>
      </w:r>
    </w:p>
    <w:p w14:paraId="25F536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shl( shr( ip2,(Word16)3 ),(Word16)8 ));</w:t>
      </w:r>
    </w:p>
    <w:p w14:paraId="4B4161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index = add(index, shl( shr( ip3,(Word16)3 ),(Word16)11 ));</w:t>
      </w:r>
    </w:p>
    <w:p w14:paraId="2638D802" w14:textId="77777777" w:rsidR="00A830F8" w:rsidRPr="00CA2983" w:rsidRDefault="00A830F8">
      <w:pPr>
        <w:pStyle w:val="LD10"/>
        <w:rPr>
          <w:rFonts w:ascii="Times New Roman" w:hAnsi="Times New Roman" w:cs="Times New Roman"/>
        </w:rPr>
      </w:pPr>
    </w:p>
    <w:p w14:paraId="6DC379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 index;</w:t>
      </w:r>
    </w:p>
    <w:p w14:paraId="7F09B3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225488A" w14:textId="77777777" w:rsidR="00A830F8" w:rsidRPr="00CA2983" w:rsidRDefault="00A830F8">
      <w:pPr>
        <w:pStyle w:val="LD10"/>
        <w:rPr>
          <w:rFonts w:ascii="Times New Roman" w:hAnsi="Times New Roman" w:cs="Times New Roman"/>
        </w:rPr>
      </w:pPr>
    </w:p>
    <w:p w14:paraId="5B5CB6D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EE0293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89A9A52" w14:textId="7377B7A5"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D_D4i60</w:t>
      </w:r>
      <w:r w:rsidRPr="00CA2983">
        <w:rPr>
          <w:rFonts w:ascii="Times New Roman" w:hAnsi="Times New Roman" w:cs="Times New Roman"/>
        </w:rPr>
        <w:fldChar w:fldCharType="begin"/>
      </w:r>
      <w:r w:rsidRPr="00CA2983">
        <w:rPr>
          <w:rFonts w:ascii="Times New Roman" w:hAnsi="Times New Roman" w:cs="Times New Roman"/>
        </w:rPr>
        <w:instrText>xe "D_D4i60</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6E1F061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73A8DE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Decode innovative codebook d4i60_16</w:t>
      </w:r>
    </w:p>
    <w:p w14:paraId="5C63C5F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AF75A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84102A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10F6DB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D_D4i60(index,sign, shift,buffer_in,buffer_out)</w:t>
      </w:r>
    </w:p>
    <w:p w14:paraId="37F04C3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(Routine_Name(input1,input2,input3,input4,output1))</w:t>
      </w:r>
    </w:p>
    <w:p w14:paraId="18A97C5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91376E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AC4AA2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5C12D4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Index of codebook</w:t>
      </w:r>
    </w:p>
    <w:p w14:paraId="7EF3E29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D48080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F69D53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Sign of codebook</w:t>
      </w:r>
    </w:p>
    <w:p w14:paraId="1A2611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180DA3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40249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Shift of codebook</w:t>
      </w:r>
    </w:p>
    <w:p w14:paraId="42C82F3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4C8F91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D0907E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Noise filter</w:t>
      </w:r>
    </w:p>
    <w:p w14:paraId="5E81F2C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(must be preceeded by 64 zeros)</w:t>
      </w:r>
    </w:p>
    <w:p w14:paraId="3A4AA01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BEB90B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71C26A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E02E06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Innovative vector</w:t>
      </w:r>
    </w:p>
    <w:p w14:paraId="1F66C6A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4E0A1B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8A9565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361B4B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65EFFB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585CA0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8A45C9E" w14:textId="77777777" w:rsidR="00A830F8" w:rsidRPr="00CA2983" w:rsidRDefault="00A830F8">
      <w:pPr>
        <w:pStyle w:val="LD10"/>
        <w:keepNext w:val="0"/>
        <w:rPr>
          <w:rFonts w:ascii="Times New Roman" w:hAnsi="Times New Roman" w:cs="Times New Roman"/>
        </w:rPr>
      </w:pPr>
    </w:p>
    <w:p w14:paraId="7481C6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lcode 60</w:t>
      </w:r>
    </w:p>
    <w:p w14:paraId="31A36A4D" w14:textId="77777777" w:rsidR="00A830F8" w:rsidRPr="00CA2983" w:rsidRDefault="00A830F8">
      <w:pPr>
        <w:pStyle w:val="LD10"/>
        <w:keepNext w:val="0"/>
        <w:rPr>
          <w:rFonts w:ascii="Times New Roman" w:hAnsi="Times New Roman" w:cs="Times New Roman"/>
        </w:rPr>
      </w:pPr>
    </w:p>
    <w:p w14:paraId="6531CC5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Gain for impulse 0 = sqrt(2) = 1.4142 = 2896 in Q11 */</w:t>
      </w:r>
    </w:p>
    <w:p w14:paraId="4278DA35" w14:textId="77777777" w:rsidR="00A830F8" w:rsidRPr="00CA2983" w:rsidRDefault="00A830F8">
      <w:pPr>
        <w:pStyle w:val="LD10"/>
        <w:keepNext w:val="0"/>
        <w:rPr>
          <w:rFonts w:ascii="Times New Roman" w:hAnsi="Times New Roman" w:cs="Times New Roman"/>
        </w:rPr>
      </w:pPr>
    </w:p>
    <w:p w14:paraId="3157EA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Q11_gain_i0  2896</w:t>
      </w:r>
    </w:p>
    <w:p w14:paraId="14C6B3BA" w14:textId="77777777" w:rsidR="00A830F8" w:rsidRPr="00CA2983" w:rsidRDefault="00A830F8">
      <w:pPr>
        <w:pStyle w:val="LD10"/>
        <w:keepNext w:val="0"/>
        <w:rPr>
          <w:rFonts w:ascii="Times New Roman" w:hAnsi="Times New Roman" w:cs="Times New Roman"/>
        </w:rPr>
      </w:pPr>
    </w:p>
    <w:p w14:paraId="25E994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D_D4i60(Word16 index, Word16 sign, Word16 shift, Word16 F[], Word16 cod[])</w:t>
      </w:r>
    </w:p>
    <w:p w14:paraId="0CE19A6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5EC450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 pos0, pos1, pos2, pos3;</w:t>
      </w:r>
    </w:p>
    <w:p w14:paraId="14218D9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*p0, *p1, *p2, *p3;</w:t>
      </w:r>
    </w:p>
    <w:p w14:paraId="664298F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L_tmp;</w:t>
      </w:r>
    </w:p>
    <w:p w14:paraId="23F3799A" w14:textId="77777777" w:rsidR="00A830F8" w:rsidRPr="00CA2983" w:rsidRDefault="00A830F8">
      <w:pPr>
        <w:pStyle w:val="LD10"/>
        <w:keepNext w:val="0"/>
        <w:rPr>
          <w:rFonts w:ascii="Times New Roman" w:hAnsi="Times New Roman" w:cs="Times New Roman"/>
        </w:rPr>
      </w:pPr>
    </w:p>
    <w:p w14:paraId="4E8CC70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Position of the 4 impulses */</w:t>
      </w:r>
    </w:p>
    <w:p w14:paraId="09BD7A8C" w14:textId="77777777" w:rsidR="00A830F8" w:rsidRPr="00CA2983" w:rsidRDefault="00A830F8">
      <w:pPr>
        <w:pStyle w:val="LD10"/>
        <w:keepNext w:val="0"/>
        <w:rPr>
          <w:rFonts w:ascii="Times New Roman" w:hAnsi="Times New Roman" w:cs="Times New Roman"/>
        </w:rPr>
      </w:pPr>
    </w:p>
    <w:p w14:paraId="4512F62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pos0 = shl( (Word16)(index &amp; 31), (Word16)1);</w:t>
      </w:r>
    </w:p>
    <w:p w14:paraId="0379C682" w14:textId="77777777" w:rsidR="00A830F8" w:rsidRPr="00CA2983" w:rsidRDefault="00A830F8">
      <w:pPr>
        <w:pStyle w:val="LD10"/>
        <w:keepNext w:val="0"/>
        <w:rPr>
          <w:rFonts w:ascii="Times New Roman" w:hAnsi="Times New Roman" w:cs="Times New Roman"/>
        </w:rPr>
      </w:pPr>
    </w:p>
    <w:p w14:paraId="71C10D4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pos1 = shr( (Word16)(index &amp; 224), (Word16)2);</w:t>
      </w:r>
    </w:p>
    <w:p w14:paraId="1626D1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pos1 = add(pos1, (Word16)2);</w:t>
      </w:r>
    </w:p>
    <w:p w14:paraId="6A47C4B9" w14:textId="77777777" w:rsidR="00A830F8" w:rsidRPr="00CA2983" w:rsidRDefault="00A830F8">
      <w:pPr>
        <w:pStyle w:val="LD10"/>
        <w:keepNext w:val="0"/>
        <w:rPr>
          <w:rFonts w:ascii="Times New Roman" w:hAnsi="Times New Roman" w:cs="Times New Roman"/>
        </w:rPr>
      </w:pPr>
    </w:p>
    <w:p w14:paraId="5E52E15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pos2 = shr( (Word16)(index &amp; 1792), (Word16)5);</w:t>
      </w:r>
    </w:p>
    <w:p w14:paraId="2C9BDBA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pos2 = add(pos2, (Word16)4);</w:t>
      </w:r>
    </w:p>
    <w:p w14:paraId="7245E0EA" w14:textId="77777777" w:rsidR="00A830F8" w:rsidRPr="00CA2983" w:rsidRDefault="00A830F8">
      <w:pPr>
        <w:pStyle w:val="LD10"/>
        <w:keepNext w:val="0"/>
        <w:rPr>
          <w:rFonts w:ascii="Times New Roman" w:hAnsi="Times New Roman" w:cs="Times New Roman"/>
        </w:rPr>
      </w:pPr>
    </w:p>
    <w:p w14:paraId="7DD276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pos3 = shr( (Word16)(index &amp; 14336), (Word16)8);</w:t>
      </w:r>
    </w:p>
    <w:p w14:paraId="0E05EE1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pos3 = add(pos3, (Word16)6);</w:t>
      </w:r>
    </w:p>
    <w:p w14:paraId="148BA73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4C9AF86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 Convolve code with F[]                             */</w:t>
      </w:r>
    </w:p>
    <w:p w14:paraId="7038077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cod[i] = p0[i] * gain_i0  - p1[i] + p2[i] - p3[i]; */</w:t>
      </w:r>
    </w:p>
    <w:p w14:paraId="30844D95" w14:textId="77777777" w:rsidR="00A830F8" w:rsidRPr="00CA2983" w:rsidRDefault="00A830F8">
      <w:pPr>
        <w:pStyle w:val="LD10"/>
        <w:keepNext w:val="0"/>
        <w:rPr>
          <w:rFonts w:ascii="Times New Roman" w:hAnsi="Times New Roman" w:cs="Times New Roman"/>
        </w:rPr>
      </w:pPr>
    </w:p>
    <w:p w14:paraId="5EA11AA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 -= shift;            /* Operations on pointers !!!  */</w:t>
      </w:r>
    </w:p>
    <w:p w14:paraId="65895EF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p0 = F - pos0;</w:t>
      </w:r>
    </w:p>
    <w:p w14:paraId="620D678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p1 = F - pos1;</w:t>
      </w:r>
    </w:p>
    <w:p w14:paraId="37495D3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p2 = F - pos2;</w:t>
      </w:r>
    </w:p>
    <w:p w14:paraId="1488EEA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p3 = F - pos3;</w:t>
      </w:r>
    </w:p>
    <w:p w14:paraId="64384BF1" w14:textId="77777777" w:rsidR="00A830F8" w:rsidRPr="00CA2983" w:rsidRDefault="00A830F8">
      <w:pPr>
        <w:pStyle w:val="LD10"/>
        <w:keepNext w:val="0"/>
        <w:rPr>
          <w:rFonts w:ascii="Times New Roman" w:hAnsi="Times New Roman" w:cs="Times New Roman"/>
        </w:rPr>
      </w:pPr>
    </w:p>
    <w:p w14:paraId="5EC63D2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if(sign == 0)</w:t>
      </w:r>
    </w:p>
    <w:p w14:paraId="762420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2FA4F8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lcode; i++)</w:t>
      </w:r>
    </w:p>
    <w:p w14:paraId="37CA9D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31789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L_mult0(p0[i], (Word16)Q11_gain_i0);</w:t>
      </w:r>
    </w:p>
    <w:p w14:paraId="68FFAF0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p1[i], (Word16)11);</w:t>
      </w:r>
    </w:p>
    <w:p w14:paraId="33EB763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p2[i], (Word16)11);</w:t>
      </w:r>
    </w:p>
    <w:p w14:paraId="6B2201E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p3[i], (Word16)11);</w:t>
      </w:r>
    </w:p>
    <w:p w14:paraId="12B0CFE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cod[i] = store_hi(L_tmp, (Word16)5);</w:t>
      </w:r>
    </w:p>
    <w:p w14:paraId="242536B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2B1349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33A84F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w:t>
      </w:r>
    </w:p>
    <w:p w14:paraId="170B5C2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9DB4A5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lcode; i++)</w:t>
      </w:r>
    </w:p>
    <w:p w14:paraId="5CC0B7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85975B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L_mult0(p0[i], (Word16)Q11_gain_i0);</w:t>
      </w:r>
    </w:p>
    <w:p w14:paraId="4B05D9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p1[i], (Word16)11);</w:t>
      </w:r>
    </w:p>
    <w:p w14:paraId="3A7CA6C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add_sh(L_tmp, p2[i], (Word16)11);</w:t>
      </w:r>
    </w:p>
    <w:p w14:paraId="5B16ED7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sub_sh(L_tmp, p3[i], (Word16)11);</w:t>
      </w:r>
    </w:p>
    <w:p w14:paraId="19A0F1E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L_negate(L_tmp);</w:t>
      </w:r>
    </w:p>
    <w:p w14:paraId="4E6C240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cod[i] = store_hi(L_tmp, (Word16)5);</w:t>
      </w:r>
    </w:p>
    <w:p w14:paraId="25AFBC0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1CC051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AEC534A" w14:textId="77777777" w:rsidR="00A830F8" w:rsidRPr="00CA2983" w:rsidRDefault="00A830F8">
      <w:pPr>
        <w:pStyle w:val="LD10"/>
        <w:keepNext w:val="0"/>
        <w:rPr>
          <w:rFonts w:ascii="Times New Roman" w:hAnsi="Times New Roman" w:cs="Times New Roman"/>
        </w:rPr>
      </w:pPr>
    </w:p>
    <w:p w14:paraId="07443B7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5FAA083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9090FF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BB6AAF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9C866BE" w14:textId="52CD1A8B"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D_Lsp334</w:t>
      </w:r>
      <w:r w:rsidRPr="00CA2983">
        <w:rPr>
          <w:rFonts w:ascii="Times New Roman" w:hAnsi="Times New Roman" w:cs="Times New Roman"/>
        </w:rPr>
        <w:fldChar w:fldCharType="begin"/>
      </w:r>
      <w:r w:rsidRPr="00CA2983">
        <w:rPr>
          <w:rFonts w:ascii="Times New Roman" w:hAnsi="Times New Roman" w:cs="Times New Roman"/>
        </w:rPr>
        <w:instrText>xe "D_Lsp334</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181A71A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986B31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Decoding: Split vector quantization of </w:t>
      </w:r>
    </w:p>
    <w:p w14:paraId="4F904AC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LSP parameters</w:t>
      </w:r>
    </w:p>
    <w:p w14:paraId="6D915F3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CFF10F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03B500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E79736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D_Lsp334(buffer_in1,buffer_out1,buffer_in2)</w:t>
      </w:r>
    </w:p>
    <w:p w14:paraId="744D415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(Routine_Name(input1,output1,input2))</w:t>
      </w:r>
    </w:p>
    <w:p w14:paraId="52D050F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CBDF92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F0C319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1D6972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indices of the three selected </w:t>
      </w:r>
    </w:p>
    <w:p w14:paraId="3071FA0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codebook entries</w:t>
      </w:r>
    </w:p>
    <w:p w14:paraId="1F91BB3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4C8945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DF063A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Previous LSP values</w:t>
      </w:r>
    </w:p>
    <w:p w14:paraId="5A2C4D3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the cosine domain)</w:t>
      </w:r>
    </w:p>
    <w:p w14:paraId="709B3CB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E758E2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EDC2FA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01E368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21E866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LSPs (in the cosine domain)</w:t>
      </w:r>
    </w:p>
    <w:p w14:paraId="7815E6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B3F072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C019B7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24B5DE4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01E010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A1AF15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6AA6C0F" w14:textId="77777777" w:rsidR="00A830F8" w:rsidRPr="00CA2983" w:rsidRDefault="00A830F8">
      <w:pPr>
        <w:pStyle w:val="LD10"/>
        <w:rPr>
          <w:rFonts w:ascii="Times New Roman" w:hAnsi="Times New Roman" w:cs="Times New Roman"/>
        </w:rPr>
      </w:pPr>
    </w:p>
    <w:p w14:paraId="530024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D_Lsp334(Word16 indice[], Word16 lsp[], Word16 lsp_old[])</w:t>
      </w:r>
    </w:p>
    <w:p w14:paraId="4790FD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04F86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*p, temp;</w:t>
      </w:r>
    </w:p>
    <w:p w14:paraId="25F002DC" w14:textId="77777777" w:rsidR="00A830F8" w:rsidRPr="00CA2983" w:rsidRDefault="00A830F8">
      <w:pPr>
        <w:pStyle w:val="LD10"/>
        <w:rPr>
          <w:rFonts w:ascii="Times New Roman" w:hAnsi="Times New Roman" w:cs="Times New Roman"/>
        </w:rPr>
      </w:pPr>
    </w:p>
    <w:p w14:paraId="03AA66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      = &amp;dico1_clsp[ indice[0] * 3];</w:t>
      </w:r>
    </w:p>
    <w:p w14:paraId="3B262A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lsp[0] = *p++ ;</w:t>
      </w:r>
    </w:p>
    <w:p w14:paraId="4227D8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lsp[1] = *p++ ;</w:t>
      </w:r>
    </w:p>
    <w:p w14:paraId="0DAAF9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lsp[2] = *p++ ;</w:t>
      </w:r>
    </w:p>
    <w:p w14:paraId="732810C4" w14:textId="77777777" w:rsidR="00A830F8" w:rsidRPr="00CA2983" w:rsidRDefault="00A830F8">
      <w:pPr>
        <w:pStyle w:val="LD10"/>
        <w:rPr>
          <w:rFonts w:ascii="Times New Roman" w:hAnsi="Times New Roman" w:cs="Times New Roman"/>
        </w:rPr>
      </w:pPr>
    </w:p>
    <w:p w14:paraId="631822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      = &amp;dico2_clsp[ indice[1] * 3];</w:t>
      </w:r>
    </w:p>
    <w:p w14:paraId="2FE591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lsp[3] = *p++ ;</w:t>
      </w:r>
    </w:p>
    <w:p w14:paraId="1503A0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lsp[4] = *p++ ;</w:t>
      </w:r>
    </w:p>
    <w:p w14:paraId="4736AE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lsp[5] = *p++ ;</w:t>
      </w:r>
    </w:p>
    <w:p w14:paraId="17DE19DE" w14:textId="77777777" w:rsidR="00A830F8" w:rsidRPr="00CA2983" w:rsidRDefault="00A830F8">
      <w:pPr>
        <w:pStyle w:val="LD10"/>
        <w:rPr>
          <w:rFonts w:ascii="Times New Roman" w:hAnsi="Times New Roman" w:cs="Times New Roman"/>
        </w:rPr>
      </w:pPr>
    </w:p>
    <w:p w14:paraId="3E9310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      = &amp;dico3_clsp[ indice[2] * 4];</w:t>
      </w:r>
    </w:p>
    <w:p w14:paraId="2ADE51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lsp[6] = *p++ ;</w:t>
      </w:r>
    </w:p>
    <w:p w14:paraId="2DDB06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lsp[7] = *p++ ;</w:t>
      </w:r>
    </w:p>
    <w:p w14:paraId="469A05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lsp[8] = *p++ ;</w:t>
      </w:r>
    </w:p>
    <w:p w14:paraId="1DCB8C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lsp[9] = *p++ ;</w:t>
      </w:r>
    </w:p>
    <w:p w14:paraId="24DD0FE4" w14:textId="77777777" w:rsidR="00A830F8" w:rsidRPr="00CA2983" w:rsidRDefault="00A830F8">
      <w:pPr>
        <w:pStyle w:val="LD10"/>
        <w:rPr>
          <w:rFonts w:ascii="Times New Roman" w:hAnsi="Times New Roman" w:cs="Times New Roman"/>
        </w:rPr>
      </w:pPr>
    </w:p>
    <w:p w14:paraId="4FB756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Minimum distance between lsp[2] and lsp[3] */</w:t>
      </w:r>
    </w:p>
    <w:p w14:paraId="478025F4" w14:textId="77777777" w:rsidR="00A830F8" w:rsidRPr="00CA2983" w:rsidRDefault="00A830F8">
      <w:pPr>
        <w:pStyle w:val="LD10"/>
        <w:rPr>
          <w:rFonts w:ascii="Times New Roman" w:hAnsi="Times New Roman" w:cs="Times New Roman"/>
        </w:rPr>
      </w:pPr>
    </w:p>
    <w:p w14:paraId="1A3CED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917;</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917 = 0.028 in Q15 = 50hz around 1000hz */</w:t>
      </w:r>
    </w:p>
    <w:p w14:paraId="2E6EB0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sub(temp, lsp[2]);</w:t>
      </w:r>
    </w:p>
    <w:p w14:paraId="676EF5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add(temp, lsp[3]);</w:t>
      </w:r>
      <w:r w:rsidRPr="00CA2983">
        <w:rPr>
          <w:rFonts w:ascii="Times New Roman" w:hAnsi="Times New Roman" w:cs="Times New Roman"/>
        </w:rPr>
        <w:tab/>
        <w:t>/* temp = 0.028 - (lsp[2]-lsp[3])      */</w:t>
      </w:r>
    </w:p>
    <w:p w14:paraId="26C1CD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(temp &gt; 0)</w:t>
      </w:r>
    </w:p>
    <w:p w14:paraId="73FBE3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5A33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shr(temp, (Word16)1);</w:t>
      </w:r>
    </w:p>
    <w:p w14:paraId="1C738C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lsp[2] = add(lsp[2], temp);</w:t>
      </w:r>
    </w:p>
    <w:p w14:paraId="17E100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lsp[3] = sub(lsp[3], temp);</w:t>
      </w:r>
    </w:p>
    <w:p w14:paraId="2DE7D8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257DA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br w:type="page"/>
      </w:r>
    </w:p>
    <w:p w14:paraId="6F5C31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Minimum distance between lsp[5] and lsp[6] */</w:t>
      </w:r>
    </w:p>
    <w:p w14:paraId="3EE3BF16" w14:textId="77777777" w:rsidR="00A830F8" w:rsidRPr="00CA2983" w:rsidRDefault="00A830F8">
      <w:pPr>
        <w:pStyle w:val="LD10"/>
        <w:rPr>
          <w:rFonts w:ascii="Times New Roman" w:hAnsi="Times New Roman" w:cs="Times New Roman"/>
        </w:rPr>
      </w:pPr>
    </w:p>
    <w:p w14:paraId="422682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1245;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1245= 0.038 in Q15 = 50hz around 1600hz */</w:t>
      </w:r>
    </w:p>
    <w:p w14:paraId="5A762F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sub(temp, lsp[5]);</w:t>
      </w:r>
    </w:p>
    <w:p w14:paraId="030525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add(temp, lsp[6]);</w:t>
      </w:r>
      <w:r w:rsidRPr="00CA2983">
        <w:rPr>
          <w:rFonts w:ascii="Times New Roman" w:hAnsi="Times New Roman" w:cs="Times New Roman"/>
        </w:rPr>
        <w:tab/>
        <w:t>/* temp = 0.038 - (lsp[5]-lsp[6])      */</w:t>
      </w:r>
    </w:p>
    <w:p w14:paraId="778A3F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(temp &gt; 0)</w:t>
      </w:r>
    </w:p>
    <w:p w14:paraId="0DB46A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D563C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shr( temp,(Word16)1 );</w:t>
      </w:r>
    </w:p>
    <w:p w14:paraId="5062E0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lsp[5] = add(lsp[5], temp);</w:t>
      </w:r>
    </w:p>
    <w:p w14:paraId="7C5E14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lsp[6] = sub(lsp[6], temp);</w:t>
      </w:r>
    </w:p>
    <w:p w14:paraId="4043E8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846FD15" w14:textId="77777777" w:rsidR="00A830F8" w:rsidRPr="00CA2983" w:rsidRDefault="00A830F8">
      <w:pPr>
        <w:pStyle w:val="LD10"/>
        <w:rPr>
          <w:rFonts w:ascii="Times New Roman" w:hAnsi="Times New Roman" w:cs="Times New Roman"/>
        </w:rPr>
      </w:pPr>
    </w:p>
    <w:p w14:paraId="2667C4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Verify if lsp[] are still in order */</w:t>
      </w:r>
    </w:p>
    <w:p w14:paraId="75F2F2F3" w14:textId="77777777" w:rsidR="00A830F8" w:rsidRPr="00CA2983" w:rsidRDefault="00A830F8">
      <w:pPr>
        <w:pStyle w:val="LD10"/>
        <w:rPr>
          <w:rFonts w:ascii="Times New Roman" w:hAnsi="Times New Roman" w:cs="Times New Roman"/>
        </w:rPr>
      </w:pPr>
    </w:p>
    <w:p w14:paraId="045F5D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0;</w:t>
      </w:r>
    </w:p>
    <w:p w14:paraId="598915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i&lt;9; i++)</w:t>
      </w:r>
    </w:p>
    <w:p w14:paraId="7B0015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D4BA1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if(sub(lsp[i],lsp[i+1]) &lt;= 0 )</w:t>
      </w:r>
    </w:p>
    <w:p w14:paraId="698832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900F2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 = 1;</w:t>
      </w:r>
    </w:p>
    <w:p w14:paraId="246F74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2CA68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A1F8B80" w14:textId="77777777" w:rsidR="00A830F8" w:rsidRPr="00CA2983" w:rsidRDefault="00A830F8">
      <w:pPr>
        <w:pStyle w:val="LD10"/>
        <w:rPr>
          <w:rFonts w:ascii="Times New Roman" w:hAnsi="Times New Roman" w:cs="Times New Roman"/>
        </w:rPr>
      </w:pPr>
    </w:p>
    <w:p w14:paraId="773753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lsp[] are not in order keep old lsp[] */</w:t>
      </w:r>
    </w:p>
    <w:p w14:paraId="20822029" w14:textId="77777777" w:rsidR="00A830F8" w:rsidRPr="00CA2983" w:rsidRDefault="00A830F8">
      <w:pPr>
        <w:pStyle w:val="LD10"/>
        <w:rPr>
          <w:rFonts w:ascii="Times New Roman" w:hAnsi="Times New Roman" w:cs="Times New Roman"/>
        </w:rPr>
      </w:pPr>
    </w:p>
    <w:p w14:paraId="3B1891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if(temp != 0)</w:t>
      </w:r>
    </w:p>
    <w:p w14:paraId="3888FB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A1B86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i&lt;10; i++)</w:t>
      </w:r>
    </w:p>
    <w:p w14:paraId="0CF6D0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lsp[i] = lsp_old[i];</w:t>
      </w:r>
    </w:p>
    <w:p w14:paraId="73B41B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F99ED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2F482C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EF16068" w14:textId="77777777" w:rsidR="00A830F8" w:rsidRPr="00CA2983" w:rsidRDefault="00A830F8">
      <w:pPr>
        <w:pStyle w:val="LD10"/>
        <w:rPr>
          <w:rFonts w:ascii="Times New Roman" w:hAnsi="Times New Roman" w:cs="Times New Roman"/>
        </w:rPr>
      </w:pPr>
    </w:p>
    <w:p w14:paraId="0D0C78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28451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932D374" w14:textId="21802C0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Ener_Qua</w:t>
      </w:r>
      <w:r w:rsidRPr="00CA2983">
        <w:rPr>
          <w:rFonts w:ascii="Times New Roman" w:hAnsi="Times New Roman" w:cs="Times New Roman"/>
        </w:rPr>
        <w:fldChar w:fldCharType="begin"/>
      </w:r>
      <w:r w:rsidRPr="00CA2983">
        <w:rPr>
          <w:rFonts w:ascii="Times New Roman" w:hAnsi="Times New Roman" w:cs="Times New Roman"/>
        </w:rPr>
        <w:instrText>xe "Ener_Qua</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4DE6BB1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7A54DA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quantized gains of pitch and innovative</w:t>
      </w:r>
    </w:p>
    <w:p w14:paraId="0BA1051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r w:rsidRPr="00CA2983">
        <w:rPr>
          <w:rFonts w:ascii="Times New Roman" w:hAnsi="Times New Roman" w:cs="Times New Roman"/>
        </w:rPr>
        <w:tab/>
        <w:t>codebook resulting from the quantization of energies</w:t>
      </w:r>
    </w:p>
    <w:p w14:paraId="3B4E16A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adaptive and innovation codebook</w:t>
      </w:r>
    </w:p>
    <w:p w14:paraId="3DC70A5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7E3612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912D09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1D8E5E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Ener_Qua(buffer_in1,buffer_in2,buffer_in3,L_subfr,</w:t>
      </w:r>
    </w:p>
    <w:p w14:paraId="68F8BFD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gain_p,gain_c)</w:t>
      </w:r>
    </w:p>
    <w:p w14:paraId="29E4445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(Routine_Name(input1,input2,input3,input4,</w:t>
      </w:r>
    </w:p>
    <w:p w14:paraId="351DAD8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arg5,arg6))</w:t>
      </w:r>
    </w:p>
    <w:p w14:paraId="4E9695D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1FF40B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86327C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EFA52C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filter</w:t>
      </w:r>
    </w:p>
    <w:p w14:paraId="744606A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D79887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A74EA6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Adaptive codebook</w:t>
      </w:r>
    </w:p>
    <w:p w14:paraId="7251AC4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24B6D5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2ADC5E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Innovation codebook</w:t>
      </w:r>
    </w:p>
    <w:p w14:paraId="3F8EAE2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FBACEB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C998BE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Subframe length</w:t>
      </w:r>
    </w:p>
    <w:p w14:paraId="499866E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6B03A7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1BF57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Pitch gain</w:t>
      </w:r>
    </w:p>
    <w:p w14:paraId="047E182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4716C7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p>
    <w:p w14:paraId="3E5B7C2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Code gain</w:t>
      </w:r>
    </w:p>
    <w:p w14:paraId="56B5E8E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BB5143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CD4D56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C0B80F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05F9EE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pitch gain</w:t>
      </w:r>
    </w:p>
    <w:p w14:paraId="2F600AF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2907F2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C6B504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Quantized code gain</w:t>
      </w:r>
    </w:p>
    <w:p w14:paraId="4BF30A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5ECB39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B2523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Index of quantization</w:t>
      </w:r>
    </w:p>
    <w:p w14:paraId="6807ED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3288CF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5B43387" w14:textId="77777777" w:rsidR="00A830F8" w:rsidRPr="00CA2983" w:rsidRDefault="00A830F8">
      <w:pPr>
        <w:pStyle w:val="LD10"/>
        <w:rPr>
          <w:rFonts w:ascii="Times New Roman" w:hAnsi="Times New Roman" w:cs="Times New Roman"/>
        </w:rPr>
      </w:pPr>
    </w:p>
    <w:p w14:paraId="3D296F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extern Word16 last_ener_pit;</w:t>
      </w:r>
    </w:p>
    <w:p w14:paraId="79970C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extern Word16 last_ener_cod;</w:t>
      </w:r>
    </w:p>
    <w:p w14:paraId="32B870B4" w14:textId="77777777" w:rsidR="00A830F8" w:rsidRPr="00CA2983" w:rsidRDefault="00A830F8">
      <w:pPr>
        <w:pStyle w:val="LD10"/>
        <w:rPr>
          <w:rFonts w:ascii="Times New Roman" w:hAnsi="Times New Roman" w:cs="Times New Roman"/>
        </w:rPr>
      </w:pPr>
    </w:p>
    <w:p w14:paraId="68C87D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Ener_Qua(Word16 A[], Word16 prd_lt[], Word16 code[], Word16 L_subfr,</w:t>
      </w:r>
    </w:p>
    <w:p w14:paraId="6E9049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*gain_pit, Word16 *gain_cod)</w:t>
      </w:r>
    </w:p>
    <w:p w14:paraId="305D5D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8C8553B" w14:textId="77777777" w:rsidR="00A830F8" w:rsidRPr="00CA2983" w:rsidRDefault="00A830F8">
      <w:pPr>
        <w:pStyle w:val="LD10"/>
        <w:rPr>
          <w:rFonts w:ascii="Times New Roman" w:hAnsi="Times New Roman" w:cs="Times New Roman"/>
        </w:rPr>
      </w:pPr>
    </w:p>
    <w:p w14:paraId="087A7C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 index, tmp, *p;</w:t>
      </w:r>
    </w:p>
    <w:p w14:paraId="5DFA5F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exp, frac;</w:t>
      </w:r>
    </w:p>
    <w:p w14:paraId="69250E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exp_lpc, ener_lpc;</w:t>
      </w:r>
    </w:p>
    <w:p w14:paraId="4D9A5B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exp_plt, ener_plt, ener_pit, err_pit, pred_pit;</w:t>
      </w:r>
    </w:p>
    <w:p w14:paraId="35A7B5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ener_c, ener_cod, err_cod, pred_cod;</w:t>
      </w:r>
    </w:p>
    <w:p w14:paraId="7DFDAE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L_tmp, dist, dist_min;</w:t>
      </w:r>
    </w:p>
    <w:p w14:paraId="0818C3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91182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6FDAC3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Energy of impulse response of 1/A(z) for length = 60 *</w:t>
      </w:r>
    </w:p>
    <w:p w14:paraId="369784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BECB37" w14:textId="77777777" w:rsidR="00A830F8" w:rsidRPr="00CA2983" w:rsidRDefault="00A830F8">
      <w:pPr>
        <w:pStyle w:val="LD10"/>
        <w:rPr>
          <w:rFonts w:ascii="Times New Roman" w:hAnsi="Times New Roman" w:cs="Times New Roman"/>
        </w:rPr>
      </w:pPr>
    </w:p>
    <w:p w14:paraId="4B86E3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Lpc_Gain(A);</w:t>
      </w:r>
    </w:p>
    <w:p w14:paraId="10D1D21C" w14:textId="77777777" w:rsidR="00A830F8" w:rsidRPr="00CA2983" w:rsidRDefault="00A830F8">
      <w:pPr>
        <w:pStyle w:val="LD10"/>
        <w:rPr>
          <w:rFonts w:ascii="Times New Roman" w:hAnsi="Times New Roman" w:cs="Times New Roman"/>
        </w:rPr>
      </w:pPr>
    </w:p>
    <w:p w14:paraId="5C7629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exp_lpc  = norm_l(L_tmp);</w:t>
      </w:r>
    </w:p>
    <w:p w14:paraId="3C1A6F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ener_lpc = extract_h( L_shl(L_tmp, exp_lpc) );</w:t>
      </w:r>
    </w:p>
    <w:p w14:paraId="5D465B80" w14:textId="77777777" w:rsidR="00A830F8" w:rsidRPr="00CA2983" w:rsidRDefault="00A830F8">
      <w:pPr>
        <w:pStyle w:val="LD10"/>
        <w:rPr>
          <w:rFonts w:ascii="Times New Roman" w:hAnsi="Times New Roman" w:cs="Times New Roman"/>
        </w:rPr>
      </w:pPr>
    </w:p>
    <w:p w14:paraId="6F3138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E557C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Energy coming from pitch      *</w:t>
      </w:r>
    </w:p>
    <w:p w14:paraId="40A3C2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5748211" w14:textId="77777777" w:rsidR="00A830F8" w:rsidRPr="00CA2983" w:rsidRDefault="00A830F8">
      <w:pPr>
        <w:pStyle w:val="LD10"/>
        <w:rPr>
          <w:rFonts w:ascii="Times New Roman" w:hAnsi="Times New Roman" w:cs="Times New Roman"/>
        </w:rPr>
      </w:pPr>
    </w:p>
    <w:p w14:paraId="41AEB9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1;            /* Avoid case of all-zeros */</w:t>
      </w:r>
    </w:p>
    <w:p w14:paraId="67091F69" w14:textId="77777777" w:rsidR="00A830F8" w:rsidRPr="00CA2983" w:rsidRDefault="00A830F8">
      <w:pPr>
        <w:pStyle w:val="LD10"/>
        <w:rPr>
          <w:rFonts w:ascii="Times New Roman" w:hAnsi="Times New Roman" w:cs="Times New Roman"/>
        </w:rPr>
      </w:pPr>
    </w:p>
    <w:p w14:paraId="6406F3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i&lt;L_subfr; i++)</w:t>
      </w:r>
    </w:p>
    <w:p w14:paraId="79A760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L_mac0(L_tmp, prd_lt[i], prd_lt[i]);</w:t>
      </w:r>
    </w:p>
    <w:p w14:paraId="2522E8B0" w14:textId="77777777" w:rsidR="00A830F8" w:rsidRPr="00CA2983" w:rsidRDefault="00A830F8">
      <w:pPr>
        <w:pStyle w:val="LD10"/>
        <w:rPr>
          <w:rFonts w:ascii="Times New Roman" w:hAnsi="Times New Roman" w:cs="Times New Roman"/>
        </w:rPr>
      </w:pPr>
    </w:p>
    <w:p w14:paraId="47455F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exp_plt  = norm_l(L_tmp);</w:t>
      </w:r>
    </w:p>
    <w:p w14:paraId="4B607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ener_plt = extract_h( L_shl(L_tmp, exp_plt) );</w:t>
      </w:r>
    </w:p>
    <w:p w14:paraId="4F9D43A2" w14:textId="77777777" w:rsidR="00A830F8" w:rsidRPr="00CA2983" w:rsidRDefault="00A830F8">
      <w:pPr>
        <w:pStyle w:val="LD10"/>
        <w:rPr>
          <w:rFonts w:ascii="Times New Roman" w:hAnsi="Times New Roman" w:cs="Times New Roman"/>
        </w:rPr>
      </w:pPr>
    </w:p>
    <w:p w14:paraId="5F387E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ener_plt = Log2(ener_plt * ener_lpc) */</w:t>
      </w:r>
    </w:p>
    <w:p w14:paraId="1565A6B1" w14:textId="77777777" w:rsidR="00A830F8" w:rsidRPr="00CA2983" w:rsidRDefault="00A830F8">
      <w:pPr>
        <w:pStyle w:val="LD10"/>
        <w:rPr>
          <w:rFonts w:ascii="Times New Roman" w:hAnsi="Times New Roman" w:cs="Times New Roman"/>
        </w:rPr>
      </w:pPr>
    </w:p>
    <w:p w14:paraId="77B87F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L_mult0(ener_plt, ener_lpc);</w:t>
      </w:r>
    </w:p>
    <w:p w14:paraId="7BFE9D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exp_plt = add(exp_plt, exp_lpc);</w:t>
      </w:r>
    </w:p>
    <w:p w14:paraId="71E62954" w14:textId="77777777" w:rsidR="00A830F8" w:rsidRPr="00CA2983" w:rsidRDefault="00A830F8">
      <w:pPr>
        <w:pStyle w:val="LD10"/>
        <w:rPr>
          <w:rFonts w:ascii="Times New Roman" w:hAnsi="Times New Roman" w:cs="Times New Roman"/>
        </w:rPr>
      </w:pPr>
    </w:p>
    <w:p w14:paraId="25CC73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Log2(L_tmp, &amp;exp, &amp;frac);</w:t>
      </w:r>
    </w:p>
    <w:p w14:paraId="2F88210B" w14:textId="77777777" w:rsidR="00A830F8" w:rsidRPr="00CA2983" w:rsidRDefault="00A830F8">
      <w:pPr>
        <w:pStyle w:val="LD10"/>
        <w:rPr>
          <w:rFonts w:ascii="Times New Roman" w:hAnsi="Times New Roman" w:cs="Times New Roman"/>
        </w:rPr>
      </w:pPr>
    </w:p>
    <w:p w14:paraId="146863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Load_sh16(exp);</w:t>
      </w:r>
    </w:p>
    <w:p w14:paraId="03C13B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/*Log2(ener_plt*ener_lpc) in Q16 */</w:t>
      </w:r>
    </w:p>
    <w:p w14:paraId="270129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sub_sh16(L_tmp, exp_plt);</w:t>
      </w:r>
      <w:r w:rsidRPr="00CA2983">
        <w:rPr>
          <w:rFonts w:ascii="Times New Roman" w:hAnsi="Times New Roman" w:cs="Times New Roman"/>
        </w:rPr>
        <w:tab/>
      </w:r>
      <w:r w:rsidRPr="00CA2983">
        <w:rPr>
          <w:rFonts w:ascii="Times New Roman" w:hAnsi="Times New Roman" w:cs="Times New Roman"/>
        </w:rPr>
        <w:tab/>
        <w:t>/* subtract exponant of ener_plt */</w:t>
      </w:r>
    </w:p>
    <w:p w14:paraId="72AB4772" w14:textId="77777777" w:rsidR="00A830F8" w:rsidRPr="00CA2983" w:rsidRDefault="00A830F8">
      <w:pPr>
        <w:pStyle w:val="LD10"/>
        <w:rPr>
          <w:rFonts w:ascii="Times New Roman" w:hAnsi="Times New Roman" w:cs="Times New Roman"/>
        </w:rPr>
      </w:pPr>
    </w:p>
    <w:p w14:paraId="2FE0D0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Input on 15 bits */</w:t>
      </w:r>
    </w:p>
    <w:p w14:paraId="5E9A9B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(Word16)1710, (Word16)8);</w:t>
      </w:r>
      <w:r w:rsidRPr="00CA2983">
        <w:rPr>
          <w:rFonts w:ascii="Times New Roman" w:hAnsi="Times New Roman" w:cs="Times New Roman"/>
        </w:rPr>
        <w:tab/>
        <w:t xml:space="preserve">/* +6.68 in Q16 </w:t>
      </w:r>
    </w:p>
    <w:p w14:paraId="6C57E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other scaling    */</w:t>
      </w:r>
    </w:p>
    <w:p w14:paraId="02F2A5A9" w14:textId="77777777" w:rsidR="00A830F8" w:rsidRPr="00CA2983" w:rsidRDefault="00A830F8">
      <w:pPr>
        <w:pStyle w:val="LD10"/>
        <w:rPr>
          <w:rFonts w:ascii="Times New Roman" w:hAnsi="Times New Roman" w:cs="Times New Roman"/>
        </w:rPr>
      </w:pPr>
    </w:p>
    <w:p w14:paraId="31C9F5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scaling factor +6.68 includes many scalings, due to the fact that</w:t>
      </w:r>
    </w:p>
    <w:p w14:paraId="2BE0BB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impulse response of the LP filter is in Q10 (see routine Lpc_Gain), and</w:t>
      </w:r>
    </w:p>
    <w:p w14:paraId="67887C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that the original quantization gain table was designed using -26 dB data</w:t>
      </w:r>
    </w:p>
    <w:p w14:paraId="7A135D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reduced to 13 bits while the final coder works with -22dB signal reduced</w:t>
      </w:r>
    </w:p>
    <w:p w14:paraId="53EA24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to 15 bits */</w:t>
      </w:r>
    </w:p>
    <w:p w14:paraId="58788982" w14:textId="77777777" w:rsidR="00A830F8" w:rsidRPr="00CA2983" w:rsidRDefault="00A830F8">
      <w:pPr>
        <w:pStyle w:val="LD10"/>
        <w:rPr>
          <w:rFonts w:ascii="Times New Roman" w:hAnsi="Times New Roman" w:cs="Times New Roman"/>
        </w:rPr>
      </w:pPr>
    </w:p>
    <w:p w14:paraId="23402E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704B4C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ener_plt = extract_l(L_tmp);</w:t>
      </w:r>
    </w:p>
    <w:p w14:paraId="13BA5128" w14:textId="77777777" w:rsidR="00A830F8" w:rsidRPr="00CA2983" w:rsidRDefault="00A830F8">
      <w:pPr>
        <w:pStyle w:val="LD10"/>
        <w:rPr>
          <w:rFonts w:ascii="Times New Roman" w:hAnsi="Times New Roman" w:cs="Times New Roman"/>
        </w:rPr>
      </w:pPr>
    </w:p>
    <w:p w14:paraId="6DC82D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ener_pit = Log2(gain_pit**2) + ener_plt */</w:t>
      </w:r>
    </w:p>
    <w:p w14:paraId="338DC80D" w14:textId="77777777" w:rsidR="00A830F8" w:rsidRPr="00CA2983" w:rsidRDefault="00A830F8">
      <w:pPr>
        <w:pStyle w:val="LD10"/>
        <w:rPr>
          <w:rFonts w:ascii="Times New Roman" w:hAnsi="Times New Roman" w:cs="Times New Roman"/>
        </w:rPr>
      </w:pPr>
    </w:p>
    <w:p w14:paraId="614072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Avoid Log2(0)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p>
    <w:p w14:paraId="00688E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L_mac0(L_tmp, *gain_pit, *gain_pit);</w:t>
      </w:r>
    </w:p>
    <w:p w14:paraId="4621256F" w14:textId="77777777" w:rsidR="00A830F8" w:rsidRPr="00CA2983" w:rsidRDefault="00A830F8">
      <w:pPr>
        <w:pStyle w:val="LD10"/>
        <w:rPr>
          <w:rFonts w:ascii="Times New Roman" w:hAnsi="Times New Roman" w:cs="Times New Roman"/>
        </w:rPr>
      </w:pPr>
    </w:p>
    <w:p w14:paraId="00A5FB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Log2(L_tmp, &amp;exp, &amp;frac);</w:t>
      </w:r>
    </w:p>
    <w:p w14:paraId="7ABE8AD6" w14:textId="77777777" w:rsidR="00A830F8" w:rsidRPr="00CA2983" w:rsidRDefault="00A830F8">
      <w:pPr>
        <w:pStyle w:val="LD10"/>
        <w:rPr>
          <w:rFonts w:ascii="Times New Roman" w:hAnsi="Times New Roman" w:cs="Times New Roman"/>
        </w:rPr>
      </w:pPr>
    </w:p>
    <w:p w14:paraId="7AE128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Load_sh16(exp);</w:t>
      </w:r>
    </w:p>
    <w:p w14:paraId="2ADADB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 Log2(gain_pit**2)    in Q16   */</w:t>
      </w:r>
    </w:p>
    <w:p w14:paraId="293362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sub_sh16(L_tmp, (Word16)24);</w:t>
      </w:r>
      <w:r w:rsidRPr="00CA2983">
        <w:rPr>
          <w:rFonts w:ascii="Times New Roman" w:hAnsi="Times New Roman" w:cs="Times New Roman"/>
        </w:rPr>
        <w:tab/>
        <w:t>/* -24.0 -&gt; gain_pit**2 is in Q24*/</w:t>
      </w:r>
    </w:p>
    <w:p w14:paraId="3360F3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96406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Pitch gain (variable "gain_pit")is in Q12, so its square is in Q24,</w:t>
      </w:r>
    </w:p>
    <w:p w14:paraId="7D6AA6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which means that the real value is multplied by 2**24. Thus, in applying</w:t>
      </w:r>
    </w:p>
    <w:p w14:paraId="7F7DFA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the function Log2(), a value of 24 is being added. A scaling factor of</w:t>
      </w:r>
    </w:p>
    <w:p w14:paraId="1EF49F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 is then needed to compensate  */</w:t>
      </w:r>
    </w:p>
    <w:p w14:paraId="29A2EED0" w14:textId="77777777" w:rsidR="00A830F8" w:rsidRPr="00CA2983" w:rsidRDefault="00A830F8">
      <w:pPr>
        <w:pStyle w:val="LD10"/>
        <w:rPr>
          <w:rFonts w:ascii="Times New Roman" w:hAnsi="Times New Roman" w:cs="Times New Roman"/>
        </w:rPr>
      </w:pPr>
    </w:p>
    <w:p w14:paraId="6AB060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0B78BE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ener_pit = extract_l(L_tmp);</w:t>
      </w:r>
    </w:p>
    <w:p w14:paraId="3227D0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ener_pit = add(ener_pit, ener_plt);</w:t>
      </w:r>
    </w:p>
    <w:p w14:paraId="3C8144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62328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4DC489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Energy coming from code       *</w:t>
      </w:r>
    </w:p>
    <w:p w14:paraId="07E5CE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622F04F" w14:textId="77777777" w:rsidR="00A830F8" w:rsidRPr="00CA2983" w:rsidRDefault="00A830F8">
      <w:pPr>
        <w:pStyle w:val="LD10"/>
        <w:rPr>
          <w:rFonts w:ascii="Times New Roman" w:hAnsi="Times New Roman" w:cs="Times New Roman"/>
        </w:rPr>
      </w:pPr>
    </w:p>
    <w:p w14:paraId="5569D2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0;</w:t>
      </w:r>
    </w:p>
    <w:p w14:paraId="57B898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i&lt;L_subfr; i++)</w:t>
      </w:r>
    </w:p>
    <w:p w14:paraId="5FB58D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L_mac0(L_tmp, code[i], code[i]);</w:t>
      </w:r>
    </w:p>
    <w:p w14:paraId="531137F9" w14:textId="77777777" w:rsidR="00A830F8" w:rsidRPr="00CA2983" w:rsidRDefault="00A830F8">
      <w:pPr>
        <w:pStyle w:val="LD10"/>
        <w:rPr>
          <w:rFonts w:ascii="Times New Roman" w:hAnsi="Times New Roman" w:cs="Times New Roman"/>
        </w:rPr>
      </w:pPr>
    </w:p>
    <w:p w14:paraId="569D24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ener_c = extract_h(L_tmp);</w:t>
      </w:r>
    </w:p>
    <w:p w14:paraId="6592C771" w14:textId="77777777" w:rsidR="00A830F8" w:rsidRPr="00CA2983" w:rsidRDefault="00A830F8">
      <w:pPr>
        <w:pStyle w:val="LD10"/>
        <w:rPr>
          <w:rFonts w:ascii="Times New Roman" w:hAnsi="Times New Roman" w:cs="Times New Roman"/>
        </w:rPr>
      </w:pPr>
    </w:p>
    <w:p w14:paraId="4AFA38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ener_c = Log2(ener_c * ener_lpc) */</w:t>
      </w:r>
    </w:p>
    <w:p w14:paraId="7C578442" w14:textId="77777777" w:rsidR="00A830F8" w:rsidRPr="00CA2983" w:rsidRDefault="00A830F8">
      <w:pPr>
        <w:pStyle w:val="LD10"/>
        <w:rPr>
          <w:rFonts w:ascii="Times New Roman" w:hAnsi="Times New Roman" w:cs="Times New Roman"/>
        </w:rPr>
      </w:pPr>
    </w:p>
    <w:p w14:paraId="4479C3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L_mult0(ener_c, ener_lpc);</w:t>
      </w:r>
    </w:p>
    <w:p w14:paraId="0E4AF25C" w14:textId="77777777" w:rsidR="00A830F8" w:rsidRPr="00CA2983" w:rsidRDefault="00A830F8">
      <w:pPr>
        <w:pStyle w:val="LD10"/>
        <w:rPr>
          <w:rFonts w:ascii="Times New Roman" w:hAnsi="Times New Roman" w:cs="Times New Roman"/>
        </w:rPr>
      </w:pPr>
    </w:p>
    <w:p w14:paraId="6C406B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Log2(L_tmp, &amp;exp, &amp;frac);</w:t>
      </w:r>
    </w:p>
    <w:p w14:paraId="7E56701C" w14:textId="77777777" w:rsidR="00A830F8" w:rsidRPr="00CA2983" w:rsidRDefault="00A830F8">
      <w:pPr>
        <w:pStyle w:val="LD10"/>
        <w:rPr>
          <w:rFonts w:ascii="Times New Roman" w:hAnsi="Times New Roman" w:cs="Times New Roman"/>
        </w:rPr>
      </w:pPr>
    </w:p>
    <w:p w14:paraId="5517E5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Load_sh16(exp);</w:t>
      </w:r>
    </w:p>
    <w:p w14:paraId="10CD09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 Log2(ener_plt*ener_lpc) in Q16*/</w:t>
      </w:r>
    </w:p>
    <w:p w14:paraId="24E669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sub_sh16(L_tmp, exp_lpc);</w:t>
      </w:r>
      <w:r w:rsidRPr="00CA2983">
        <w:rPr>
          <w:rFonts w:ascii="Times New Roman" w:hAnsi="Times New Roman" w:cs="Times New Roman"/>
        </w:rPr>
        <w:tab/>
      </w:r>
      <w:r w:rsidRPr="00CA2983">
        <w:rPr>
          <w:rFonts w:ascii="Times New Roman" w:hAnsi="Times New Roman" w:cs="Times New Roman"/>
        </w:rPr>
        <w:tab/>
        <w:t>/* subtract exponant of ener_lpc */</w:t>
      </w:r>
    </w:p>
    <w:p w14:paraId="366B39E2" w14:textId="77777777" w:rsidR="00A830F8" w:rsidRPr="00CA2983" w:rsidRDefault="00A830F8">
      <w:pPr>
        <w:pStyle w:val="LD10"/>
        <w:rPr>
          <w:rFonts w:ascii="Times New Roman" w:hAnsi="Times New Roman" w:cs="Times New Roman"/>
        </w:rPr>
      </w:pPr>
    </w:p>
    <w:p w14:paraId="4A9864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Input on 15 bits */</w:t>
      </w:r>
    </w:p>
    <w:p w14:paraId="535ED9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(Word16)4434, (Word16)8);</w:t>
      </w:r>
      <w:r w:rsidRPr="00CA2983">
        <w:rPr>
          <w:rFonts w:ascii="Times New Roman" w:hAnsi="Times New Roman" w:cs="Times New Roman"/>
        </w:rPr>
        <w:tab/>
        <w:t xml:space="preserve">/*-17.32 in Q16 </w:t>
      </w:r>
    </w:p>
    <w:p w14:paraId="78C3ED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other scaling    */</w:t>
      </w:r>
    </w:p>
    <w:p w14:paraId="0F687E35" w14:textId="77777777" w:rsidR="00A830F8" w:rsidRPr="00CA2983" w:rsidRDefault="00A830F8">
      <w:pPr>
        <w:pStyle w:val="LD10"/>
        <w:rPr>
          <w:rFonts w:ascii="Times New Roman" w:hAnsi="Times New Roman" w:cs="Times New Roman"/>
        </w:rPr>
      </w:pPr>
    </w:p>
    <w:p w14:paraId="36BE83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vector "code[i]" is in Q12, so its square (variable "ener_c") is in</w:t>
      </w:r>
    </w:p>
    <w:p w14:paraId="45C02F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Q24, which means that the real value is multplied by 2**24. Thus, in</w:t>
      </w:r>
    </w:p>
    <w:p w14:paraId="78DF1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applying the function Log2(), a value of 24 is being added. A scaling</w:t>
      </w:r>
    </w:p>
    <w:p w14:paraId="212F2B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factor of -24 is then needed to compensate, but as the other scaling</w:t>
      </w:r>
    </w:p>
    <w:p w14:paraId="29AE9F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factor of +6.68 (as explained above) has also to be applied, the final</w:t>
      </w:r>
    </w:p>
    <w:p w14:paraId="2B25D1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resulting factor is -17.32 */</w:t>
      </w:r>
    </w:p>
    <w:p w14:paraId="64E0972B" w14:textId="77777777" w:rsidR="00A830F8" w:rsidRPr="00CA2983" w:rsidRDefault="00A830F8">
      <w:pPr>
        <w:pStyle w:val="LD10"/>
        <w:rPr>
          <w:rFonts w:ascii="Times New Roman" w:hAnsi="Times New Roman" w:cs="Times New Roman"/>
        </w:rPr>
      </w:pPr>
    </w:p>
    <w:p w14:paraId="171432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7CE319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ener_c = extract_l(L_tmp);</w:t>
      </w:r>
    </w:p>
    <w:p w14:paraId="2F5E75EC" w14:textId="77777777" w:rsidR="00A830F8" w:rsidRPr="00CA2983" w:rsidRDefault="00A830F8">
      <w:pPr>
        <w:pStyle w:val="LD10"/>
        <w:rPr>
          <w:rFonts w:ascii="Times New Roman" w:hAnsi="Times New Roman" w:cs="Times New Roman"/>
        </w:rPr>
      </w:pPr>
    </w:p>
    <w:p w14:paraId="55DE9C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ener_cod = Log2(gain_code**2) + ener_c */</w:t>
      </w:r>
    </w:p>
    <w:p w14:paraId="582E612F" w14:textId="77777777" w:rsidR="00A830F8" w:rsidRPr="00CA2983" w:rsidRDefault="00A830F8">
      <w:pPr>
        <w:pStyle w:val="LD10"/>
        <w:rPr>
          <w:rFonts w:ascii="Times New Roman" w:hAnsi="Times New Roman" w:cs="Times New Roman"/>
        </w:rPr>
      </w:pPr>
    </w:p>
    <w:p w14:paraId="06531F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Avoid Log2(0)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p>
    <w:p w14:paraId="3DFE23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L_mac0(L_tmp, *gain_cod, *gain_cod);</w:t>
      </w:r>
    </w:p>
    <w:p w14:paraId="59932E71" w14:textId="77777777" w:rsidR="00A830F8" w:rsidRPr="00CA2983" w:rsidRDefault="00A830F8">
      <w:pPr>
        <w:pStyle w:val="LD10"/>
        <w:rPr>
          <w:rFonts w:ascii="Times New Roman" w:hAnsi="Times New Roman" w:cs="Times New Roman"/>
        </w:rPr>
      </w:pPr>
    </w:p>
    <w:p w14:paraId="7E698F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Log2(L_tmp, &amp;exp, &amp;frac);</w:t>
      </w:r>
    </w:p>
    <w:p w14:paraId="32C24525" w14:textId="77777777" w:rsidR="00A830F8" w:rsidRPr="00CA2983" w:rsidRDefault="00A830F8">
      <w:pPr>
        <w:pStyle w:val="LD10"/>
        <w:rPr>
          <w:rFonts w:ascii="Times New Roman" w:hAnsi="Times New Roman" w:cs="Times New Roman"/>
        </w:rPr>
      </w:pPr>
    </w:p>
    <w:p w14:paraId="61E367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Load_sh16(exp);</w:t>
      </w:r>
    </w:p>
    <w:p w14:paraId="6BF8D3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frac, (Word16)1);</w:t>
      </w:r>
      <w:r w:rsidRPr="00CA2983">
        <w:rPr>
          <w:rFonts w:ascii="Times New Roman" w:hAnsi="Times New Roman" w:cs="Times New Roman"/>
        </w:rPr>
        <w:tab/>
        <w:t>/* Log2(gain_code**2) in Q16</w:t>
      </w:r>
      <w:r w:rsidRPr="00CA2983">
        <w:rPr>
          <w:rFonts w:ascii="Times New Roman" w:hAnsi="Times New Roman" w:cs="Times New Roman"/>
        </w:rPr>
        <w:tab/>
        <w:t xml:space="preserve">   */</w:t>
      </w:r>
    </w:p>
    <w:p w14:paraId="43E805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L_shr(L_tmp, (Word16)8);</w:t>
      </w:r>
      <w:r w:rsidRPr="00CA2983">
        <w:rPr>
          <w:rFonts w:ascii="Times New Roman" w:hAnsi="Times New Roman" w:cs="Times New Roman"/>
        </w:rPr>
        <w:tab/>
      </w:r>
      <w:r w:rsidRPr="00CA2983">
        <w:rPr>
          <w:rFonts w:ascii="Times New Roman" w:hAnsi="Times New Roman" w:cs="Times New Roman"/>
        </w:rPr>
        <w:tab/>
        <w:t>/* Convert from Q16 to Q8        */</w:t>
      </w:r>
    </w:p>
    <w:p w14:paraId="372782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ener_cod = extract_l(L_tmp);</w:t>
      </w:r>
    </w:p>
    <w:p w14:paraId="01B7C6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ener_cod = add(ener_cod, ener_c);</w:t>
      </w:r>
    </w:p>
    <w:p w14:paraId="0252F474" w14:textId="77777777" w:rsidR="00A830F8" w:rsidRPr="00CA2983" w:rsidRDefault="00A830F8">
      <w:pPr>
        <w:pStyle w:val="LD10"/>
        <w:rPr>
          <w:rFonts w:ascii="Times New Roman" w:hAnsi="Times New Roman" w:cs="Times New Roman"/>
        </w:rPr>
      </w:pPr>
    </w:p>
    <w:p w14:paraId="4378C6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5B95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Prediction on pitch energy and prediction error                 *</w:t>
      </w:r>
    </w:p>
    <w:p w14:paraId="537821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pred_pit = 0.50 * last_ener_pit + 0.25 * last_ener_cod - 3.0   *</w:t>
      </w:r>
    </w:p>
    <w:p w14:paraId="42B349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if(pred_pit &lt; 0.0) pred_pit = 0.0;                             *</w:t>
      </w:r>
    </w:p>
    <w:p w14:paraId="7322CD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err_pit = ener_pit - pred_pit;                                 *</w:t>
      </w:r>
    </w:p>
    <w:p w14:paraId="192FE9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14127E" w14:textId="77777777" w:rsidR="00A830F8" w:rsidRPr="00CA2983" w:rsidRDefault="00A830F8">
      <w:pPr>
        <w:pStyle w:val="LD10"/>
        <w:rPr>
          <w:rFonts w:ascii="Times New Roman" w:hAnsi="Times New Roman" w:cs="Times New Roman"/>
        </w:rPr>
      </w:pPr>
    </w:p>
    <w:p w14:paraId="43164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Load_sh(last_ener_pit, (Word16)8); /* .5 last_ener_pit in Q9     */</w:t>
      </w:r>
    </w:p>
    <w:p w14:paraId="48DE05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last_ener_cod, (Word16)7); /*+.25 last_ener_code </w:t>
      </w:r>
    </w:p>
    <w:p w14:paraId="087998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Q9    */</w:t>
      </w:r>
    </w:p>
    <w:p w14:paraId="3BD536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(Word16)768, (Word16)9); /* -3.0 in Q9             */</w:t>
      </w:r>
    </w:p>
    <w:p w14:paraId="7DA2C0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if(L_tmp &lt; 0) L_tmp = 0;</w:t>
      </w:r>
    </w:p>
    <w:p w14:paraId="67CAD9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pred_pit = store_hi(L_tmp, (Word16)7);</w:t>
      </w:r>
      <w:r w:rsidRPr="00CA2983">
        <w:rPr>
          <w:rFonts w:ascii="Times New Roman" w:hAnsi="Times New Roman" w:cs="Times New Roman"/>
        </w:rPr>
        <w:tab/>
        <w:t xml:space="preserve">/* result in Q8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p>
    <w:p w14:paraId="6BF6AA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err_pit  = sub(ener_pit, pred_pit);</w:t>
      </w:r>
    </w:p>
    <w:p w14:paraId="70E6DA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6357D8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3C2BCF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Prediction on code energy and prediction error                  *</w:t>
      </w:r>
    </w:p>
    <w:p w14:paraId="77BAC1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pred_cod = 0.50 * last_ener_cod + 0.25 * last_ener_pit - 3.0   *</w:t>
      </w:r>
    </w:p>
    <w:p w14:paraId="52A544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if(pred_cod &lt; 0.0) pred_cod = 0.0;                             *</w:t>
      </w:r>
    </w:p>
    <w:p w14:paraId="2952C0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err_cod = ener_cod - pred_cod;                                 *</w:t>
      </w:r>
    </w:p>
    <w:p w14:paraId="66BC0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68C3F1E" w14:textId="77777777" w:rsidR="00A830F8" w:rsidRPr="00CA2983" w:rsidRDefault="00A830F8">
      <w:pPr>
        <w:pStyle w:val="LD10"/>
        <w:rPr>
          <w:rFonts w:ascii="Times New Roman" w:hAnsi="Times New Roman" w:cs="Times New Roman"/>
        </w:rPr>
      </w:pPr>
    </w:p>
    <w:p w14:paraId="5D5E4E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Load_sh(last_ener_cod, (Word16)8); /* .5 last_ener_cod  in Q9    */</w:t>
      </w:r>
    </w:p>
    <w:p w14:paraId="05F812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last_ener_pit, (Word16)7); /*+.25 last_ener_pit</w:t>
      </w:r>
    </w:p>
    <w:p w14:paraId="18F8CF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Q9    */</w:t>
      </w:r>
    </w:p>
    <w:p w14:paraId="1C49B1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(Word16)768, (Word16)9); /* -3.0 in Q9             */</w:t>
      </w:r>
    </w:p>
    <w:p w14:paraId="521F48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if(L_tmp &lt; 0) L_tmp = 0;</w:t>
      </w:r>
    </w:p>
    <w:p w14:paraId="1531A8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pred_cod = store_hi(L_tmp, (Word16)7);</w:t>
      </w:r>
      <w:r w:rsidRPr="00CA2983">
        <w:rPr>
          <w:rFonts w:ascii="Times New Roman" w:hAnsi="Times New Roman" w:cs="Times New Roman"/>
        </w:rPr>
        <w:tab/>
        <w:t xml:space="preserve">/* result in Q8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p>
    <w:p w14:paraId="2D19D4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err_cod  = sub(ener_cod, pred_cod);</w:t>
      </w:r>
    </w:p>
    <w:p w14:paraId="52F8F29C" w14:textId="77777777" w:rsidR="00A830F8" w:rsidRPr="00CA2983" w:rsidRDefault="00A830F8">
      <w:pPr>
        <w:pStyle w:val="LD10"/>
        <w:rPr>
          <w:rFonts w:ascii="Times New Roman" w:hAnsi="Times New Roman" w:cs="Times New Roman"/>
        </w:rPr>
      </w:pPr>
    </w:p>
    <w:p w14:paraId="33801D8B" w14:textId="77777777" w:rsidR="00A830F8" w:rsidRPr="00CA2983" w:rsidRDefault="00A830F8">
      <w:pPr>
        <w:pStyle w:val="LD10"/>
        <w:rPr>
          <w:rFonts w:ascii="Times New Roman" w:hAnsi="Times New Roman" w:cs="Times New Roman"/>
        </w:rPr>
      </w:pPr>
    </w:p>
    <w:p w14:paraId="54FA33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8E76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Codebook search.                                                *</w:t>
      </w:r>
    </w:p>
    <w:p w14:paraId="7D7427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vector which minimizes:                                    *</w:t>
      </w:r>
    </w:p>
    <w:p w14:paraId="6C1495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6CB1A8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Min k :  (err_pit - dico[0,k])**2 +  (err_cod - dico[1,k])**2 *</w:t>
      </w:r>
    </w:p>
    <w:p w14:paraId="768BF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73157B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1DB1DB" w14:textId="77777777" w:rsidR="00A830F8" w:rsidRPr="00CA2983" w:rsidRDefault="00A830F8">
      <w:pPr>
        <w:pStyle w:val="LD10"/>
        <w:rPr>
          <w:rFonts w:ascii="Times New Roman" w:hAnsi="Times New Roman" w:cs="Times New Roman"/>
        </w:rPr>
      </w:pPr>
    </w:p>
    <w:p w14:paraId="003CF1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dist_min = MAX_32;</w:t>
      </w:r>
    </w:p>
    <w:p w14:paraId="3CFE3F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 = t_qua_ener;</w:t>
      </w:r>
    </w:p>
    <w:p w14:paraId="00C92D76" w14:textId="77777777" w:rsidR="00A830F8" w:rsidRPr="00CA2983" w:rsidRDefault="00A830F8">
      <w:pPr>
        <w:pStyle w:val="LD10"/>
        <w:rPr>
          <w:rFonts w:ascii="Times New Roman" w:hAnsi="Times New Roman" w:cs="Times New Roman"/>
        </w:rPr>
      </w:pPr>
    </w:p>
    <w:p w14:paraId="40E1C0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i&lt; nb_qua_ener; i++)</w:t>
      </w:r>
    </w:p>
    <w:p w14:paraId="2FA347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60332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tmp  = sub(*p++, err_pit);</w:t>
      </w:r>
    </w:p>
    <w:p w14:paraId="63C40E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L_mult0(tmp, tmp);</w:t>
      </w:r>
    </w:p>
    <w:p w14:paraId="736DFF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tmp  = sub(*p++, err_cod);</w:t>
      </w:r>
    </w:p>
    <w:p w14:paraId="5DE6FD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dist = L_mac0(dist, tmp, tmp);</w:t>
      </w:r>
    </w:p>
    <w:p w14:paraId="018655F5" w14:textId="77777777" w:rsidR="00A830F8" w:rsidRPr="00CA2983" w:rsidRDefault="00A830F8">
      <w:pPr>
        <w:pStyle w:val="LD10"/>
        <w:rPr>
          <w:rFonts w:ascii="Times New Roman" w:hAnsi="Times New Roman" w:cs="Times New Roman"/>
        </w:rPr>
      </w:pPr>
    </w:p>
    <w:p w14:paraId="199C4C02" w14:textId="77777777" w:rsidR="00A830F8" w:rsidRPr="00CA2983" w:rsidRDefault="00A830F8">
      <w:pPr>
        <w:pStyle w:val="LD10"/>
        <w:rPr>
          <w:rFonts w:ascii="Times New Roman" w:hAnsi="Times New Roman" w:cs="Times New Roman"/>
        </w:rPr>
      </w:pPr>
    </w:p>
    <w:p w14:paraId="1C1C9E74" w14:textId="77777777" w:rsidR="00A830F8" w:rsidRPr="00CA2983" w:rsidRDefault="00A830F8">
      <w:pPr>
        <w:pStyle w:val="LD10"/>
        <w:rPr>
          <w:rFonts w:ascii="Times New Roman" w:hAnsi="Times New Roman" w:cs="Times New Roman"/>
        </w:rPr>
      </w:pPr>
    </w:p>
    <w:p w14:paraId="10F790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(L_sub(dist, dist_min) &lt; 0) { dist_min = dist; index = i; }</w:t>
      </w:r>
    </w:p>
    <w:p w14:paraId="04633A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CACCEA" w14:textId="77777777" w:rsidR="00A830F8" w:rsidRPr="00CA2983" w:rsidRDefault="00A830F8">
      <w:pPr>
        <w:pStyle w:val="LD10"/>
        <w:rPr>
          <w:rFonts w:ascii="Times New Roman" w:hAnsi="Times New Roman" w:cs="Times New Roman"/>
        </w:rPr>
      </w:pPr>
    </w:p>
    <w:p w14:paraId="182415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shl(index, (Word16)1);</w:t>
      </w:r>
    </w:p>
    <w:p w14:paraId="3B53BB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last_ener_pit = add(t_qua_ener[j],   pred_pit);</w:t>
      </w:r>
    </w:p>
    <w:p w14:paraId="16507B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last_ener_cod = add(t_qua_ener[j+1], pred_cod);</w:t>
      </w:r>
    </w:p>
    <w:p w14:paraId="28AE23E9" w14:textId="77777777" w:rsidR="00A830F8" w:rsidRPr="00CA2983" w:rsidRDefault="00A830F8">
      <w:pPr>
        <w:pStyle w:val="LD10"/>
        <w:rPr>
          <w:rFonts w:ascii="Times New Roman" w:hAnsi="Times New Roman" w:cs="Times New Roman"/>
        </w:rPr>
      </w:pPr>
    </w:p>
    <w:p w14:paraId="3BA477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Limit energies -&gt;for transmission errors */</w:t>
      </w:r>
    </w:p>
    <w:p w14:paraId="2F787D5A" w14:textId="77777777" w:rsidR="00A830F8" w:rsidRPr="00CA2983" w:rsidRDefault="00A830F8">
      <w:pPr>
        <w:pStyle w:val="LD10"/>
        <w:rPr>
          <w:rFonts w:ascii="Times New Roman" w:hAnsi="Times New Roman" w:cs="Times New Roman"/>
        </w:rPr>
      </w:pPr>
    </w:p>
    <w:p w14:paraId="3C6DA5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if(sub(last_ener_pit, (Word16)6912) &gt; 0) last_ener_pit = 6912;</w:t>
      </w:r>
    </w:p>
    <w:p w14:paraId="557A09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6912 = 27 in Q8 */</w:t>
      </w:r>
    </w:p>
    <w:p w14:paraId="45BA60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if(sub(last_ener_cod, (Word16)6400) &gt; 0) last_ener_cod = 6400;</w:t>
      </w:r>
    </w:p>
    <w:p w14:paraId="1A07EB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6400 = 25 in Q8 */</w:t>
      </w:r>
    </w:p>
    <w:p w14:paraId="3CDB8E3E" w14:textId="77777777" w:rsidR="00A830F8" w:rsidRPr="00CA2983" w:rsidRDefault="00A830F8">
      <w:pPr>
        <w:pStyle w:val="LD10"/>
        <w:rPr>
          <w:rFonts w:ascii="Times New Roman" w:hAnsi="Times New Roman" w:cs="Times New Roman"/>
        </w:rPr>
      </w:pPr>
    </w:p>
    <w:p w14:paraId="4DECB8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D6017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3A6C20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the quantized pitch gain.                *</w:t>
      </w:r>
    </w:p>
    <w:p w14:paraId="611B21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68DAA2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temp = 0.5 * ( last_ener_pit - ener_plt );    *</w:t>
      </w:r>
    </w:p>
    <w:p w14:paraId="269AF1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temp = pow(2.0, temp);                        *</w:t>
      </w:r>
    </w:p>
    <w:p w14:paraId="213F46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temp &gt; 1.2) temp = 1.2;                   *</w:t>
      </w:r>
    </w:p>
    <w:p w14:paraId="1387E6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*gain_pit = temp;                             *</w:t>
      </w:r>
    </w:p>
    <w:p w14:paraId="5F9C82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125995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1D593CD" w14:textId="77777777" w:rsidR="00A830F8" w:rsidRPr="00CA2983" w:rsidRDefault="00A830F8">
      <w:pPr>
        <w:pStyle w:val="LD10"/>
        <w:rPr>
          <w:rFonts w:ascii="Times New Roman" w:hAnsi="Times New Roman" w:cs="Times New Roman"/>
        </w:rPr>
      </w:pPr>
    </w:p>
    <w:p w14:paraId="4993D2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Load_sh(last_ener_pit, (Word16)6);</w:t>
      </w:r>
      <w:r w:rsidRPr="00CA2983">
        <w:rPr>
          <w:rFonts w:ascii="Times New Roman" w:hAnsi="Times New Roman" w:cs="Times New Roman"/>
        </w:rPr>
        <w:tab/>
        <w:t>/* last_ener_pit/2 in Q15 */</w:t>
      </w:r>
    </w:p>
    <w:p w14:paraId="46F6A7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ener_plt, (Word16)6);</w:t>
      </w:r>
      <w:r w:rsidRPr="00CA2983">
        <w:rPr>
          <w:rFonts w:ascii="Times New Roman" w:hAnsi="Times New Roman" w:cs="Times New Roman"/>
        </w:rPr>
        <w:tab/>
        <w:t>/* - ener_plt/2    in Q15 */</w:t>
      </w:r>
    </w:p>
    <w:p w14:paraId="7F75DB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L_tmp = add_sh(L_tmp, (Word16)12, (Word16)15); /* to have gain in Q12   */</w:t>
      </w:r>
    </w:p>
    <w:p w14:paraId="677860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L_extract(L_tmp, &amp;exp, &amp;frac);</w:t>
      </w:r>
    </w:p>
    <w:p w14:paraId="101BB9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pow2(exp, frac);</w:t>
      </w:r>
    </w:p>
    <w:p w14:paraId="12B539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L_sub(L_tmp, (Word32)4915) &gt; 0) L_tmp = 4915; /* 4915 = 1.2 in Q12  */</w:t>
      </w:r>
    </w:p>
    <w:p w14:paraId="4D72BA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*gain_pit = extract_l(L_tmp);</w:t>
      </w:r>
    </w:p>
    <w:p w14:paraId="4568B4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CD73A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47E9AF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6B1018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the innovative code gain.                *</w:t>
      </w:r>
    </w:p>
    <w:p w14:paraId="638CBA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28DD1D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temp = 0.5 * ( last_ener_cod - ener_c );      *</w:t>
      </w:r>
    </w:p>
    <w:p w14:paraId="45CFB0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*gain_cod = pow(2.0, temp);                   *</w:t>
      </w:r>
    </w:p>
    <w:p w14:paraId="4BAF48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1E8490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95712B" w14:textId="77777777" w:rsidR="00A830F8" w:rsidRPr="00CA2983" w:rsidRDefault="00A830F8">
      <w:pPr>
        <w:pStyle w:val="LD10"/>
        <w:rPr>
          <w:rFonts w:ascii="Times New Roman" w:hAnsi="Times New Roman" w:cs="Times New Roman"/>
        </w:rPr>
      </w:pPr>
    </w:p>
    <w:p w14:paraId="262373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Load_sh(last_ener_cod, (Word16)6);</w:t>
      </w:r>
      <w:r w:rsidRPr="00CA2983">
        <w:rPr>
          <w:rFonts w:ascii="Times New Roman" w:hAnsi="Times New Roman" w:cs="Times New Roman"/>
        </w:rPr>
        <w:tab/>
        <w:t>/* last_ener_cod/2 in Q15 */</w:t>
      </w:r>
    </w:p>
    <w:p w14:paraId="3918E9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ener_c, (Word16)6);</w:t>
      </w:r>
      <w:r w:rsidRPr="00CA2983">
        <w:rPr>
          <w:rFonts w:ascii="Times New Roman" w:hAnsi="Times New Roman" w:cs="Times New Roman"/>
        </w:rPr>
        <w:tab/>
        <w:t>/* - ener_c/2      in Q15 */</w:t>
      </w:r>
    </w:p>
    <w:p w14:paraId="0BC645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L_extract(L_tmp, &amp;exp, &amp;frac);</w:t>
      </w:r>
    </w:p>
    <w:p w14:paraId="5071DF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pow2(exp, frac);</w:t>
      </w:r>
    </w:p>
    <w:p w14:paraId="3B9863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*gain_cod = extract_l(L_tmp);</w:t>
      </w:r>
    </w:p>
    <w:p w14:paraId="60406148" w14:textId="77777777" w:rsidR="00A830F8" w:rsidRPr="00CA2983" w:rsidRDefault="00A830F8">
      <w:pPr>
        <w:pStyle w:val="LD10"/>
        <w:rPr>
          <w:rFonts w:ascii="Times New Roman" w:hAnsi="Times New Roman" w:cs="Times New Roman"/>
        </w:rPr>
      </w:pPr>
    </w:p>
    <w:p w14:paraId="20E103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 index;</w:t>
      </w:r>
    </w:p>
    <w:p w14:paraId="735D0C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3A8CF3F" w14:textId="77777777" w:rsidR="00A830F8" w:rsidRPr="00CA2983" w:rsidRDefault="00A830F8">
      <w:pPr>
        <w:pStyle w:val="WP"/>
        <w:keepLines/>
        <w:rPr>
          <w:rFonts w:ascii="Times New Roman" w:hAnsi="Times New Roman" w:cs="Times New Roman"/>
        </w:rPr>
      </w:pPr>
    </w:p>
    <w:p w14:paraId="0E23870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3FF8A3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D65E05A" w14:textId="4D25C0BD"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G_Code</w:t>
      </w:r>
      <w:r w:rsidRPr="00CA2983">
        <w:rPr>
          <w:rFonts w:ascii="Times New Roman" w:hAnsi="Times New Roman" w:cs="Times New Roman"/>
        </w:rPr>
        <w:fldChar w:fldCharType="begin"/>
      </w:r>
      <w:r w:rsidRPr="00CA2983">
        <w:rPr>
          <w:rFonts w:ascii="Times New Roman" w:hAnsi="Times New Roman" w:cs="Times New Roman"/>
        </w:rPr>
        <w:instrText>xe "G_Code</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485CD96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D0C1B4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gain of innovative code</w:t>
      </w:r>
    </w:p>
    <w:p w14:paraId="44805A9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B20829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93DA62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D1B155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G_Code(buffer_in1,buffer_in2,L_subfr)</w:t>
      </w:r>
    </w:p>
    <w:p w14:paraId="230E338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w:t>
      </w:r>
    </w:p>
    <w:p w14:paraId="72DB66C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601FA7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4F286E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72E972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Code target</w:t>
      </w:r>
    </w:p>
    <w:p w14:paraId="7168717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ED640C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C7F8B5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Filtered innovation code (with sign)</w:t>
      </w:r>
    </w:p>
    <w:p w14:paraId="1410CD1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399A2D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08A24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subframe</w:t>
      </w:r>
    </w:p>
    <w:p w14:paraId="1E46D3B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E34DD5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D1CF00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A30518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B5330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Gain of innovation code</w:t>
      </w:r>
    </w:p>
    <w:p w14:paraId="1472DB0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54A370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B2CB418" w14:textId="77777777" w:rsidR="00A830F8" w:rsidRPr="00CA2983" w:rsidRDefault="00A830F8">
      <w:pPr>
        <w:pStyle w:val="LD10"/>
        <w:keepNext w:val="0"/>
        <w:rPr>
          <w:rFonts w:ascii="Times New Roman" w:hAnsi="Times New Roman" w:cs="Times New Roman"/>
        </w:rPr>
      </w:pPr>
    </w:p>
    <w:p w14:paraId="5D05E64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G_Code(Word16 xn2[], Word16 y2[], Word16 L_subfr)</w:t>
      </w:r>
    </w:p>
    <w:p w14:paraId="4660A27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44573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7760EEF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xy, yy, exp_xy, exp_yy, gain;</w:t>
      </w:r>
    </w:p>
    <w:p w14:paraId="5CBCADE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 L_tmp;</w:t>
      </w:r>
    </w:p>
    <w:p w14:paraId="4D697DD1" w14:textId="77777777" w:rsidR="00A830F8" w:rsidRPr="00CA2983" w:rsidRDefault="00A830F8">
      <w:pPr>
        <w:pStyle w:val="LD10"/>
        <w:keepNext w:val="0"/>
        <w:rPr>
          <w:rFonts w:ascii="Times New Roman" w:hAnsi="Times New Roman" w:cs="Times New Roman"/>
        </w:rPr>
      </w:pPr>
    </w:p>
    <w:p w14:paraId="630CAC8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Overflow = 0;</w:t>
      </w:r>
    </w:p>
    <w:p w14:paraId="78432BE0" w14:textId="77777777" w:rsidR="00A830F8" w:rsidRPr="00CA2983" w:rsidRDefault="00A830F8">
      <w:pPr>
        <w:pStyle w:val="LD10"/>
        <w:keepNext w:val="0"/>
        <w:rPr>
          <w:rFonts w:ascii="Times New Roman" w:hAnsi="Times New Roman" w:cs="Times New Roman"/>
        </w:rPr>
      </w:pPr>
    </w:p>
    <w:p w14:paraId="43F72E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scalar product &lt;xn2[],y2[]&gt; */</w:t>
      </w:r>
    </w:p>
    <w:p w14:paraId="7CB093DA" w14:textId="77777777" w:rsidR="00A830F8" w:rsidRPr="00CA2983" w:rsidRDefault="00A830F8">
      <w:pPr>
        <w:pStyle w:val="LD10"/>
        <w:keepNext w:val="0"/>
        <w:rPr>
          <w:rFonts w:ascii="Times New Roman" w:hAnsi="Times New Roman" w:cs="Times New Roman"/>
        </w:rPr>
      </w:pPr>
    </w:p>
    <w:p w14:paraId="1D250E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31A74B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7A11207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xn2[i], y2[i]);</w:t>
      </w:r>
    </w:p>
    <w:p w14:paraId="7E1880A0" w14:textId="77777777" w:rsidR="00A830F8" w:rsidRPr="00CA2983" w:rsidRDefault="00A830F8">
      <w:pPr>
        <w:pStyle w:val="LD10"/>
        <w:keepNext w:val="0"/>
        <w:rPr>
          <w:rFonts w:ascii="Times New Roman" w:hAnsi="Times New Roman" w:cs="Times New Roman"/>
        </w:rPr>
      </w:pPr>
    </w:p>
    <w:p w14:paraId="0D0B67E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exp_xy = norm_l(s);</w:t>
      </w:r>
    </w:p>
    <w:p w14:paraId="099D9A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extract_h( L_shl(s, exp_xy) );</w:t>
      </w:r>
    </w:p>
    <w:p w14:paraId="7E2CBB97" w14:textId="77777777" w:rsidR="00A830F8" w:rsidRPr="00CA2983" w:rsidRDefault="00A830F8">
      <w:pPr>
        <w:pStyle w:val="LD10"/>
        <w:keepNext w:val="0"/>
        <w:rPr>
          <w:rFonts w:ascii="Times New Roman" w:hAnsi="Times New Roman" w:cs="Times New Roman"/>
        </w:rPr>
      </w:pPr>
    </w:p>
    <w:p w14:paraId="1525974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scalar product &lt;y2[],y2[]&gt; */</w:t>
      </w:r>
    </w:p>
    <w:p w14:paraId="5E2854C7" w14:textId="77777777" w:rsidR="00A830F8" w:rsidRPr="00CA2983" w:rsidRDefault="00A830F8">
      <w:pPr>
        <w:pStyle w:val="LD10"/>
        <w:keepNext w:val="0"/>
        <w:rPr>
          <w:rFonts w:ascii="Times New Roman" w:hAnsi="Times New Roman" w:cs="Times New Roman"/>
        </w:rPr>
      </w:pPr>
    </w:p>
    <w:p w14:paraId="4C49510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33B6414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71F2079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y2[i], y2[i]);</w:t>
      </w:r>
    </w:p>
    <w:p w14:paraId="6D194547" w14:textId="77777777" w:rsidR="00A830F8" w:rsidRPr="00CA2983" w:rsidRDefault="00A830F8">
      <w:pPr>
        <w:pStyle w:val="LD10"/>
        <w:keepNext w:val="0"/>
        <w:rPr>
          <w:rFonts w:ascii="Times New Roman" w:hAnsi="Times New Roman" w:cs="Times New Roman"/>
        </w:rPr>
      </w:pPr>
    </w:p>
    <w:p w14:paraId="7D839B8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exp_yy = norm_l(s);</w:t>
      </w:r>
    </w:p>
    <w:p w14:paraId="3CF2185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yy     = extract_h( L_shl(s, exp_yy) );</w:t>
      </w:r>
    </w:p>
    <w:p w14:paraId="2E9D293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5E42C16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Test if Overflow */</w:t>
      </w:r>
    </w:p>
    <w:p w14:paraId="42025C84" w14:textId="77777777" w:rsidR="00A830F8" w:rsidRPr="00CA2983" w:rsidRDefault="00A830F8">
      <w:pPr>
        <w:pStyle w:val="LD10"/>
        <w:keepNext w:val="0"/>
        <w:rPr>
          <w:rFonts w:ascii="Times New Roman" w:hAnsi="Times New Roman" w:cs="Times New Roman"/>
        </w:rPr>
      </w:pPr>
    </w:p>
    <w:p w14:paraId="6FA4147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if(Overflow == 1)</w:t>
      </w:r>
    </w:p>
    <w:p w14:paraId="04B1CAE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3C210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scalar product &lt;xn2[],y2[]&gt; */</w:t>
      </w:r>
    </w:p>
    <w:p w14:paraId="3703DA7C" w14:textId="77777777" w:rsidR="00A830F8" w:rsidRPr="00CA2983" w:rsidRDefault="00A830F8">
      <w:pPr>
        <w:pStyle w:val="LD10"/>
        <w:keepNext w:val="0"/>
        <w:rPr>
          <w:rFonts w:ascii="Times New Roman" w:hAnsi="Times New Roman" w:cs="Times New Roman"/>
        </w:rPr>
      </w:pPr>
    </w:p>
    <w:p w14:paraId="29E1882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4C3160D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1D5BF63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C0055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L_mult0(xn2[i], y2[i]);</w:t>
      </w:r>
    </w:p>
    <w:p w14:paraId="63CE5D4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L_tmp = L_shr(L_tmp, (Word16)6);</w:t>
      </w:r>
    </w:p>
    <w:p w14:paraId="7EDC5C1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L_tmp);</w:t>
      </w:r>
    </w:p>
    <w:p w14:paraId="66C65B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2A9EE4B" w14:textId="77777777" w:rsidR="00A830F8" w:rsidRPr="00CA2983" w:rsidRDefault="00A830F8">
      <w:pPr>
        <w:pStyle w:val="LD10"/>
        <w:keepNext w:val="0"/>
        <w:rPr>
          <w:rFonts w:ascii="Times New Roman" w:hAnsi="Times New Roman" w:cs="Times New Roman"/>
        </w:rPr>
      </w:pPr>
    </w:p>
    <w:p w14:paraId="2C2792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exp_xy = norm_l(s);</w:t>
      </w:r>
    </w:p>
    <w:p w14:paraId="051CEE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extract_h( L_shl(s, exp_xy) );</w:t>
      </w:r>
    </w:p>
    <w:p w14:paraId="41E347D2" w14:textId="77777777" w:rsidR="00A830F8" w:rsidRPr="00CA2983" w:rsidRDefault="00A830F8">
      <w:pPr>
        <w:pStyle w:val="LD10"/>
        <w:keepNext w:val="0"/>
        <w:rPr>
          <w:rFonts w:ascii="Times New Roman" w:hAnsi="Times New Roman" w:cs="Times New Roman"/>
        </w:rPr>
      </w:pPr>
    </w:p>
    <w:p w14:paraId="47472A9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scalar product &lt;y2[],y2[]&gt; */</w:t>
      </w:r>
    </w:p>
    <w:p w14:paraId="103AB562" w14:textId="77777777" w:rsidR="00A830F8" w:rsidRPr="00CA2983" w:rsidRDefault="00A830F8">
      <w:pPr>
        <w:pStyle w:val="LD10"/>
        <w:keepNext w:val="0"/>
        <w:rPr>
          <w:rFonts w:ascii="Times New Roman" w:hAnsi="Times New Roman" w:cs="Times New Roman"/>
        </w:rPr>
      </w:pPr>
    </w:p>
    <w:p w14:paraId="374D3D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292DF9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63D2CC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8EB33B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L_mult0(y2[i], y2[i]);</w:t>
      </w:r>
    </w:p>
    <w:p w14:paraId="622BCC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L_tmp = L_shr(L_tmp, (Word16)6);</w:t>
      </w:r>
    </w:p>
    <w:p w14:paraId="454856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L_tmp);</w:t>
      </w:r>
    </w:p>
    <w:p w14:paraId="032281C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DD9EB5D" w14:textId="77777777" w:rsidR="00A830F8" w:rsidRPr="00CA2983" w:rsidRDefault="00A830F8">
      <w:pPr>
        <w:pStyle w:val="LD10"/>
        <w:keepNext w:val="0"/>
        <w:rPr>
          <w:rFonts w:ascii="Times New Roman" w:hAnsi="Times New Roman" w:cs="Times New Roman"/>
        </w:rPr>
      </w:pPr>
    </w:p>
    <w:p w14:paraId="0C27257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exp_yy = norm_l(s);</w:t>
      </w:r>
    </w:p>
    <w:p w14:paraId="54D5B03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yy     = extract_h( L_shl(s, exp_yy) );</w:t>
      </w:r>
    </w:p>
    <w:p w14:paraId="24D6AB64" w14:textId="77777777" w:rsidR="00A830F8" w:rsidRPr="00CA2983" w:rsidRDefault="00A830F8">
      <w:pPr>
        <w:pStyle w:val="LD10"/>
        <w:keepNext w:val="0"/>
        <w:rPr>
          <w:rFonts w:ascii="Times New Roman" w:hAnsi="Times New Roman" w:cs="Times New Roman"/>
        </w:rPr>
      </w:pPr>
    </w:p>
    <w:p w14:paraId="5A79DAA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FC5B214" w14:textId="77777777" w:rsidR="00A830F8" w:rsidRPr="00CA2983" w:rsidRDefault="00A830F8">
      <w:pPr>
        <w:pStyle w:val="LD10"/>
        <w:keepNext w:val="0"/>
        <w:rPr>
          <w:rFonts w:ascii="Times New Roman" w:hAnsi="Times New Roman" w:cs="Times New Roman"/>
        </w:rPr>
      </w:pPr>
    </w:p>
    <w:p w14:paraId="2E4D5D5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If (xy &lt; 0) gain = 0  */</w:t>
      </w:r>
    </w:p>
    <w:p w14:paraId="6902B5A9" w14:textId="77777777" w:rsidR="00A830F8" w:rsidRPr="00CA2983" w:rsidRDefault="00A830F8">
      <w:pPr>
        <w:pStyle w:val="LD10"/>
        <w:keepNext w:val="0"/>
        <w:rPr>
          <w:rFonts w:ascii="Times New Roman" w:hAnsi="Times New Roman" w:cs="Times New Roman"/>
        </w:rPr>
      </w:pPr>
    </w:p>
    <w:p w14:paraId="27FFF32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xy &lt;= 0) return( (Word16) 0);</w:t>
      </w:r>
    </w:p>
    <w:p w14:paraId="2120FCEF" w14:textId="77777777" w:rsidR="00A830F8" w:rsidRPr="00CA2983" w:rsidRDefault="00A830F8">
      <w:pPr>
        <w:pStyle w:val="LD10"/>
        <w:keepNext w:val="0"/>
        <w:rPr>
          <w:rFonts w:ascii="Times New Roman" w:hAnsi="Times New Roman" w:cs="Times New Roman"/>
        </w:rPr>
      </w:pPr>
    </w:p>
    <w:p w14:paraId="099432C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gain = xy/yy */</w:t>
      </w:r>
    </w:p>
    <w:p w14:paraId="156C7028" w14:textId="77777777" w:rsidR="00A830F8" w:rsidRPr="00CA2983" w:rsidRDefault="00A830F8">
      <w:pPr>
        <w:pStyle w:val="LD10"/>
        <w:keepNext w:val="0"/>
        <w:rPr>
          <w:rFonts w:ascii="Times New Roman" w:hAnsi="Times New Roman" w:cs="Times New Roman"/>
        </w:rPr>
      </w:pPr>
    </w:p>
    <w:p w14:paraId="7C17780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shr(xy, (Word16)1);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Be sure xy &lt; yy */</w:t>
      </w:r>
    </w:p>
    <w:p w14:paraId="2B64D26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 = div_s( xy, yy);</w:t>
      </w:r>
    </w:p>
    <w:p w14:paraId="55E7964C" w14:textId="77777777" w:rsidR="00A830F8" w:rsidRPr="00CA2983" w:rsidRDefault="00A830F8">
      <w:pPr>
        <w:pStyle w:val="LD10"/>
        <w:keepNext w:val="0"/>
        <w:rPr>
          <w:rFonts w:ascii="Times New Roman" w:hAnsi="Times New Roman" w:cs="Times New Roman"/>
        </w:rPr>
      </w:pPr>
    </w:p>
    <w:p w14:paraId="307DD14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add(exp_xy, (Word16)2);</w:t>
      </w:r>
      <w:r w:rsidRPr="00CA2983">
        <w:rPr>
          <w:rFonts w:ascii="Times New Roman" w:hAnsi="Times New Roman" w:cs="Times New Roman"/>
        </w:rPr>
        <w:tab/>
      </w:r>
      <w:r w:rsidRPr="00CA2983">
        <w:rPr>
          <w:rFonts w:ascii="Times New Roman" w:hAnsi="Times New Roman" w:cs="Times New Roman"/>
        </w:rPr>
        <w:tab/>
        <w:t>/* Denormalization of division */</w:t>
      </w:r>
    </w:p>
    <w:p w14:paraId="65D176D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sub(i, exp_yy);</w:t>
      </w:r>
    </w:p>
    <w:p w14:paraId="2FC7FF5A" w14:textId="77777777" w:rsidR="00A830F8" w:rsidRPr="00CA2983" w:rsidRDefault="00A830F8">
      <w:pPr>
        <w:pStyle w:val="LD10"/>
        <w:keepNext w:val="0"/>
        <w:rPr>
          <w:rFonts w:ascii="Times New Roman" w:hAnsi="Times New Roman" w:cs="Times New Roman"/>
        </w:rPr>
      </w:pPr>
    </w:p>
    <w:p w14:paraId="269BE7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 = shr(gain, i);</w:t>
      </w:r>
    </w:p>
    <w:p w14:paraId="461A6CF6" w14:textId="77777777" w:rsidR="00A830F8" w:rsidRPr="00CA2983" w:rsidRDefault="00A830F8">
      <w:pPr>
        <w:pStyle w:val="LD10"/>
        <w:keepNext w:val="0"/>
        <w:rPr>
          <w:rFonts w:ascii="Times New Roman" w:hAnsi="Times New Roman" w:cs="Times New Roman"/>
        </w:rPr>
      </w:pPr>
    </w:p>
    <w:p w14:paraId="7ED3003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return(gain);</w:t>
      </w:r>
    </w:p>
    <w:p w14:paraId="7FBD336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86A9B77" w14:textId="77777777" w:rsidR="00A830F8" w:rsidRPr="00CA2983" w:rsidRDefault="00A830F8">
      <w:pPr>
        <w:pStyle w:val="WP"/>
        <w:keepLines/>
        <w:rPr>
          <w:rFonts w:ascii="Times New Roman" w:hAnsi="Times New Roman" w:cs="Times New Roman"/>
        </w:rPr>
      </w:pPr>
    </w:p>
    <w:p w14:paraId="4CDAE6F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4DC720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0FECAF" w14:textId="3C5FF55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G_Pitch</w:t>
      </w:r>
      <w:r w:rsidRPr="00CA2983">
        <w:rPr>
          <w:rFonts w:ascii="Times New Roman" w:hAnsi="Times New Roman" w:cs="Times New Roman"/>
        </w:rPr>
        <w:fldChar w:fldCharType="begin"/>
      </w:r>
      <w:r w:rsidRPr="00CA2983">
        <w:rPr>
          <w:rFonts w:ascii="Times New Roman" w:hAnsi="Times New Roman" w:cs="Times New Roman"/>
        </w:rPr>
        <w:instrText>xe "G_Pitch</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35F7C38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D13DBBD"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gain of pitch. Result in Q12</w:t>
      </w:r>
    </w:p>
    <w:p w14:paraId="7DE1E47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(gain &lt; 0)  gain =0</w:t>
      </w:r>
    </w:p>
    <w:p w14:paraId="5E07489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(gain &gt;1.2) gain =1.2</w:t>
      </w:r>
    </w:p>
    <w:p w14:paraId="5878466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930F7A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69A1B5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1177F4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G_Pitch(buffer_in1,buffer_in2,L_subfr)</w:t>
      </w:r>
    </w:p>
    <w:p w14:paraId="5D7A496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w:t>
      </w:r>
    </w:p>
    <w:p w14:paraId="375F4F0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E68CD5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59A42B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9FF5F7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Pitch target</w:t>
      </w:r>
    </w:p>
    <w:p w14:paraId="14FD6BF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923842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291801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Filtered adaptive codebook</w:t>
      </w:r>
    </w:p>
    <w:p w14:paraId="62EBED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01011C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386830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subframe</w:t>
      </w:r>
    </w:p>
    <w:p w14:paraId="6A5DF39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157DE3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2F4104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8219E7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CC9A5F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Gain of pitch lag in Q12 saturated to 1.2</w:t>
      </w:r>
    </w:p>
    <w:p w14:paraId="5EF16B1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EA65A8C"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EEC9D19" w14:textId="77777777" w:rsidR="00A830F8" w:rsidRPr="00CA2983" w:rsidRDefault="00A830F8">
      <w:pPr>
        <w:pStyle w:val="LD10"/>
        <w:keepNext w:val="0"/>
        <w:rPr>
          <w:rFonts w:ascii="Times New Roman" w:hAnsi="Times New Roman" w:cs="Times New Roman"/>
        </w:rPr>
      </w:pPr>
    </w:p>
    <w:p w14:paraId="5653CC2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G_Pitch(Word16 xn[], Word16 y1[], Word16 L_subfr)</w:t>
      </w:r>
    </w:p>
    <w:p w14:paraId="67CCE38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A42156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143AE17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xy, yy, exp_xy, exp_yy, gain;</w:t>
      </w:r>
    </w:p>
    <w:p w14:paraId="31E840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 L_tmp;</w:t>
      </w:r>
    </w:p>
    <w:p w14:paraId="36066B17" w14:textId="77777777" w:rsidR="00A830F8" w:rsidRPr="00CA2983" w:rsidRDefault="00A830F8">
      <w:pPr>
        <w:pStyle w:val="LD10"/>
        <w:keepNext w:val="0"/>
        <w:rPr>
          <w:rFonts w:ascii="Times New Roman" w:hAnsi="Times New Roman" w:cs="Times New Roman"/>
        </w:rPr>
      </w:pPr>
    </w:p>
    <w:p w14:paraId="2F4732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Overflow = 0;</w:t>
      </w:r>
    </w:p>
    <w:p w14:paraId="5962028C" w14:textId="77777777" w:rsidR="00A830F8" w:rsidRPr="00CA2983" w:rsidRDefault="00A830F8">
      <w:pPr>
        <w:pStyle w:val="LD10"/>
        <w:keepNext w:val="0"/>
        <w:rPr>
          <w:rFonts w:ascii="Times New Roman" w:hAnsi="Times New Roman" w:cs="Times New Roman"/>
        </w:rPr>
      </w:pPr>
    </w:p>
    <w:p w14:paraId="2008AC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scalar product &lt;xn[],y1[]&gt; */</w:t>
      </w:r>
    </w:p>
    <w:p w14:paraId="07D7E6D8" w14:textId="77777777" w:rsidR="00A830F8" w:rsidRPr="00CA2983" w:rsidRDefault="00A830F8">
      <w:pPr>
        <w:pStyle w:val="LD10"/>
        <w:keepNext w:val="0"/>
        <w:rPr>
          <w:rFonts w:ascii="Times New Roman" w:hAnsi="Times New Roman" w:cs="Times New Roman"/>
        </w:rPr>
      </w:pPr>
    </w:p>
    <w:p w14:paraId="00BF9C9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51E67E6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128C2EC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xn[i], y1[i]);</w:t>
      </w:r>
    </w:p>
    <w:p w14:paraId="26EC5DAB" w14:textId="77777777" w:rsidR="00A830F8" w:rsidRPr="00CA2983" w:rsidRDefault="00A830F8">
      <w:pPr>
        <w:pStyle w:val="LD10"/>
        <w:keepNext w:val="0"/>
        <w:rPr>
          <w:rFonts w:ascii="Times New Roman" w:hAnsi="Times New Roman" w:cs="Times New Roman"/>
        </w:rPr>
      </w:pPr>
    </w:p>
    <w:p w14:paraId="54D231E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exp_xy = norm_l(s);</w:t>
      </w:r>
    </w:p>
    <w:p w14:paraId="1ED0468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extract_h( L_shl(s, exp_xy) );</w:t>
      </w:r>
    </w:p>
    <w:p w14:paraId="372E6EF4" w14:textId="77777777" w:rsidR="00A830F8" w:rsidRPr="00CA2983" w:rsidRDefault="00A830F8">
      <w:pPr>
        <w:pStyle w:val="LD10"/>
        <w:keepNext w:val="0"/>
        <w:rPr>
          <w:rFonts w:ascii="Times New Roman" w:hAnsi="Times New Roman" w:cs="Times New Roman"/>
        </w:rPr>
      </w:pPr>
    </w:p>
    <w:p w14:paraId="0B634C2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scalar product &lt;y1[],y1[]&gt; */</w:t>
      </w:r>
    </w:p>
    <w:p w14:paraId="7B6E2366" w14:textId="77777777" w:rsidR="00A830F8" w:rsidRPr="00CA2983" w:rsidRDefault="00A830F8">
      <w:pPr>
        <w:pStyle w:val="LD10"/>
        <w:keepNext w:val="0"/>
        <w:rPr>
          <w:rFonts w:ascii="Times New Roman" w:hAnsi="Times New Roman" w:cs="Times New Roman"/>
        </w:rPr>
      </w:pPr>
    </w:p>
    <w:p w14:paraId="4B51041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7E164F3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38E952D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y1[i], y1[i]);</w:t>
      </w:r>
    </w:p>
    <w:p w14:paraId="6A1C9B29" w14:textId="77777777" w:rsidR="00A830F8" w:rsidRPr="00CA2983" w:rsidRDefault="00A830F8">
      <w:pPr>
        <w:pStyle w:val="LD10"/>
        <w:keepNext w:val="0"/>
        <w:rPr>
          <w:rFonts w:ascii="Times New Roman" w:hAnsi="Times New Roman" w:cs="Times New Roman"/>
        </w:rPr>
      </w:pPr>
    </w:p>
    <w:p w14:paraId="66795A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exp_yy = norm_l(s);</w:t>
      </w:r>
    </w:p>
    <w:p w14:paraId="589380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yy     = extract_h( L_shl(s, exp_yy) );</w:t>
      </w:r>
    </w:p>
    <w:p w14:paraId="2DC31CC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313432F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Test if Overflow */</w:t>
      </w:r>
    </w:p>
    <w:p w14:paraId="3A934548" w14:textId="77777777" w:rsidR="00A830F8" w:rsidRPr="00CA2983" w:rsidRDefault="00A830F8">
      <w:pPr>
        <w:pStyle w:val="LD10"/>
        <w:keepNext w:val="0"/>
        <w:rPr>
          <w:rFonts w:ascii="Times New Roman" w:hAnsi="Times New Roman" w:cs="Times New Roman"/>
        </w:rPr>
      </w:pPr>
    </w:p>
    <w:p w14:paraId="3ED5AD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if(Overflow != 0)</w:t>
      </w:r>
    </w:p>
    <w:p w14:paraId="265CBA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E5913A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scalar product &lt;xn[],y1[]&gt; */</w:t>
      </w:r>
    </w:p>
    <w:p w14:paraId="4A54C716" w14:textId="77777777" w:rsidR="00A830F8" w:rsidRPr="00CA2983" w:rsidRDefault="00A830F8">
      <w:pPr>
        <w:pStyle w:val="LD10"/>
        <w:keepNext w:val="0"/>
        <w:rPr>
          <w:rFonts w:ascii="Times New Roman" w:hAnsi="Times New Roman" w:cs="Times New Roman"/>
        </w:rPr>
      </w:pPr>
    </w:p>
    <w:p w14:paraId="31667EC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441A14F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37A454C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6551D7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L_mult0(xn[i], y1[i]);</w:t>
      </w:r>
    </w:p>
    <w:p w14:paraId="7A589A3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L_shr(L_tmp, (Word16)6);</w:t>
      </w:r>
    </w:p>
    <w:p w14:paraId="342172C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L_tmp);</w:t>
      </w:r>
    </w:p>
    <w:p w14:paraId="023DB9C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50CCD94" w14:textId="77777777" w:rsidR="00A830F8" w:rsidRPr="00CA2983" w:rsidRDefault="00A830F8">
      <w:pPr>
        <w:pStyle w:val="LD10"/>
        <w:keepNext w:val="0"/>
        <w:rPr>
          <w:rFonts w:ascii="Times New Roman" w:hAnsi="Times New Roman" w:cs="Times New Roman"/>
        </w:rPr>
      </w:pPr>
    </w:p>
    <w:p w14:paraId="273768C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exp_xy = norm_l(s);</w:t>
      </w:r>
    </w:p>
    <w:p w14:paraId="13BB8C1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extract_h( L_shl(s, exp_xy) );</w:t>
      </w:r>
    </w:p>
    <w:p w14:paraId="1CFAE4A4" w14:textId="77777777" w:rsidR="00A830F8" w:rsidRPr="00CA2983" w:rsidRDefault="00A830F8">
      <w:pPr>
        <w:pStyle w:val="LD10"/>
        <w:keepNext w:val="0"/>
        <w:rPr>
          <w:rFonts w:ascii="Times New Roman" w:hAnsi="Times New Roman" w:cs="Times New Roman"/>
        </w:rPr>
      </w:pPr>
    </w:p>
    <w:p w14:paraId="6022329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scalar product &lt;y1[],y1[]&gt; */</w:t>
      </w:r>
    </w:p>
    <w:p w14:paraId="1AFB5127" w14:textId="77777777" w:rsidR="00A830F8" w:rsidRPr="00CA2983" w:rsidRDefault="00A830F8">
      <w:pPr>
        <w:pStyle w:val="LD10"/>
        <w:keepNext w:val="0"/>
        <w:rPr>
          <w:rFonts w:ascii="Times New Roman" w:hAnsi="Times New Roman" w:cs="Times New Roman"/>
        </w:rPr>
      </w:pPr>
    </w:p>
    <w:p w14:paraId="3665028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5C1F128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i&lt;L_subfr; i++)</w:t>
      </w:r>
    </w:p>
    <w:p w14:paraId="2F1730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7BF599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L_mult0(y1[i], y1[i]);</w:t>
      </w:r>
    </w:p>
    <w:p w14:paraId="72DCBD1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L_tmp = L_shr(L_tmp, (Word16)6);</w:t>
      </w:r>
    </w:p>
    <w:p w14:paraId="194FD16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L_tmp);</w:t>
      </w:r>
    </w:p>
    <w:p w14:paraId="262174E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C8E6788" w14:textId="77777777" w:rsidR="00A830F8" w:rsidRPr="00CA2983" w:rsidRDefault="00A830F8">
      <w:pPr>
        <w:pStyle w:val="LD10"/>
        <w:keepNext w:val="0"/>
        <w:rPr>
          <w:rFonts w:ascii="Times New Roman" w:hAnsi="Times New Roman" w:cs="Times New Roman"/>
        </w:rPr>
      </w:pPr>
    </w:p>
    <w:p w14:paraId="2E26AD4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exp_yy = norm_l(s);</w:t>
      </w:r>
    </w:p>
    <w:p w14:paraId="1CD2C47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yy     = extract_h( L_shl(s, exp_yy) );</w:t>
      </w:r>
    </w:p>
    <w:p w14:paraId="5CC858EE" w14:textId="77777777" w:rsidR="00A830F8" w:rsidRPr="00CA2983" w:rsidRDefault="00A830F8">
      <w:pPr>
        <w:pStyle w:val="LD10"/>
        <w:keepNext w:val="0"/>
        <w:rPr>
          <w:rFonts w:ascii="Times New Roman" w:hAnsi="Times New Roman" w:cs="Times New Roman"/>
        </w:rPr>
      </w:pPr>
    </w:p>
    <w:p w14:paraId="0D088FC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C80C606" w14:textId="77777777" w:rsidR="00A830F8" w:rsidRPr="00CA2983" w:rsidRDefault="00A830F8">
      <w:pPr>
        <w:pStyle w:val="LD10"/>
        <w:keepNext w:val="0"/>
        <w:rPr>
          <w:rFonts w:ascii="Times New Roman" w:hAnsi="Times New Roman" w:cs="Times New Roman"/>
        </w:rPr>
      </w:pPr>
    </w:p>
    <w:p w14:paraId="133989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If (xy &lt; 4) gain = 0 */</w:t>
      </w:r>
    </w:p>
    <w:p w14:paraId="216C45D3" w14:textId="77777777" w:rsidR="00A830F8" w:rsidRPr="00CA2983" w:rsidRDefault="00A830F8">
      <w:pPr>
        <w:pStyle w:val="LD10"/>
        <w:keepNext w:val="0"/>
        <w:rPr>
          <w:rFonts w:ascii="Times New Roman" w:hAnsi="Times New Roman" w:cs="Times New Roman"/>
        </w:rPr>
      </w:pPr>
    </w:p>
    <w:p w14:paraId="51BF808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sub(xy, (Word16)4) &lt; 0) return( (Word16) 0);</w:t>
      </w:r>
    </w:p>
    <w:p w14:paraId="3AB187F7" w14:textId="77777777" w:rsidR="00A830F8" w:rsidRPr="00CA2983" w:rsidRDefault="00A830F8">
      <w:pPr>
        <w:pStyle w:val="LD10"/>
        <w:keepNext w:val="0"/>
        <w:rPr>
          <w:rFonts w:ascii="Times New Roman" w:hAnsi="Times New Roman" w:cs="Times New Roman"/>
        </w:rPr>
      </w:pPr>
    </w:p>
    <w:p w14:paraId="47B9E3E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compute gain = xy/yy */</w:t>
      </w:r>
    </w:p>
    <w:p w14:paraId="4169C2BB" w14:textId="77777777" w:rsidR="00A830F8" w:rsidRPr="00CA2983" w:rsidRDefault="00A830F8">
      <w:pPr>
        <w:pStyle w:val="LD10"/>
        <w:keepNext w:val="0"/>
        <w:rPr>
          <w:rFonts w:ascii="Times New Roman" w:hAnsi="Times New Roman" w:cs="Times New Roman"/>
        </w:rPr>
      </w:pPr>
    </w:p>
    <w:p w14:paraId="11604C4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xy = shr(xy, (Word16)1);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Be sure xy &lt; yy */</w:t>
      </w:r>
    </w:p>
    <w:p w14:paraId="365B69E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 = div_s( xy, yy);</w:t>
      </w:r>
    </w:p>
    <w:p w14:paraId="6BF9C303" w14:textId="77777777" w:rsidR="00A830F8" w:rsidRPr="00CA2983" w:rsidRDefault="00A830F8">
      <w:pPr>
        <w:pStyle w:val="LD10"/>
        <w:keepNext w:val="0"/>
        <w:rPr>
          <w:rFonts w:ascii="Times New Roman" w:hAnsi="Times New Roman" w:cs="Times New Roman"/>
        </w:rPr>
      </w:pPr>
    </w:p>
    <w:p w14:paraId="67BB47F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add(exp_xy, (Word16)2);</w:t>
      </w:r>
      <w:r w:rsidRPr="00CA2983">
        <w:rPr>
          <w:rFonts w:ascii="Times New Roman" w:hAnsi="Times New Roman" w:cs="Times New Roman"/>
        </w:rPr>
        <w:tab/>
      </w:r>
      <w:r w:rsidRPr="00CA2983">
        <w:rPr>
          <w:rFonts w:ascii="Times New Roman" w:hAnsi="Times New Roman" w:cs="Times New Roman"/>
        </w:rPr>
        <w:tab/>
        <w:t>/* Denormalization of division */</w:t>
      </w:r>
    </w:p>
    <w:p w14:paraId="16C4D4E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sub(i, exp_yy);</w:t>
      </w:r>
    </w:p>
    <w:p w14:paraId="18296E27" w14:textId="77777777" w:rsidR="00A830F8" w:rsidRPr="00CA2983" w:rsidRDefault="00A830F8">
      <w:pPr>
        <w:pStyle w:val="LD10"/>
        <w:keepNext w:val="0"/>
        <w:rPr>
          <w:rFonts w:ascii="Times New Roman" w:hAnsi="Times New Roman" w:cs="Times New Roman"/>
        </w:rPr>
      </w:pPr>
    </w:p>
    <w:p w14:paraId="087390C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gain = shr(gain, i);</w:t>
      </w:r>
    </w:p>
    <w:p w14:paraId="54860E7D" w14:textId="77777777" w:rsidR="00A830F8" w:rsidRPr="00CA2983" w:rsidRDefault="00A830F8">
      <w:pPr>
        <w:pStyle w:val="LD10"/>
        <w:keepNext w:val="0"/>
        <w:rPr>
          <w:rFonts w:ascii="Times New Roman" w:hAnsi="Times New Roman" w:cs="Times New Roman"/>
        </w:rPr>
      </w:pPr>
    </w:p>
    <w:p w14:paraId="35E6B65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if(gain &gt;1.2) gain = 1.2  in Q12 */</w:t>
      </w:r>
    </w:p>
    <w:p w14:paraId="6EEDF4C7" w14:textId="77777777" w:rsidR="00A830F8" w:rsidRPr="00CA2983" w:rsidRDefault="00A830F8">
      <w:pPr>
        <w:pStyle w:val="LD10"/>
        <w:keepNext w:val="0"/>
        <w:rPr>
          <w:rFonts w:ascii="Times New Roman" w:hAnsi="Times New Roman" w:cs="Times New Roman"/>
        </w:rPr>
      </w:pPr>
    </w:p>
    <w:p w14:paraId="39D479F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sub(gain, (Word16)4915) &gt; 0) gain = 4915;</w:t>
      </w:r>
    </w:p>
    <w:p w14:paraId="2756F1F0" w14:textId="77777777" w:rsidR="00A830F8" w:rsidRPr="00CA2983" w:rsidRDefault="00A830F8">
      <w:pPr>
        <w:pStyle w:val="LD10"/>
        <w:keepNext w:val="0"/>
        <w:rPr>
          <w:rFonts w:ascii="Times New Roman" w:hAnsi="Times New Roman" w:cs="Times New Roman"/>
        </w:rPr>
      </w:pPr>
    </w:p>
    <w:p w14:paraId="4D8C40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return(gain);</w:t>
      </w:r>
    </w:p>
    <w:p w14:paraId="1890974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E09288E" w14:textId="77777777" w:rsidR="00A830F8" w:rsidRPr="00CA2983" w:rsidRDefault="00A830F8">
      <w:pPr>
        <w:pStyle w:val="WP"/>
        <w:keepLines/>
        <w:rPr>
          <w:rFonts w:ascii="Times New Roman" w:hAnsi="Times New Roman" w:cs="Times New Roman"/>
        </w:rPr>
      </w:pPr>
    </w:p>
    <w:p w14:paraId="4065C9A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BF594B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757C950" w14:textId="4853ECE9"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Inter8_M1_3</w:t>
      </w:r>
      <w:r w:rsidRPr="00CA2983">
        <w:rPr>
          <w:rFonts w:ascii="Times New Roman" w:hAnsi="Times New Roman" w:cs="Times New Roman"/>
        </w:rPr>
        <w:fldChar w:fldCharType="begin"/>
      </w:r>
      <w:r w:rsidRPr="00CA2983">
        <w:rPr>
          <w:rFonts w:ascii="Times New Roman" w:hAnsi="Times New Roman" w:cs="Times New Roman"/>
        </w:rPr>
        <w:instrText>xe "Inter8_M1_3</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3DD2D3C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148C8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Fractional interpolation -1/3 with 8 coefficients</w:t>
      </w:r>
    </w:p>
    <w:p w14:paraId="1B61140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64B293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78EB7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5ECF40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Inter8_M1_3(buffer_in)</w:t>
      </w:r>
    </w:p>
    <w:p w14:paraId="6E5B00F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w:t>
      </w:r>
    </w:p>
    <w:p w14:paraId="3441F68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19C56D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5BB505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E06E1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function</w:t>
      </w:r>
    </w:p>
    <w:p w14:paraId="290E12D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to be interpolated </w:t>
      </w:r>
    </w:p>
    <w:p w14:paraId="1BF537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96651A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556362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769280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831598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Interpolated value </w:t>
      </w:r>
    </w:p>
    <w:p w14:paraId="28455B3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Word32</w:t>
      </w:r>
    </w:p>
    <w:p w14:paraId="07C9943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B47DB2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EAEFA1F" w14:textId="77777777" w:rsidR="00A830F8" w:rsidRPr="00CA2983" w:rsidRDefault="00A830F8">
      <w:pPr>
        <w:pStyle w:val="LD10"/>
        <w:keepNext w:val="0"/>
        <w:rPr>
          <w:rFonts w:ascii="Times New Roman" w:hAnsi="Times New Roman" w:cs="Times New Roman"/>
        </w:rPr>
      </w:pPr>
    </w:p>
    <w:p w14:paraId="49BE75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Inter8_M1_3(Word16 x[])</w:t>
      </w:r>
    </w:p>
    <w:p w14:paraId="2AB7C4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708B0D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537454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w:t>
      </w:r>
    </w:p>
    <w:p w14:paraId="30D15E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coef[8] = {-236,1050,-3572,12714,26674,-5217,1630,-384};</w:t>
      </w:r>
    </w:p>
    <w:p w14:paraId="6B1DEF52" w14:textId="77777777" w:rsidR="00A830F8" w:rsidRPr="00CA2983" w:rsidRDefault="00A830F8">
      <w:pPr>
        <w:pStyle w:val="LD10"/>
        <w:keepNext w:val="0"/>
        <w:rPr>
          <w:rFonts w:ascii="Times New Roman" w:hAnsi="Times New Roman" w:cs="Times New Roman"/>
        </w:rPr>
      </w:pPr>
    </w:p>
    <w:p w14:paraId="76731F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39852A1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i&lt;8; i++)</w:t>
      </w:r>
    </w:p>
    <w:p w14:paraId="44AC68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x[i-4], coef[i]);</w:t>
      </w:r>
    </w:p>
    <w:p w14:paraId="253AA680" w14:textId="77777777" w:rsidR="00A830F8" w:rsidRPr="00CA2983" w:rsidRDefault="00A830F8">
      <w:pPr>
        <w:pStyle w:val="LD10"/>
        <w:keepNext w:val="0"/>
        <w:rPr>
          <w:rFonts w:ascii="Times New Roman" w:hAnsi="Times New Roman" w:cs="Times New Roman"/>
        </w:rPr>
      </w:pPr>
    </w:p>
    <w:p w14:paraId="56124AC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return(s);</w:t>
      </w:r>
    </w:p>
    <w:p w14:paraId="16CC6D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B85DF05" w14:textId="77777777" w:rsidR="00A830F8" w:rsidRPr="00CA2983" w:rsidRDefault="00A830F8">
      <w:pPr>
        <w:pStyle w:val="WP"/>
        <w:keepLines/>
        <w:rPr>
          <w:rFonts w:ascii="Times New Roman" w:hAnsi="Times New Roman" w:cs="Times New Roman"/>
        </w:rPr>
      </w:pPr>
    </w:p>
    <w:p w14:paraId="19C9A41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7A83DE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5B87F5" w14:textId="56B48C79"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Inter8_1_3</w:t>
      </w:r>
      <w:r w:rsidRPr="00CA2983">
        <w:rPr>
          <w:rFonts w:ascii="Times New Roman" w:hAnsi="Times New Roman" w:cs="Times New Roman"/>
        </w:rPr>
        <w:fldChar w:fldCharType="begin"/>
      </w:r>
      <w:r w:rsidRPr="00CA2983">
        <w:rPr>
          <w:rFonts w:ascii="Times New Roman" w:hAnsi="Times New Roman" w:cs="Times New Roman"/>
        </w:rPr>
        <w:instrText>xe "Inter8_1_3</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1E7B8EF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528156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Fractional interpolation 1/3 with 8 coefficients</w:t>
      </w:r>
    </w:p>
    <w:p w14:paraId="6DC93C4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1A23F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1E1BE9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C58E81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Inter8_1_3(buffer_in)</w:t>
      </w:r>
    </w:p>
    <w:p w14:paraId="79CBA5E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w:t>
      </w:r>
    </w:p>
    <w:p w14:paraId="14A92F2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98355C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E7E358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AD8DA3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function</w:t>
      </w:r>
    </w:p>
    <w:p w14:paraId="7C37EC7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to be interpolated </w:t>
      </w:r>
    </w:p>
    <w:p w14:paraId="0877301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F7D28F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F9A600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063D36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0B0DEF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Interpolated value </w:t>
      </w:r>
    </w:p>
    <w:p w14:paraId="2C679D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Word32</w:t>
      </w:r>
    </w:p>
    <w:p w14:paraId="1E0A637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0F95E96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0527D7DB" w14:textId="77777777" w:rsidR="00A830F8" w:rsidRPr="00CA2983" w:rsidRDefault="00A830F8">
      <w:pPr>
        <w:pStyle w:val="LD10"/>
        <w:keepNext w:val="0"/>
        <w:rPr>
          <w:rFonts w:ascii="Times New Roman" w:hAnsi="Times New Roman" w:cs="Times New Roman"/>
        </w:rPr>
      </w:pPr>
    </w:p>
    <w:p w14:paraId="6490B25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Inter8_1_3(Word16 x[])</w:t>
      </w:r>
    </w:p>
    <w:p w14:paraId="1E15AB6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05CC6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422ED54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w:t>
      </w:r>
    </w:p>
    <w:p w14:paraId="19B7DB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coef[8] = {-384,1630,-5217,26674,12714,-3572,1050,-236};</w:t>
      </w:r>
    </w:p>
    <w:p w14:paraId="3D5C7E82" w14:textId="77777777" w:rsidR="00A830F8" w:rsidRPr="00CA2983" w:rsidRDefault="00A830F8">
      <w:pPr>
        <w:pStyle w:val="LD10"/>
        <w:keepNext w:val="0"/>
        <w:rPr>
          <w:rFonts w:ascii="Times New Roman" w:hAnsi="Times New Roman" w:cs="Times New Roman"/>
        </w:rPr>
      </w:pPr>
    </w:p>
    <w:p w14:paraId="206E1ED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3BA0E66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i&lt;8; i++)</w:t>
      </w:r>
    </w:p>
    <w:p w14:paraId="26B308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x[i-3], coef[i]);</w:t>
      </w:r>
    </w:p>
    <w:p w14:paraId="3D63B512" w14:textId="77777777" w:rsidR="00A830F8" w:rsidRPr="00CA2983" w:rsidRDefault="00A830F8">
      <w:pPr>
        <w:pStyle w:val="LD10"/>
        <w:keepNext w:val="0"/>
        <w:rPr>
          <w:rFonts w:ascii="Times New Roman" w:hAnsi="Times New Roman" w:cs="Times New Roman"/>
        </w:rPr>
      </w:pPr>
    </w:p>
    <w:p w14:paraId="35264F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return(s);</w:t>
      </w:r>
    </w:p>
    <w:p w14:paraId="19B291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27404A0" w14:textId="77777777" w:rsidR="00A830F8" w:rsidRPr="00CA2983" w:rsidRDefault="00A830F8">
      <w:pPr>
        <w:pStyle w:val="WP"/>
        <w:keepLines/>
        <w:rPr>
          <w:rFonts w:ascii="Times New Roman" w:hAnsi="Times New Roman" w:cs="Times New Roman"/>
        </w:rPr>
      </w:pPr>
    </w:p>
    <w:p w14:paraId="67E26AF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42E042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462537E" w14:textId="677DD206"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Inter32_M1_3</w:t>
      </w:r>
      <w:r w:rsidRPr="00CA2983">
        <w:rPr>
          <w:rFonts w:ascii="Times New Roman" w:hAnsi="Times New Roman" w:cs="Times New Roman"/>
        </w:rPr>
        <w:fldChar w:fldCharType="begin"/>
      </w:r>
      <w:r w:rsidRPr="00CA2983">
        <w:rPr>
          <w:rFonts w:ascii="Times New Roman" w:hAnsi="Times New Roman" w:cs="Times New Roman"/>
        </w:rPr>
        <w:instrText>xe "Inter32_M1_3</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6B29BE0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B6CB1D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Fractional interpolation -1/3 with 32 coefficients</w:t>
      </w:r>
    </w:p>
    <w:p w14:paraId="53EE88A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0FD2D7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BC5C39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ED226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Inter32_M1_3(buffer_in)</w:t>
      </w:r>
    </w:p>
    <w:p w14:paraId="704E287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w:t>
      </w:r>
    </w:p>
    <w:p w14:paraId="017256D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A79227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42AD0F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9A08F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function</w:t>
      </w:r>
    </w:p>
    <w:p w14:paraId="4FA8678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to be interpolated </w:t>
      </w:r>
    </w:p>
    <w:p w14:paraId="0A991A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E9EA7B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794F78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8E93DB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6F1E5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Interpolated value </w:t>
      </w:r>
    </w:p>
    <w:p w14:paraId="78F2030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76B244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45B474D"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For long term prediction, it must be noted that</w:t>
      </w:r>
    </w:p>
    <w:p w14:paraId="1CCB45E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exc[-(T0-1/3)] corresponds to exc[-T0+1/3]</w:t>
      </w:r>
    </w:p>
    <w:p w14:paraId="3D450B6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CD3448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FF8241D" w14:textId="77777777" w:rsidR="00A830F8" w:rsidRPr="00CA2983" w:rsidRDefault="00A830F8">
      <w:pPr>
        <w:pStyle w:val="LD10"/>
        <w:keepNext w:val="0"/>
        <w:rPr>
          <w:rFonts w:ascii="Times New Roman" w:hAnsi="Times New Roman" w:cs="Times New Roman"/>
        </w:rPr>
      </w:pPr>
    </w:p>
    <w:p w14:paraId="1D8E54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Inter32_M1_3(Word16 x[])</w:t>
      </w:r>
    </w:p>
    <w:p w14:paraId="783F8A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8BDAA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5F2FAA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w:t>
      </w:r>
    </w:p>
    <w:p w14:paraId="42B93EEA" w14:textId="77777777" w:rsidR="00A830F8" w:rsidRPr="00CA2983" w:rsidRDefault="00A830F8">
      <w:pPr>
        <w:pStyle w:val="LD10"/>
        <w:keepNext w:val="0"/>
        <w:rPr>
          <w:rFonts w:ascii="Times New Roman" w:hAnsi="Times New Roman" w:cs="Times New Roman"/>
        </w:rPr>
      </w:pPr>
    </w:p>
    <w:p w14:paraId="57AF5DD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coef[32] = {</w:t>
      </w:r>
    </w:p>
    <w:p w14:paraId="7DAEE75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-49,    66,   -96,   142,  -207,   294,  -407,   553,  -739,</w:t>
      </w:r>
    </w:p>
    <w:p w14:paraId="39EE4C0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981, -1304,  1758, -2452,  3688, -6669, 27072, 13496, -5287,  3179,</w:t>
      </w:r>
    </w:p>
    <w:p w14:paraId="05E764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-2182,  1587, -1185,   893,  -672,   500,  -366,   263,  -183,   125,</w:t>
      </w:r>
    </w:p>
    <w:p w14:paraId="1903EF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-84,    59,   -47 };</w:t>
      </w:r>
    </w:p>
    <w:p w14:paraId="46F4D18E" w14:textId="77777777" w:rsidR="00A830F8" w:rsidRPr="00CA2983" w:rsidRDefault="00A830F8">
      <w:pPr>
        <w:pStyle w:val="LD10"/>
        <w:keepNext w:val="0"/>
        <w:rPr>
          <w:rFonts w:ascii="Times New Roman" w:hAnsi="Times New Roman" w:cs="Times New Roman"/>
        </w:rPr>
      </w:pPr>
    </w:p>
    <w:p w14:paraId="3918066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69BAAB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i&lt;32; i++)</w:t>
      </w:r>
    </w:p>
    <w:p w14:paraId="3943172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x[i-15], coef[i]);</w:t>
      </w:r>
    </w:p>
    <w:p w14:paraId="5DDC2608" w14:textId="77777777" w:rsidR="00A830F8" w:rsidRPr="00CA2983" w:rsidRDefault="00A830F8">
      <w:pPr>
        <w:pStyle w:val="LD10"/>
        <w:keepNext w:val="0"/>
        <w:rPr>
          <w:rFonts w:ascii="Times New Roman" w:hAnsi="Times New Roman" w:cs="Times New Roman"/>
        </w:rPr>
      </w:pPr>
    </w:p>
    <w:p w14:paraId="61ABEC3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s);</w:t>
      </w:r>
    </w:p>
    <w:p w14:paraId="1B9164E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round(s);</w:t>
      </w:r>
    </w:p>
    <w:p w14:paraId="33D9B0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return(i);</w:t>
      </w:r>
    </w:p>
    <w:p w14:paraId="414FB89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A68C29C" w14:textId="77777777" w:rsidR="00A830F8" w:rsidRPr="00CA2983" w:rsidRDefault="00A830F8">
      <w:pPr>
        <w:pStyle w:val="WP"/>
        <w:keepLines/>
        <w:rPr>
          <w:rFonts w:ascii="Times New Roman" w:hAnsi="Times New Roman" w:cs="Times New Roman"/>
        </w:rPr>
      </w:pPr>
    </w:p>
    <w:p w14:paraId="0FFEA10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67478E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D4E7329" w14:textId="60EF28BD"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Inter32_1_3</w:t>
      </w:r>
      <w:r w:rsidRPr="00CA2983">
        <w:rPr>
          <w:rFonts w:ascii="Times New Roman" w:hAnsi="Times New Roman" w:cs="Times New Roman"/>
        </w:rPr>
        <w:fldChar w:fldCharType="begin"/>
      </w:r>
      <w:r w:rsidRPr="00CA2983">
        <w:rPr>
          <w:rFonts w:ascii="Times New Roman" w:hAnsi="Times New Roman" w:cs="Times New Roman"/>
        </w:rPr>
        <w:instrText>xe "Inter32_1_3</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35A4A57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86BA6B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Fractional interpolation 1/3 with 32 coefficients</w:t>
      </w:r>
    </w:p>
    <w:p w14:paraId="24E7529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958F0E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41DC92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5BA6F6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Inter32_1_3(buffer_in)</w:t>
      </w:r>
    </w:p>
    <w:p w14:paraId="1C4F950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w:t>
      </w:r>
    </w:p>
    <w:p w14:paraId="341547F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F76DCC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E01409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116FF4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function</w:t>
      </w:r>
    </w:p>
    <w:p w14:paraId="3A4CF3E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to be interpolated </w:t>
      </w:r>
    </w:p>
    <w:p w14:paraId="3536CBD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23639B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551EA9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2A08D8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462272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Interpolated value </w:t>
      </w:r>
    </w:p>
    <w:p w14:paraId="14848BC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BF3739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5A62BF8"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For long term prediction, it must be noted that</w:t>
      </w:r>
    </w:p>
    <w:p w14:paraId="52F180D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exc[-(T0+1/3)] corresponds to exc[-T0-1/3]</w:t>
      </w:r>
    </w:p>
    <w:p w14:paraId="15E8975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702B94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E8A9602" w14:textId="77777777" w:rsidR="00A830F8" w:rsidRPr="00CA2983" w:rsidRDefault="00A830F8">
      <w:pPr>
        <w:pStyle w:val="LD10"/>
        <w:keepNext w:val="0"/>
        <w:rPr>
          <w:rFonts w:ascii="Times New Roman" w:hAnsi="Times New Roman" w:cs="Times New Roman"/>
        </w:rPr>
      </w:pPr>
    </w:p>
    <w:p w14:paraId="05A9B3E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Inter32_1_3(Word16 x[])</w:t>
      </w:r>
    </w:p>
    <w:p w14:paraId="5A6865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2179B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0EADF4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s;</w:t>
      </w:r>
    </w:p>
    <w:p w14:paraId="427676CC" w14:textId="77777777" w:rsidR="00A830F8" w:rsidRPr="00CA2983" w:rsidRDefault="00A830F8">
      <w:pPr>
        <w:pStyle w:val="LD10"/>
        <w:keepNext w:val="0"/>
        <w:rPr>
          <w:rFonts w:ascii="Times New Roman" w:hAnsi="Times New Roman" w:cs="Times New Roman"/>
        </w:rPr>
      </w:pPr>
    </w:p>
    <w:p w14:paraId="55B83EE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coef[32] = {</w:t>
      </w:r>
    </w:p>
    <w:p w14:paraId="185333F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-47,    59,   -84,   125,  -183,   263,  -366,   500,  -672,   893,</w:t>
      </w:r>
    </w:p>
    <w:p w14:paraId="4AFD35B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-1185,  1587, -2182,  3179, -5287, 13496, 27072, -6669,  3688, -2452,</w:t>
      </w:r>
    </w:p>
    <w:p w14:paraId="6F03778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1758, -1304,   981,  -739,   553,  -407,   294,  -207,   142,   -96,</w:t>
      </w:r>
    </w:p>
    <w:p w14:paraId="730DC7D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66,   -49};</w:t>
      </w:r>
    </w:p>
    <w:p w14:paraId="72B873B8" w14:textId="77777777" w:rsidR="00A830F8" w:rsidRPr="00CA2983" w:rsidRDefault="00A830F8">
      <w:pPr>
        <w:pStyle w:val="LD10"/>
        <w:keepNext w:val="0"/>
        <w:rPr>
          <w:rFonts w:ascii="Times New Roman" w:hAnsi="Times New Roman" w:cs="Times New Roman"/>
        </w:rPr>
      </w:pPr>
    </w:p>
    <w:p w14:paraId="293C5A5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0;</w:t>
      </w:r>
    </w:p>
    <w:p w14:paraId="0B62CF9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i&lt;32; i++)</w:t>
      </w:r>
    </w:p>
    <w:p w14:paraId="68C2A3B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L_mac0(s, x[i-16], coef[i]);</w:t>
      </w:r>
    </w:p>
    <w:p w14:paraId="0E10088A" w14:textId="77777777" w:rsidR="00A830F8" w:rsidRPr="00CA2983" w:rsidRDefault="00A830F8">
      <w:pPr>
        <w:pStyle w:val="LD10"/>
        <w:keepNext w:val="0"/>
        <w:rPr>
          <w:rFonts w:ascii="Times New Roman" w:hAnsi="Times New Roman" w:cs="Times New Roman"/>
        </w:rPr>
      </w:pPr>
    </w:p>
    <w:p w14:paraId="1824542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 = L_add(s, s);</w:t>
      </w:r>
    </w:p>
    <w:p w14:paraId="44BE051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round(s);</w:t>
      </w:r>
    </w:p>
    <w:p w14:paraId="48D6D6F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return(i);</w:t>
      </w:r>
    </w:p>
    <w:p w14:paraId="7500B83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7A8CA16" w14:textId="77777777" w:rsidR="00A830F8" w:rsidRPr="00CA2983" w:rsidRDefault="00A830F8">
      <w:pPr>
        <w:pStyle w:val="WP"/>
        <w:keepLines/>
        <w:rPr>
          <w:rFonts w:ascii="Times New Roman" w:hAnsi="Times New Roman" w:cs="Times New Roman"/>
        </w:rPr>
      </w:pPr>
    </w:p>
    <w:p w14:paraId="615D843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BA6CE4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943995D" w14:textId="51FABE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Lag_Max</w:t>
      </w:r>
      <w:r w:rsidRPr="00CA2983">
        <w:rPr>
          <w:rFonts w:ascii="Times New Roman" w:hAnsi="Times New Roman" w:cs="Times New Roman"/>
        </w:rPr>
        <w:fldChar w:fldCharType="begin"/>
      </w:r>
      <w:r w:rsidRPr="00CA2983">
        <w:rPr>
          <w:rFonts w:ascii="Times New Roman" w:hAnsi="Times New Roman" w:cs="Times New Roman"/>
        </w:rPr>
        <w:instrText>xe "Lag_Max</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215F410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E4E84E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Find the lag that has maximum correlation with</w:t>
      </w:r>
    </w:p>
    <w:p w14:paraId="054C95B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input buffer sig_dec[]</w:t>
      </w:r>
    </w:p>
    <w:p w14:paraId="661754A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816A09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71AD31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B20C8D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Lag_Max(buffer_in1,buffer_in2,</w:t>
      </w:r>
    </w:p>
    <w:p w14:paraId="23C67FE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L_frame, lag_max,lag_min,cor_max)</w:t>
      </w:r>
    </w:p>
    <w:p w14:paraId="1125B4E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6E9A090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input3,input4,input5,output1))</w:t>
      </w:r>
    </w:p>
    <w:p w14:paraId="2658A50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1C0284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3D7109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A4BCB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xml:space="preserve">- Signal used to compute </w:t>
      </w:r>
    </w:p>
    <w:p w14:paraId="36E95B8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open loop pitch</w:t>
      </w:r>
    </w:p>
    <w:p w14:paraId="31682A3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Buffer_in1[-142] to buffer_in1[-1] </w:t>
      </w:r>
    </w:p>
    <w:p w14:paraId="042895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should be known</w:t>
      </w:r>
    </w:p>
    <w:p w14:paraId="240357A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F459B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C675EB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Decimated signal (buffer sig_dec[])</w:t>
      </w:r>
    </w:p>
    <w:p w14:paraId="44A950F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E9426A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49C292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frame to compute pitch</w:t>
      </w:r>
    </w:p>
    <w:p w14:paraId="75E40F3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927A9F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1B0103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Maximum lag</w:t>
      </w:r>
    </w:p>
    <w:p w14:paraId="2A6B039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676A4F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0A4103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Minimum lag</w:t>
      </w:r>
    </w:p>
    <w:p w14:paraId="610E0DE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3392D1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p>
    <w:p w14:paraId="7384A09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2112F1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848AA2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Maximum of normalized correlation </w:t>
      </w:r>
    </w:p>
    <w:p w14:paraId="06B351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of lag found</w:t>
      </w:r>
    </w:p>
    <w:p w14:paraId="284AD7C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A45725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5406D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Lag found</w:t>
      </w:r>
    </w:p>
    <w:p w14:paraId="03B628B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E458E9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4D7BE59C"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52478B3" w14:textId="77777777" w:rsidR="00A830F8" w:rsidRPr="00CA2983" w:rsidRDefault="00A830F8">
      <w:pPr>
        <w:pStyle w:val="LD10"/>
        <w:keepNext w:val="0"/>
        <w:rPr>
          <w:rFonts w:ascii="Times New Roman" w:hAnsi="Times New Roman" w:cs="Times New Roman"/>
        </w:rPr>
      </w:pPr>
    </w:p>
    <w:p w14:paraId="03373B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Word16 Lag_Max(Word16 signal[], Word16 sig_dec[], Word16 L_frame,</w:t>
      </w:r>
    </w:p>
    <w:p w14:paraId="78F27A7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lag_max, Word16 lag_min, Word16 *cor_max)</w:t>
      </w:r>
    </w:p>
    <w:p w14:paraId="0951D0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2C5F1A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 j;</w:t>
      </w:r>
    </w:p>
    <w:p w14:paraId="1ED508F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 *p1;</w:t>
      </w:r>
    </w:p>
    <w:p w14:paraId="6DC679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max, t0;</w:t>
      </w:r>
    </w:p>
    <w:p w14:paraId="7231CD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max_h, max_l, ener_h, ener_l;</w:t>
      </w:r>
    </w:p>
    <w:p w14:paraId="7B9503E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p_max;</w:t>
      </w:r>
    </w:p>
    <w:p w14:paraId="1EC2AE93" w14:textId="77777777" w:rsidR="00A830F8" w:rsidRPr="00CA2983" w:rsidRDefault="00A830F8">
      <w:pPr>
        <w:pStyle w:val="LD10"/>
        <w:keepNext w:val="0"/>
        <w:rPr>
          <w:rFonts w:ascii="Times New Roman" w:hAnsi="Times New Roman" w:cs="Times New Roman"/>
        </w:rPr>
      </w:pPr>
    </w:p>
    <w:p w14:paraId="2DAFFD2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max = MIN_32;</w:t>
      </w:r>
    </w:p>
    <w:p w14:paraId="5390243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5BC9A09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for (i = lag_max; i &gt;= lag_min; i--)</w:t>
      </w:r>
    </w:p>
    <w:p w14:paraId="6123193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A8C75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  = sig_dec;</w:t>
      </w:r>
    </w:p>
    <w:p w14:paraId="19940DF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p1 = &amp;signal[-i];</w:t>
      </w:r>
    </w:p>
    <w:p w14:paraId="5FE8778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0;</w:t>
      </w:r>
    </w:p>
    <w:p w14:paraId="743F2640" w14:textId="77777777" w:rsidR="00A830F8" w:rsidRPr="00CA2983" w:rsidRDefault="00A830F8">
      <w:pPr>
        <w:pStyle w:val="LD10"/>
        <w:keepNext w:val="0"/>
        <w:rPr>
          <w:rFonts w:ascii="Times New Roman" w:hAnsi="Times New Roman" w:cs="Times New Roman"/>
        </w:rPr>
      </w:pPr>
    </w:p>
    <w:p w14:paraId="35AB50C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(j=0; j&lt;L_frame; j+=2, p++, p1+=2)</w:t>
      </w:r>
    </w:p>
    <w:p w14:paraId="0846889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L_mac0(t0, *p, *p1);</w:t>
      </w:r>
    </w:p>
    <w:p w14:paraId="14F28F01" w14:textId="77777777" w:rsidR="00A830F8" w:rsidRPr="00CA2983" w:rsidRDefault="00A830F8">
      <w:pPr>
        <w:pStyle w:val="LD10"/>
        <w:keepNext w:val="0"/>
        <w:rPr>
          <w:rFonts w:ascii="Times New Roman" w:hAnsi="Times New Roman" w:cs="Times New Roman"/>
        </w:rPr>
      </w:pPr>
    </w:p>
    <w:p w14:paraId="3864C8C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(L_sub(t0,max) &gt;= 0)</w:t>
      </w:r>
    </w:p>
    <w:p w14:paraId="0D77ECC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CC2C69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max    = t0;</w:t>
      </w:r>
    </w:p>
    <w:p w14:paraId="674948D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p_max = i;</w:t>
      </w:r>
    </w:p>
    <w:p w14:paraId="017C9D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4AB5F1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D6C30E7" w14:textId="77777777" w:rsidR="00A830F8" w:rsidRPr="00CA2983" w:rsidRDefault="00A830F8">
      <w:pPr>
        <w:pStyle w:val="LD10"/>
        <w:keepNext w:val="0"/>
        <w:rPr>
          <w:rFonts w:ascii="Times New Roman" w:hAnsi="Times New Roman" w:cs="Times New Roman"/>
        </w:rPr>
      </w:pPr>
    </w:p>
    <w:p w14:paraId="1A9CE5B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max = L_shr(max, (Word16)1);</w:t>
      </w:r>
      <w:r w:rsidRPr="00CA2983">
        <w:rPr>
          <w:rFonts w:ascii="Times New Roman" w:hAnsi="Times New Roman" w:cs="Times New Roman"/>
        </w:rPr>
        <w:tab/>
        <w:t>/* for special double precision format */</w:t>
      </w:r>
    </w:p>
    <w:p w14:paraId="1024C2A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L_extract(max, &amp;max_h, &amp;max_l);</w:t>
      </w:r>
    </w:p>
    <w:p w14:paraId="6D4CEE43" w14:textId="77777777" w:rsidR="00A830F8" w:rsidRPr="00CA2983" w:rsidRDefault="00A830F8">
      <w:pPr>
        <w:pStyle w:val="LD10"/>
        <w:keepNext w:val="0"/>
        <w:rPr>
          <w:rFonts w:ascii="Times New Roman" w:hAnsi="Times New Roman" w:cs="Times New Roman"/>
        </w:rPr>
      </w:pPr>
    </w:p>
    <w:p w14:paraId="3B5D7FD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compute energie */</w:t>
      </w:r>
    </w:p>
    <w:p w14:paraId="0CFF477C" w14:textId="77777777" w:rsidR="00A830F8" w:rsidRPr="00CA2983" w:rsidRDefault="00A830F8">
      <w:pPr>
        <w:pStyle w:val="LD10"/>
        <w:keepNext w:val="0"/>
        <w:rPr>
          <w:rFonts w:ascii="Times New Roman" w:hAnsi="Times New Roman" w:cs="Times New Roman"/>
        </w:rPr>
      </w:pPr>
    </w:p>
    <w:p w14:paraId="38661FB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0;</w:t>
      </w:r>
    </w:p>
    <w:p w14:paraId="40DC584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 = &amp;signal[-p_max];</w:t>
      </w:r>
    </w:p>
    <w:p w14:paraId="60333B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i&lt;L_frame; i+=2, p+=2)</w:t>
      </w:r>
    </w:p>
    <w:p w14:paraId="28755E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L_mac0(t0, *p, *p);</w:t>
      </w:r>
    </w:p>
    <w:p w14:paraId="39AE4A3E" w14:textId="77777777" w:rsidR="00A830F8" w:rsidRPr="00CA2983" w:rsidRDefault="00A830F8">
      <w:pPr>
        <w:pStyle w:val="LD10"/>
        <w:keepNext w:val="0"/>
        <w:rPr>
          <w:rFonts w:ascii="Times New Roman" w:hAnsi="Times New Roman" w:cs="Times New Roman"/>
        </w:rPr>
      </w:pPr>
    </w:p>
    <w:p w14:paraId="6E6309C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1/sqrt(energie),    result in Q30 */</w:t>
      </w:r>
    </w:p>
    <w:p w14:paraId="687C2982" w14:textId="77777777" w:rsidR="00A830F8" w:rsidRPr="00CA2983" w:rsidRDefault="00A830F8">
      <w:pPr>
        <w:pStyle w:val="LD10"/>
        <w:keepNext w:val="0"/>
        <w:rPr>
          <w:rFonts w:ascii="Times New Roman" w:hAnsi="Times New Roman" w:cs="Times New Roman"/>
        </w:rPr>
      </w:pPr>
    </w:p>
    <w:p w14:paraId="7E513BD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inv_sqrt(t0);</w:t>
      </w:r>
    </w:p>
    <w:p w14:paraId="0D726C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L_extract(t0, &amp;ener_h, &amp;ener_l);</w:t>
      </w:r>
    </w:p>
    <w:p w14:paraId="79C29EBE" w14:textId="77777777" w:rsidR="00A830F8" w:rsidRPr="00CA2983" w:rsidRDefault="00A830F8">
      <w:pPr>
        <w:pStyle w:val="LD10"/>
        <w:keepNext w:val="0"/>
        <w:rPr>
          <w:rFonts w:ascii="Times New Roman" w:hAnsi="Times New Roman" w:cs="Times New Roman"/>
        </w:rPr>
      </w:pPr>
    </w:p>
    <w:p w14:paraId="3A50EA8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max = max/sqrt(energie)                  */</w:t>
      </w:r>
    </w:p>
    <w:p w14:paraId="4D4292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This result will always be on 16 bits !! */</w:t>
      </w:r>
    </w:p>
    <w:p w14:paraId="0DF5D8A6" w14:textId="77777777" w:rsidR="00A830F8" w:rsidRPr="00CA2983" w:rsidRDefault="00A830F8">
      <w:pPr>
        <w:pStyle w:val="LD10"/>
        <w:keepNext w:val="0"/>
        <w:rPr>
          <w:rFonts w:ascii="Times New Roman" w:hAnsi="Times New Roman" w:cs="Times New Roman"/>
        </w:rPr>
      </w:pPr>
    </w:p>
    <w:p w14:paraId="2B850A2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mpy_32(max_h, max_l, ener_h, ener_l);</w:t>
      </w:r>
    </w:p>
    <w:p w14:paraId="29E28C2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*cor_max = extract_l(t0);</w:t>
      </w:r>
    </w:p>
    <w:p w14:paraId="73285B4F" w14:textId="77777777" w:rsidR="00A830F8" w:rsidRPr="00CA2983" w:rsidRDefault="00A830F8">
      <w:pPr>
        <w:pStyle w:val="LD10"/>
        <w:keepNext w:val="0"/>
        <w:rPr>
          <w:rFonts w:ascii="Times New Roman" w:hAnsi="Times New Roman" w:cs="Times New Roman"/>
        </w:rPr>
      </w:pPr>
    </w:p>
    <w:p w14:paraId="6E43D20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return(p_max);</w:t>
      </w:r>
    </w:p>
    <w:p w14:paraId="3ADDE30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D5ABD08" w14:textId="77777777" w:rsidR="00A830F8" w:rsidRPr="00CA2983" w:rsidRDefault="00A830F8">
      <w:pPr>
        <w:pStyle w:val="WP"/>
        <w:rPr>
          <w:rFonts w:ascii="Times New Roman" w:hAnsi="Times New Roman" w:cs="Times New Roman"/>
        </w:rPr>
      </w:pPr>
    </w:p>
    <w:p w14:paraId="4D12DF0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8030AF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7C7EC56" w14:textId="1B69B2F9"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Norm_Corr</w:t>
      </w:r>
      <w:r w:rsidRPr="00CA2983">
        <w:rPr>
          <w:rFonts w:ascii="Times New Roman" w:hAnsi="Times New Roman" w:cs="Times New Roman"/>
        </w:rPr>
        <w:fldChar w:fldCharType="begin"/>
      </w:r>
      <w:r w:rsidRPr="00CA2983">
        <w:rPr>
          <w:rFonts w:ascii="Times New Roman" w:hAnsi="Times New Roman" w:cs="Times New Roman"/>
        </w:rPr>
        <w:instrText>xe "Norm_Corr</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2BC273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DE2B5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Find the normalized correlation </w:t>
      </w:r>
    </w:p>
    <w:p w14:paraId="5D542B0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(correlation between the target vector and </w:t>
      </w:r>
    </w:p>
    <w:p w14:paraId="010312D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filtered past excitation divided by the square root</w:t>
      </w:r>
    </w:p>
    <w:p w14:paraId="6DF5B80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of  energy of filtered excitation) </w:t>
      </w:r>
    </w:p>
    <w:p w14:paraId="06A12E0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06E6C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732FA9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9C47FF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Norm_Corr(buffer_in1,buffer_in2,buffer_in3,</w:t>
      </w:r>
    </w:p>
    <w:p w14:paraId="626D41E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L_subfr,t_min,t_max,corr_norm)</w:t>
      </w:r>
    </w:p>
    <w:p w14:paraId="14851BD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w:t>
      </w:r>
    </w:p>
    <w:p w14:paraId="518A15C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input4,input5,input6,output1))</w:t>
      </w:r>
    </w:p>
    <w:p w14:paraId="3971FA6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4A071C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A3A8F4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3976D6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Excitation buffer</w:t>
      </w:r>
    </w:p>
    <w:p w14:paraId="534D2E1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2EDCCC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D5860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Target vector</w:t>
      </w:r>
    </w:p>
    <w:p w14:paraId="2584441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E34F60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0CE616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Impulse response of synthesis </w:t>
      </w:r>
    </w:p>
    <w:p w14:paraId="787C5D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and weighting filters</w:t>
      </w:r>
    </w:p>
    <w:p w14:paraId="5608B1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267B2B5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E3A500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subframe</w:t>
      </w:r>
    </w:p>
    <w:p w14:paraId="7E1C98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A04C1F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391FF5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Minimum value of pitch lag</w:t>
      </w:r>
    </w:p>
    <w:p w14:paraId="62FE7C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7F88C8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5333D6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Maximum value of pitch lag</w:t>
      </w:r>
    </w:p>
    <w:p w14:paraId="49C8758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A50E04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BB80A4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E6E6E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D8C4D9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Normalized correlation</w:t>
      </w:r>
    </w:p>
    <w:p w14:paraId="1A8933A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C8E93E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CD251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D15B0B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429148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70553C9" w14:textId="77777777" w:rsidR="00A830F8" w:rsidRPr="00CA2983" w:rsidRDefault="00A830F8">
      <w:pPr>
        <w:pStyle w:val="LD10"/>
        <w:rPr>
          <w:rFonts w:ascii="Times New Roman" w:hAnsi="Times New Roman" w:cs="Times New Roman"/>
        </w:rPr>
      </w:pPr>
    </w:p>
    <w:p w14:paraId="526C30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Norm_Corr(Word16 exc[], Word16 xn[], Word16 h[], Word16 L_subfr,</w:t>
      </w:r>
    </w:p>
    <w:p w14:paraId="1B92EF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t_min, Word16 t_max, Word16 corr_norm[])</w:t>
      </w:r>
    </w:p>
    <w:p w14:paraId="6EFFA4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047E8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i,j,k;</w:t>
      </w:r>
    </w:p>
    <w:p w14:paraId="41A847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corr_h, corr_l, norm_hi, norm_lo;</w:t>
      </w:r>
    </w:p>
    <w:p w14:paraId="6FDD8E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w:t>
      </w:r>
    </w:p>
    <w:p w14:paraId="21B907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excf[80];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Usally dynamic allocation of (L_subfr) */</w:t>
      </w:r>
    </w:p>
    <w:p w14:paraId="525AFD4D" w14:textId="77777777" w:rsidR="00A830F8" w:rsidRPr="00CA2983" w:rsidRDefault="00A830F8">
      <w:pPr>
        <w:pStyle w:val="LD10"/>
        <w:rPr>
          <w:rFonts w:ascii="Times New Roman" w:hAnsi="Times New Roman" w:cs="Times New Roman"/>
        </w:rPr>
      </w:pPr>
    </w:p>
    <w:p w14:paraId="07B460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DE1D7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k = - t_min;</w:t>
      </w:r>
    </w:p>
    <w:p w14:paraId="4C1461A6" w14:textId="77777777" w:rsidR="00A830F8" w:rsidRPr="00CA2983" w:rsidRDefault="00A830F8">
      <w:pPr>
        <w:pStyle w:val="LD10"/>
        <w:rPr>
          <w:rFonts w:ascii="Times New Roman" w:hAnsi="Times New Roman" w:cs="Times New Roman"/>
        </w:rPr>
      </w:pPr>
    </w:p>
    <w:p w14:paraId="44F300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the filtered excitation for the first delay t_min */</w:t>
      </w:r>
    </w:p>
    <w:p w14:paraId="396A47D2" w14:textId="77777777" w:rsidR="00A830F8" w:rsidRPr="00CA2983" w:rsidRDefault="00A830F8">
      <w:pPr>
        <w:pStyle w:val="LD10"/>
        <w:rPr>
          <w:rFonts w:ascii="Times New Roman" w:hAnsi="Times New Roman" w:cs="Times New Roman"/>
        </w:rPr>
      </w:pPr>
    </w:p>
    <w:p w14:paraId="3D5208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Convolve(&amp;exc[k], h, excf, L_subfr);</w:t>
      </w:r>
    </w:p>
    <w:p w14:paraId="0F0F70E0" w14:textId="77777777" w:rsidR="00A830F8" w:rsidRPr="00CA2983" w:rsidRDefault="00A830F8">
      <w:pPr>
        <w:pStyle w:val="LD10"/>
        <w:rPr>
          <w:rFonts w:ascii="Times New Roman" w:hAnsi="Times New Roman" w:cs="Times New Roman"/>
        </w:rPr>
      </w:pPr>
    </w:p>
    <w:p w14:paraId="5E69F7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loop for every possible period */</w:t>
      </w:r>
    </w:p>
    <w:p w14:paraId="2244DC79" w14:textId="77777777" w:rsidR="00A830F8" w:rsidRPr="00CA2983" w:rsidRDefault="00A830F8">
      <w:pPr>
        <w:pStyle w:val="LD10"/>
        <w:rPr>
          <w:rFonts w:ascii="Times New Roman" w:hAnsi="Times New Roman" w:cs="Times New Roman"/>
        </w:rPr>
      </w:pPr>
    </w:p>
    <w:p w14:paraId="46CACE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t_min; i &lt;= t_max; ++i)</w:t>
      </w:r>
    </w:p>
    <w:p w14:paraId="6D59FA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F58539" w14:textId="77777777" w:rsidR="00A830F8" w:rsidRPr="00CA2983" w:rsidRDefault="00A830F8">
      <w:pPr>
        <w:pStyle w:val="LD10"/>
        <w:rPr>
          <w:rFonts w:ascii="Times New Roman" w:hAnsi="Times New Roman" w:cs="Times New Roman"/>
        </w:rPr>
      </w:pPr>
    </w:p>
    <w:p w14:paraId="79049D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correlation between xn[] and excf[] */</w:t>
      </w:r>
    </w:p>
    <w:p w14:paraId="412376A8" w14:textId="77777777" w:rsidR="00A830F8" w:rsidRPr="00CA2983" w:rsidRDefault="00A830F8">
      <w:pPr>
        <w:pStyle w:val="LD10"/>
        <w:rPr>
          <w:rFonts w:ascii="Times New Roman" w:hAnsi="Times New Roman" w:cs="Times New Roman"/>
        </w:rPr>
      </w:pPr>
    </w:p>
    <w:p w14:paraId="088BEA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0;</w:t>
      </w:r>
    </w:p>
    <w:p w14:paraId="7AB286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0; j &lt; L_subfr; j++)</w:t>
      </w:r>
    </w:p>
    <w:p w14:paraId="2DEC52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L_mac0(s, xn[j], excf[j]);</w:t>
      </w:r>
    </w:p>
    <w:p w14:paraId="5E2BBB70" w14:textId="77777777" w:rsidR="00A830F8" w:rsidRPr="00CA2983" w:rsidRDefault="00A830F8">
      <w:pPr>
        <w:pStyle w:val="LD10"/>
        <w:rPr>
          <w:rFonts w:ascii="Times New Roman" w:hAnsi="Times New Roman" w:cs="Times New Roman"/>
        </w:rPr>
      </w:pPr>
    </w:p>
    <w:p w14:paraId="4EC2B1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L_shr(s, (Word16)1);</w:t>
      </w:r>
      <w:r w:rsidRPr="00CA2983">
        <w:rPr>
          <w:rFonts w:ascii="Times New Roman" w:hAnsi="Times New Roman" w:cs="Times New Roman"/>
        </w:rPr>
        <w:tab/>
      </w:r>
      <w:r w:rsidRPr="00CA2983">
        <w:rPr>
          <w:rFonts w:ascii="Times New Roman" w:hAnsi="Times New Roman" w:cs="Times New Roman"/>
        </w:rPr>
        <w:tab/>
        <w:t>/* Special double precision format */</w:t>
      </w:r>
    </w:p>
    <w:p w14:paraId="1E26E2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L_extract(s, &amp;corr_h, &amp;corr_l);</w:t>
      </w:r>
    </w:p>
    <w:p w14:paraId="54C1EDF7" w14:textId="77777777" w:rsidR="00A830F8" w:rsidRPr="00CA2983" w:rsidRDefault="00A830F8">
      <w:pPr>
        <w:pStyle w:val="LD10"/>
        <w:rPr>
          <w:rFonts w:ascii="Times New Roman" w:hAnsi="Times New Roman" w:cs="Times New Roman"/>
        </w:rPr>
      </w:pPr>
    </w:p>
    <w:p w14:paraId="2ED2F23A" w14:textId="77777777" w:rsidR="00A830F8" w:rsidRPr="00CA2983" w:rsidRDefault="00A830F8">
      <w:pPr>
        <w:pStyle w:val="LD10"/>
        <w:rPr>
          <w:rFonts w:ascii="Times New Roman" w:hAnsi="Times New Roman" w:cs="Times New Roman"/>
        </w:rPr>
      </w:pPr>
    </w:p>
    <w:p w14:paraId="6DA358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1/sqrt(energie of excf[]) */</w:t>
      </w:r>
    </w:p>
    <w:p w14:paraId="2E7BF1D9" w14:textId="77777777" w:rsidR="00A830F8" w:rsidRPr="00CA2983" w:rsidRDefault="00A830F8">
      <w:pPr>
        <w:pStyle w:val="LD10"/>
        <w:rPr>
          <w:rFonts w:ascii="Times New Roman" w:hAnsi="Times New Roman" w:cs="Times New Roman"/>
        </w:rPr>
      </w:pPr>
    </w:p>
    <w:p w14:paraId="63F9F0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0;</w:t>
      </w:r>
    </w:p>
    <w:p w14:paraId="06966E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0; j &lt; L_subfr; j++)</w:t>
      </w:r>
    </w:p>
    <w:p w14:paraId="5414B3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L_mac0(s, excf[j], excf[j]);</w:t>
      </w:r>
    </w:p>
    <w:p w14:paraId="393683C0" w14:textId="77777777" w:rsidR="00A830F8" w:rsidRPr="00CA2983" w:rsidRDefault="00A830F8">
      <w:pPr>
        <w:pStyle w:val="LD10"/>
        <w:rPr>
          <w:rFonts w:ascii="Times New Roman" w:hAnsi="Times New Roman" w:cs="Times New Roman"/>
        </w:rPr>
      </w:pPr>
    </w:p>
    <w:p w14:paraId="7B691F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inv_sqrt(s);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Result in Q30 */</w:t>
      </w:r>
    </w:p>
    <w:p w14:paraId="0ADF38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L_extract(s, &amp;norm_hi, &amp;norm_lo);</w:t>
      </w:r>
    </w:p>
    <w:p w14:paraId="3095D6B2" w14:textId="77777777" w:rsidR="00A830F8" w:rsidRPr="00CA2983" w:rsidRDefault="00A830F8">
      <w:pPr>
        <w:pStyle w:val="LD10"/>
        <w:rPr>
          <w:rFonts w:ascii="Times New Roman" w:hAnsi="Times New Roman" w:cs="Times New Roman"/>
        </w:rPr>
      </w:pPr>
    </w:p>
    <w:p w14:paraId="7F5A4506" w14:textId="77777777" w:rsidR="00A830F8" w:rsidRPr="00CA2983" w:rsidRDefault="00A830F8">
      <w:pPr>
        <w:pStyle w:val="LD10"/>
        <w:rPr>
          <w:rFonts w:ascii="Times New Roman" w:hAnsi="Times New Roman" w:cs="Times New Roman"/>
        </w:rPr>
      </w:pPr>
    </w:p>
    <w:p w14:paraId="4516F9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Normalize correlation = correlation * (1/sqrt(energie)) */</w:t>
      </w:r>
    </w:p>
    <w:p w14:paraId="1D737879" w14:textId="77777777" w:rsidR="00A830F8" w:rsidRPr="00CA2983" w:rsidRDefault="00A830F8">
      <w:pPr>
        <w:pStyle w:val="LD10"/>
        <w:rPr>
          <w:rFonts w:ascii="Times New Roman" w:hAnsi="Times New Roman" w:cs="Times New Roman"/>
        </w:rPr>
      </w:pPr>
    </w:p>
    <w:p w14:paraId="71E16B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mpy_32(corr_h, corr_l, norm_hi, norm_lo);</w:t>
      </w:r>
    </w:p>
    <w:p w14:paraId="6FE2707C" w14:textId="77777777" w:rsidR="00A830F8" w:rsidRPr="00CA2983" w:rsidRDefault="00A830F8">
      <w:pPr>
        <w:pStyle w:val="LD10"/>
        <w:rPr>
          <w:rFonts w:ascii="Times New Roman" w:hAnsi="Times New Roman" w:cs="Times New Roman"/>
        </w:rPr>
      </w:pPr>
    </w:p>
    <w:p w14:paraId="5D0241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corr_norm[i] = extract_l(s);</w:t>
      </w:r>
      <w:r w:rsidRPr="00CA2983">
        <w:rPr>
          <w:rFonts w:ascii="Times New Roman" w:hAnsi="Times New Roman" w:cs="Times New Roman"/>
        </w:rPr>
        <w:tab/>
        <w:t>/* Result is on 16 bits */</w:t>
      </w:r>
    </w:p>
    <w:p w14:paraId="3A86813D" w14:textId="77777777" w:rsidR="00A830F8" w:rsidRPr="00CA2983" w:rsidRDefault="00A830F8">
      <w:pPr>
        <w:pStyle w:val="LD10"/>
        <w:rPr>
          <w:rFonts w:ascii="Times New Roman" w:hAnsi="Times New Roman" w:cs="Times New Roman"/>
        </w:rPr>
      </w:pPr>
    </w:p>
    <w:p w14:paraId="5518E21E" w14:textId="77777777" w:rsidR="00A830F8" w:rsidRPr="00CA2983" w:rsidRDefault="00A830F8">
      <w:pPr>
        <w:pStyle w:val="LD10"/>
        <w:rPr>
          <w:rFonts w:ascii="Times New Roman" w:hAnsi="Times New Roman" w:cs="Times New Roman"/>
        </w:rPr>
      </w:pPr>
    </w:p>
    <w:p w14:paraId="36A774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modify the filtered excitation excf[] for the next iteration */</w:t>
      </w:r>
    </w:p>
    <w:p w14:paraId="5128CB7C" w14:textId="77777777" w:rsidR="00A830F8" w:rsidRPr="00CA2983" w:rsidRDefault="00A830F8">
      <w:pPr>
        <w:pStyle w:val="LD10"/>
        <w:rPr>
          <w:rFonts w:ascii="Times New Roman" w:hAnsi="Times New Roman" w:cs="Times New Roman"/>
        </w:rPr>
      </w:pPr>
    </w:p>
    <w:p w14:paraId="251345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sub(i, t_max) != 0)</w:t>
      </w:r>
    </w:p>
    <w:p w14:paraId="6F6C05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E2588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k--;</w:t>
      </w:r>
    </w:p>
    <w:p w14:paraId="20E3B9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L_subfr-1; j &gt; 0; j--)</w:t>
      </w:r>
    </w:p>
    <w:p w14:paraId="5B632F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3430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L_mult0(exc[k], h[j]);</w:t>
      </w:r>
    </w:p>
    <w:p w14:paraId="782675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add_sh(s, excf[j-1], (Word16)12);</w:t>
      </w:r>
    </w:p>
    <w:p w14:paraId="7664FC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excf[j] = store_hi(s, (Word16)4);</w:t>
      </w:r>
    </w:p>
    <w:p w14:paraId="1B42AA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792BC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excf[0] = exc[k];</w:t>
      </w:r>
    </w:p>
    <w:p w14:paraId="035FCE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D8563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149ED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1C328F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AA7D22C" w14:textId="77777777" w:rsidR="00A830F8" w:rsidRPr="00CA2983" w:rsidRDefault="00A830F8">
      <w:pPr>
        <w:pStyle w:val="WP"/>
        <w:keepLines/>
        <w:rPr>
          <w:rFonts w:ascii="Times New Roman" w:hAnsi="Times New Roman" w:cs="Times New Roman"/>
        </w:rPr>
      </w:pPr>
    </w:p>
    <w:p w14:paraId="7336CF0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8B03E3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C4FB0B4" w14:textId="4103C8D5"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Pitch_Fr</w:t>
      </w:r>
      <w:r w:rsidRPr="00CA2983">
        <w:rPr>
          <w:rFonts w:ascii="Times New Roman" w:hAnsi="Times New Roman" w:cs="Times New Roman"/>
        </w:rPr>
        <w:fldChar w:fldCharType="begin"/>
      </w:r>
      <w:r w:rsidRPr="00CA2983">
        <w:rPr>
          <w:rFonts w:ascii="Times New Roman" w:hAnsi="Times New Roman" w:cs="Times New Roman"/>
        </w:rPr>
        <w:instrText>xe "Pitch_Fr</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583AB25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ED9BD3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Find the pitch period with 1/3 subsample resolution</w:t>
      </w:r>
    </w:p>
    <w:p w14:paraId="623C53C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F67A62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65D24D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E5B38A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Pitch_Fr(buffer_in1,buffer_in2,buffer_in3,</w:t>
      </w:r>
    </w:p>
    <w:p w14:paraId="4C9A26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L_subfr,t0_min,t0_max,i_subfr,pit_frac)</w:t>
      </w:r>
    </w:p>
    <w:p w14:paraId="50BA6A8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w:t>
      </w:r>
    </w:p>
    <w:p w14:paraId="1A965C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input4,input5,input6,input7,output1))</w:t>
      </w:r>
    </w:p>
    <w:p w14:paraId="1554F98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7F524A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28C037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06ED71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Excitation buffer</w:t>
      </w:r>
    </w:p>
    <w:p w14:paraId="573F1AF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AF9A49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62BCCD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Target vector</w:t>
      </w:r>
    </w:p>
    <w:p w14:paraId="195DE60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24DEAB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23332D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Impulse response of synthesis </w:t>
      </w:r>
    </w:p>
    <w:p w14:paraId="41326EA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and weighting filters</w:t>
      </w:r>
    </w:p>
    <w:p w14:paraId="46CC8D0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304B4FD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44390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subframe</w:t>
      </w:r>
    </w:p>
    <w:p w14:paraId="3F0F2A1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3CE1BB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509AB7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Minimum value in the searched range</w:t>
      </w:r>
    </w:p>
    <w:p w14:paraId="6F03133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4045CB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66707B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Maximum value in the searched range</w:t>
      </w:r>
    </w:p>
    <w:p w14:paraId="099EF84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2A69F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D33230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INPUT7</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Indicator for first subframe</w:t>
      </w:r>
    </w:p>
    <w:p w14:paraId="6DD2C6C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A20FCA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E89D21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84E598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0CD9C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Chosen fraction : (-1, 0, 1) / 3</w:t>
      </w:r>
    </w:p>
    <w:p w14:paraId="5B067CD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2EFCEF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4E3E6E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Pitch period</w:t>
      </w:r>
    </w:p>
    <w:p w14:paraId="161DC12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E86AB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F72685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319EEA8" w14:textId="77777777" w:rsidR="00A830F8" w:rsidRPr="00CA2983" w:rsidRDefault="00A830F8">
      <w:pPr>
        <w:pStyle w:val="LD10"/>
        <w:rPr>
          <w:rFonts w:ascii="Times New Roman" w:hAnsi="Times New Roman" w:cs="Times New Roman"/>
        </w:rPr>
      </w:pPr>
    </w:p>
    <w:p w14:paraId="54E572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Lg_inter = Length for fractionnal interpolation = nb.coeff/2 */</w:t>
      </w:r>
    </w:p>
    <w:p w14:paraId="01565B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Lg_inter 4</w:t>
      </w:r>
    </w:p>
    <w:p w14:paraId="68F9AAB5" w14:textId="77777777" w:rsidR="00A830F8" w:rsidRPr="00CA2983" w:rsidRDefault="00A830F8">
      <w:pPr>
        <w:pStyle w:val="LD10"/>
        <w:rPr>
          <w:rFonts w:ascii="Times New Roman" w:hAnsi="Times New Roman" w:cs="Times New Roman"/>
        </w:rPr>
      </w:pPr>
    </w:p>
    <w:p w14:paraId="4D16C6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Pitch_Fr(Word16 exc[], Word16 xn[], Word16 h[], Word16 L_subfr,</w:t>
      </w:r>
    </w:p>
    <w:p w14:paraId="7DD3E0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t0_min, Word16 t0_max, Word16 i_subfr, </w:t>
      </w:r>
    </w:p>
    <w:p w14:paraId="44487D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*pit_frac)</w:t>
      </w:r>
    </w:p>
    <w:p w14:paraId="2BF59D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899C6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0E6753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t_min, t_max;</w:t>
      </w:r>
    </w:p>
    <w:p w14:paraId="2CECFD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max, lag, frac;</w:t>
      </w:r>
    </w:p>
    <w:p w14:paraId="1AD8CD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*corr;</w:t>
      </w:r>
    </w:p>
    <w:p w14:paraId="0A4D5B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corr_int, L_max;</w:t>
      </w:r>
    </w:p>
    <w:p w14:paraId="54AA47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corr_v[40];</w:t>
      </w:r>
      <w:r w:rsidRPr="00CA2983">
        <w:rPr>
          <w:rFonts w:ascii="Times New Roman" w:hAnsi="Times New Roman" w:cs="Times New Roman"/>
        </w:rPr>
        <w:tab/>
        <w:t>/* Total length = t0_max-t0_min+1+2*Lg_inter */</w:t>
      </w:r>
    </w:p>
    <w:p w14:paraId="239733C2" w14:textId="77777777" w:rsidR="00A830F8" w:rsidRPr="00CA2983" w:rsidRDefault="00A830F8">
      <w:pPr>
        <w:pStyle w:val="LD10"/>
        <w:rPr>
          <w:rFonts w:ascii="Times New Roman" w:hAnsi="Times New Roman" w:cs="Times New Roman"/>
        </w:rPr>
      </w:pPr>
    </w:p>
    <w:p w14:paraId="7AA964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interval to compute normalized correlation */</w:t>
      </w:r>
    </w:p>
    <w:p w14:paraId="4F7AD5F6" w14:textId="77777777" w:rsidR="00A830F8" w:rsidRPr="00CA2983" w:rsidRDefault="00A830F8">
      <w:pPr>
        <w:pStyle w:val="LD10"/>
        <w:rPr>
          <w:rFonts w:ascii="Times New Roman" w:hAnsi="Times New Roman" w:cs="Times New Roman"/>
        </w:rPr>
      </w:pPr>
    </w:p>
    <w:p w14:paraId="366F2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t_min = sub(t0_min, (Word16)Lg_inter);</w:t>
      </w:r>
    </w:p>
    <w:p w14:paraId="61BDDB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t_max = add(t0_max, (Word16)Lg_inter);</w:t>
      </w:r>
    </w:p>
    <w:p w14:paraId="4B959CCF" w14:textId="77777777" w:rsidR="00A830F8" w:rsidRPr="00CA2983" w:rsidRDefault="00A830F8">
      <w:pPr>
        <w:pStyle w:val="LD10"/>
        <w:rPr>
          <w:rFonts w:ascii="Times New Roman" w:hAnsi="Times New Roman" w:cs="Times New Roman"/>
        </w:rPr>
      </w:pPr>
    </w:p>
    <w:p w14:paraId="45AD8E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 = &amp;corr_v[-t_min];</w:t>
      </w:r>
    </w:p>
    <w:p w14:paraId="2E31AB01" w14:textId="77777777" w:rsidR="00A830F8" w:rsidRPr="00CA2983" w:rsidRDefault="00A830F8">
      <w:pPr>
        <w:pStyle w:val="LD10"/>
        <w:rPr>
          <w:rFonts w:ascii="Times New Roman" w:hAnsi="Times New Roman" w:cs="Times New Roman"/>
        </w:rPr>
      </w:pPr>
    </w:p>
    <w:p w14:paraId="427A0F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normalized correlation between target and filtered excitation */</w:t>
      </w:r>
    </w:p>
    <w:p w14:paraId="5FA79B1B" w14:textId="77777777" w:rsidR="00A830F8" w:rsidRPr="00CA2983" w:rsidRDefault="00A830F8">
      <w:pPr>
        <w:pStyle w:val="LD10"/>
        <w:rPr>
          <w:rFonts w:ascii="Times New Roman" w:hAnsi="Times New Roman" w:cs="Times New Roman"/>
        </w:rPr>
      </w:pPr>
    </w:p>
    <w:p w14:paraId="3BF655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Norm_Corr(exc, xn, h, L_subfr, t_min, t_max, corr);</w:t>
      </w:r>
    </w:p>
    <w:p w14:paraId="744DBC6C" w14:textId="77777777" w:rsidR="00A830F8" w:rsidRPr="00CA2983" w:rsidRDefault="00A830F8">
      <w:pPr>
        <w:pStyle w:val="LD10"/>
        <w:rPr>
          <w:rFonts w:ascii="Times New Roman" w:hAnsi="Times New Roman" w:cs="Times New Roman"/>
        </w:rPr>
      </w:pPr>
    </w:p>
    <w:p w14:paraId="654282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Find integer pitch */</w:t>
      </w:r>
    </w:p>
    <w:p w14:paraId="43975D39" w14:textId="77777777" w:rsidR="00A830F8" w:rsidRPr="00CA2983" w:rsidRDefault="00A830F8">
      <w:pPr>
        <w:pStyle w:val="LD10"/>
        <w:rPr>
          <w:rFonts w:ascii="Times New Roman" w:hAnsi="Times New Roman" w:cs="Times New Roman"/>
        </w:rPr>
      </w:pPr>
    </w:p>
    <w:p w14:paraId="20E033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 = corr[t0_min];</w:t>
      </w:r>
    </w:p>
    <w:p w14:paraId="5417BB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lag = t0_min;</w:t>
      </w:r>
    </w:p>
    <w:p w14:paraId="2D8DB199" w14:textId="77777777" w:rsidR="00A830F8" w:rsidRPr="00CA2983" w:rsidRDefault="00A830F8">
      <w:pPr>
        <w:pStyle w:val="LD10"/>
        <w:rPr>
          <w:rFonts w:ascii="Times New Roman" w:hAnsi="Times New Roman" w:cs="Times New Roman"/>
        </w:rPr>
      </w:pPr>
    </w:p>
    <w:p w14:paraId="2FE2FE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t0_min+1; i&lt;=t0_max; i++)</w:t>
      </w:r>
    </w:p>
    <w:p w14:paraId="324BEA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57689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sub(corr[i],max)&gt;= 0)</w:t>
      </w:r>
    </w:p>
    <w:p w14:paraId="4F8986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9F9C7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 = corr[i];</w:t>
      </w:r>
    </w:p>
    <w:p w14:paraId="2E58DC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lag = i;</w:t>
      </w:r>
    </w:p>
    <w:p w14:paraId="220899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EFCF0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8AB9F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first subframe and lag &gt; 84 do not search fractionnal pitch */</w:t>
      </w:r>
    </w:p>
    <w:p w14:paraId="3B0E3297" w14:textId="77777777" w:rsidR="00A830F8" w:rsidRPr="00CA2983" w:rsidRDefault="00A830F8">
      <w:pPr>
        <w:pStyle w:val="LD10"/>
        <w:rPr>
          <w:rFonts w:ascii="Times New Roman" w:hAnsi="Times New Roman" w:cs="Times New Roman"/>
        </w:rPr>
      </w:pPr>
    </w:p>
    <w:p w14:paraId="2AB7A9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(i_subfr == 0) &amp;&amp; (sub(lag, (Word16)84) &gt; 0) )</w:t>
      </w:r>
    </w:p>
    <w:p w14:paraId="62E84A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477EB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*pit_frac = 0;</w:t>
      </w:r>
    </w:p>
    <w:p w14:paraId="079FEF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return(lag);</w:t>
      </w:r>
    </w:p>
    <w:p w14:paraId="1DB98A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1259FE" w14:textId="77777777" w:rsidR="00A830F8" w:rsidRPr="00CA2983" w:rsidRDefault="00A830F8">
      <w:pPr>
        <w:pStyle w:val="LD10"/>
        <w:rPr>
          <w:rFonts w:ascii="Times New Roman" w:hAnsi="Times New Roman" w:cs="Times New Roman"/>
        </w:rPr>
      </w:pPr>
    </w:p>
    <w:p w14:paraId="451347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the fractions around T0 and choose the one which maximizes   */</w:t>
      </w:r>
    </w:p>
    <w:p w14:paraId="0F9F7F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interpolated normalized correlation.                          */</w:t>
      </w:r>
    </w:p>
    <w:p w14:paraId="74E40FB4" w14:textId="77777777" w:rsidR="00A830F8" w:rsidRPr="00CA2983" w:rsidRDefault="00A830F8">
      <w:pPr>
        <w:pStyle w:val="LD10"/>
        <w:rPr>
          <w:rFonts w:ascii="Times New Roman" w:hAnsi="Times New Roman" w:cs="Times New Roman"/>
        </w:rPr>
      </w:pPr>
    </w:p>
    <w:p w14:paraId="6C3B5E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frac  = 0;</w:t>
      </w:r>
    </w:p>
    <w:p w14:paraId="3CB6AC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L_max = Load_sh(max, (Word16)15);</w:t>
      </w:r>
    </w:p>
    <w:p w14:paraId="4704A010" w14:textId="77777777" w:rsidR="00A830F8" w:rsidRPr="00CA2983" w:rsidRDefault="00A830F8">
      <w:pPr>
        <w:pStyle w:val="LD10"/>
        <w:rPr>
          <w:rFonts w:ascii="Times New Roman" w:hAnsi="Times New Roman" w:cs="Times New Roman"/>
        </w:rPr>
      </w:pPr>
    </w:p>
    <w:p w14:paraId="177D5F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+1/3 */</w:t>
      </w:r>
    </w:p>
    <w:p w14:paraId="3FC2BBBA" w14:textId="77777777" w:rsidR="00A830F8" w:rsidRPr="00CA2983" w:rsidRDefault="00A830F8">
      <w:pPr>
        <w:pStyle w:val="LD10"/>
        <w:rPr>
          <w:rFonts w:ascii="Times New Roman" w:hAnsi="Times New Roman" w:cs="Times New Roman"/>
        </w:rPr>
      </w:pPr>
    </w:p>
    <w:p w14:paraId="2CA8B4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corr_int = Inter8_1_3(&amp;corr[lag]);</w:t>
      </w:r>
    </w:p>
    <w:p w14:paraId="5F1AA1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if(L_sub(corr_int, L_max) &gt;= 0)</w:t>
      </w:r>
    </w:p>
    <w:p w14:paraId="1BA910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L_max=corr_int; frac= 1;}</w:t>
      </w:r>
    </w:p>
    <w:p w14:paraId="3FFB5DE4" w14:textId="77777777" w:rsidR="00A830F8" w:rsidRPr="00CA2983" w:rsidRDefault="00A830F8">
      <w:pPr>
        <w:pStyle w:val="LD10"/>
        <w:rPr>
          <w:rFonts w:ascii="Times New Roman" w:hAnsi="Times New Roman" w:cs="Times New Roman"/>
        </w:rPr>
      </w:pPr>
    </w:p>
    <w:p w14:paraId="294DCF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+2/3  = 1-1/3 */</w:t>
      </w:r>
    </w:p>
    <w:p w14:paraId="290E8856" w14:textId="77777777" w:rsidR="00A830F8" w:rsidRPr="00CA2983" w:rsidRDefault="00A830F8">
      <w:pPr>
        <w:pStyle w:val="LD10"/>
        <w:rPr>
          <w:rFonts w:ascii="Times New Roman" w:hAnsi="Times New Roman" w:cs="Times New Roman"/>
        </w:rPr>
      </w:pPr>
    </w:p>
    <w:p w14:paraId="2D9123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corr_int = Inter8_M1_3(&amp;corr[lag+1]);</w:t>
      </w:r>
    </w:p>
    <w:p w14:paraId="33FACB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if(L_sub(corr_int, L_max) &gt;= 0)</w:t>
      </w:r>
    </w:p>
    <w:p w14:paraId="37690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L_max=corr_int; frac= 2;}</w:t>
      </w:r>
    </w:p>
    <w:p w14:paraId="523DE789" w14:textId="77777777" w:rsidR="00A830F8" w:rsidRPr="00CA2983" w:rsidRDefault="00A830F8">
      <w:pPr>
        <w:pStyle w:val="LD10"/>
        <w:rPr>
          <w:rFonts w:ascii="Times New Roman" w:hAnsi="Times New Roman" w:cs="Times New Roman"/>
        </w:rPr>
      </w:pPr>
    </w:p>
    <w:p w14:paraId="2BE850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-2/3 = 1/3 -1 */</w:t>
      </w:r>
    </w:p>
    <w:p w14:paraId="0A73A6FA" w14:textId="77777777" w:rsidR="00A830F8" w:rsidRPr="00CA2983" w:rsidRDefault="00A830F8">
      <w:pPr>
        <w:pStyle w:val="LD10"/>
        <w:rPr>
          <w:rFonts w:ascii="Times New Roman" w:hAnsi="Times New Roman" w:cs="Times New Roman"/>
        </w:rPr>
      </w:pPr>
    </w:p>
    <w:p w14:paraId="11D973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corr_int = Inter8_1_3(&amp;corr[lag-1]);</w:t>
      </w:r>
    </w:p>
    <w:p w14:paraId="5E2276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if(L_sub(corr_int, L_max) &gt;= 0)</w:t>
      </w:r>
    </w:p>
    <w:p w14:paraId="6B1D92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L_max=corr_int; frac= -2;}</w:t>
      </w:r>
    </w:p>
    <w:p w14:paraId="687A5717" w14:textId="77777777" w:rsidR="00A830F8" w:rsidRPr="00CA2983" w:rsidRDefault="00A830F8">
      <w:pPr>
        <w:pStyle w:val="LD10"/>
        <w:rPr>
          <w:rFonts w:ascii="Times New Roman" w:hAnsi="Times New Roman" w:cs="Times New Roman"/>
        </w:rPr>
      </w:pPr>
    </w:p>
    <w:p w14:paraId="386C0C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-1/3 */</w:t>
      </w:r>
    </w:p>
    <w:p w14:paraId="2422FAB1" w14:textId="77777777" w:rsidR="00A830F8" w:rsidRPr="00CA2983" w:rsidRDefault="00A830F8">
      <w:pPr>
        <w:pStyle w:val="LD10"/>
        <w:rPr>
          <w:rFonts w:ascii="Times New Roman" w:hAnsi="Times New Roman" w:cs="Times New Roman"/>
        </w:rPr>
      </w:pPr>
    </w:p>
    <w:p w14:paraId="6CF826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corr_int = Inter8_M1_3(&amp;corr[lag]);</w:t>
      </w:r>
    </w:p>
    <w:p w14:paraId="06F934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if(L_sub(corr_int, L_max) &gt;= 0)</w:t>
      </w:r>
    </w:p>
    <w:p w14:paraId="215273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L_max=corr_int; frac= -1;}</w:t>
      </w:r>
    </w:p>
    <w:p w14:paraId="732757E3" w14:textId="77777777" w:rsidR="00A830F8" w:rsidRPr="00CA2983" w:rsidRDefault="00A830F8">
      <w:pPr>
        <w:pStyle w:val="LD10"/>
        <w:rPr>
          <w:rFonts w:ascii="Times New Roman" w:hAnsi="Times New Roman" w:cs="Times New Roman"/>
        </w:rPr>
      </w:pPr>
    </w:p>
    <w:p w14:paraId="476388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if(sub(frac, (Word16)2) == 0)</w:t>
      </w:r>
    </w:p>
    <w:p w14:paraId="50819C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frac = -1; lag = add(lag, (Word16)1);};</w:t>
      </w:r>
    </w:p>
    <w:p w14:paraId="175B76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if(sub(frac, (Word16)-2) == 0)</w:t>
      </w:r>
    </w:p>
    <w:p w14:paraId="2ADC7D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frac = 1; lag = sub(lag, (Word16)1);};</w:t>
      </w:r>
    </w:p>
    <w:p w14:paraId="67D257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*pit_frac = frac;</w:t>
      </w:r>
    </w:p>
    <w:p w14:paraId="0B7738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return(lag);</w:t>
      </w:r>
    </w:p>
    <w:p w14:paraId="77B823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E3A191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5E275D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BCF2F71" w14:textId="493C6D11"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Pitch_Ol_Dec</w:t>
      </w:r>
      <w:r w:rsidRPr="00CA2983">
        <w:rPr>
          <w:rFonts w:ascii="Times New Roman" w:hAnsi="Times New Roman" w:cs="Times New Roman"/>
        </w:rPr>
        <w:fldChar w:fldCharType="begin"/>
      </w:r>
      <w:r w:rsidRPr="00CA2983">
        <w:rPr>
          <w:rFonts w:ascii="Times New Roman" w:hAnsi="Times New Roman" w:cs="Times New Roman"/>
        </w:rPr>
        <w:instrText>xe "Pitch_Ol_Dec</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765BCB5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A94481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open loop pitch lag</w:t>
      </w:r>
    </w:p>
    <w:p w14:paraId="659E1D2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(includes decimation of signal)</w:t>
      </w:r>
    </w:p>
    <w:p w14:paraId="7DD04A1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AB80D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1DE850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0A2969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Pitch_Ol_Dec(buffer_in,L_frame)</w:t>
      </w:r>
    </w:p>
    <w:p w14:paraId="4878F7E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63CB1DD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245123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ED939B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E8760D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xml:space="preserve">- Signal used to compute </w:t>
      </w:r>
    </w:p>
    <w:p w14:paraId="0A9A2C2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open loop pitch</w:t>
      </w:r>
    </w:p>
    <w:p w14:paraId="579BF80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Buffer_in[-142] to buffer_in[-1] </w:t>
      </w:r>
    </w:p>
    <w:p w14:paraId="15862E8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should be known</w:t>
      </w:r>
    </w:p>
    <w:p w14:paraId="57B3EE0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CBF351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E65B10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frame to compute pitch</w:t>
      </w:r>
    </w:p>
    <w:p w14:paraId="5E45B11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2A86F4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2C1535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DA780C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E035CE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Open pitch lag as found</w:t>
      </w:r>
    </w:p>
    <w:p w14:paraId="520F22B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9B4A84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2A913D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B6B340F" w14:textId="77777777" w:rsidR="00A830F8" w:rsidRPr="00CA2983" w:rsidRDefault="00A830F8">
      <w:pPr>
        <w:pStyle w:val="LD10"/>
        <w:rPr>
          <w:rFonts w:ascii="Times New Roman" w:hAnsi="Times New Roman" w:cs="Times New Roman"/>
        </w:rPr>
      </w:pPr>
    </w:p>
    <w:p w14:paraId="5AB927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Minimum and maximum pitch lag */</w:t>
      </w:r>
    </w:p>
    <w:p w14:paraId="0C2F08B1" w14:textId="77777777" w:rsidR="00A830F8" w:rsidRPr="00CA2983" w:rsidRDefault="00A830F8">
      <w:pPr>
        <w:pStyle w:val="LD10"/>
        <w:rPr>
          <w:rFonts w:ascii="Times New Roman" w:hAnsi="Times New Roman" w:cs="Times New Roman"/>
        </w:rPr>
      </w:pPr>
    </w:p>
    <w:p w14:paraId="036D38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pit_min 20</w:t>
      </w:r>
    </w:p>
    <w:p w14:paraId="10111A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pit_max 142</w:t>
      </w:r>
    </w:p>
    <w:p w14:paraId="7B2AAA6D" w14:textId="77777777" w:rsidR="00A830F8" w:rsidRPr="00CA2983" w:rsidRDefault="00A830F8">
      <w:pPr>
        <w:pStyle w:val="LD10"/>
        <w:rPr>
          <w:rFonts w:ascii="Times New Roman" w:hAnsi="Times New Roman" w:cs="Times New Roman"/>
        </w:rPr>
      </w:pPr>
    </w:p>
    <w:p w14:paraId="2ED909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Threshold to favor small pitch = 0.85 in Q15 */</w:t>
      </w:r>
    </w:p>
    <w:p w14:paraId="573F7E91" w14:textId="77777777" w:rsidR="00A830F8" w:rsidRPr="00CA2983" w:rsidRDefault="00A830F8">
      <w:pPr>
        <w:pStyle w:val="LD10"/>
        <w:rPr>
          <w:rFonts w:ascii="Times New Roman" w:hAnsi="Times New Roman" w:cs="Times New Roman"/>
        </w:rPr>
      </w:pPr>
    </w:p>
    <w:p w14:paraId="39E763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seuil 27856</w:t>
      </w:r>
    </w:p>
    <w:p w14:paraId="7CD2DCC0" w14:textId="77777777" w:rsidR="00A830F8" w:rsidRPr="00CA2983" w:rsidRDefault="00A830F8">
      <w:pPr>
        <w:pStyle w:val="LD10"/>
        <w:rPr>
          <w:rFonts w:ascii="Times New Roman" w:hAnsi="Times New Roman" w:cs="Times New Roman"/>
        </w:rPr>
      </w:pPr>
    </w:p>
    <w:p w14:paraId="406BA3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Pitch_Ol_Dec(Word16 signal[], Word16 L_frame)</w:t>
      </w:r>
    </w:p>
    <w:p w14:paraId="7C7D27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8610F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6EABBF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max1, max2, max3;</w:t>
      </w:r>
    </w:p>
    <w:p w14:paraId="4DE230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p_max1, p_max2, p_max3;</w:t>
      </w:r>
    </w:p>
    <w:p w14:paraId="7970D8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w:t>
      </w:r>
    </w:p>
    <w:p w14:paraId="7927AC55" w14:textId="77777777" w:rsidR="00A830F8" w:rsidRPr="00CA2983" w:rsidRDefault="00A830F8">
      <w:pPr>
        <w:pStyle w:val="LD10"/>
        <w:rPr>
          <w:rFonts w:ascii="Times New Roman" w:hAnsi="Times New Roman" w:cs="Times New Roman"/>
        </w:rPr>
      </w:pPr>
    </w:p>
    <w:p w14:paraId="020B44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Decimated signal                                       */</w:t>
      </w:r>
    </w:p>
    <w:p w14:paraId="054E98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Can be allocated with memory allocation of(L_frame/2)  */</w:t>
      </w:r>
    </w:p>
    <w:p w14:paraId="33459E9E" w14:textId="77777777" w:rsidR="00A830F8" w:rsidRPr="00CA2983" w:rsidRDefault="00A830F8">
      <w:pPr>
        <w:pStyle w:val="LD10"/>
        <w:rPr>
          <w:rFonts w:ascii="Times New Roman" w:hAnsi="Times New Roman" w:cs="Times New Roman"/>
        </w:rPr>
      </w:pPr>
    </w:p>
    <w:p w14:paraId="10E2E0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sig_dec[120];</w:t>
      </w:r>
    </w:p>
    <w:p w14:paraId="6AD3A874" w14:textId="77777777" w:rsidR="00A830F8" w:rsidRPr="00CA2983" w:rsidRDefault="00A830F8">
      <w:pPr>
        <w:pStyle w:val="LD10"/>
        <w:rPr>
          <w:rFonts w:ascii="Times New Roman" w:hAnsi="Times New Roman" w:cs="Times New Roman"/>
        </w:rPr>
      </w:pPr>
    </w:p>
    <w:p w14:paraId="54F255C6" w14:textId="77777777" w:rsidR="00A830F8" w:rsidRPr="00CA2983" w:rsidRDefault="00A830F8">
      <w:pPr>
        <w:pStyle w:val="LD10"/>
        <w:rPr>
          <w:rFonts w:ascii="Times New Roman" w:hAnsi="Times New Roman" w:cs="Times New Roman"/>
        </w:rPr>
      </w:pPr>
    </w:p>
    <w:p w14:paraId="6FD177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1D8C8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Verification for risk of overflow.                    *</w:t>
      </w:r>
    </w:p>
    <w:p w14:paraId="049BAE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87D1CC" w14:textId="77777777" w:rsidR="00A830F8" w:rsidRPr="00CA2983" w:rsidRDefault="00A830F8">
      <w:pPr>
        <w:pStyle w:val="LD10"/>
        <w:rPr>
          <w:rFonts w:ascii="Times New Roman" w:hAnsi="Times New Roman" w:cs="Times New Roman"/>
        </w:rPr>
      </w:pPr>
    </w:p>
    <w:p w14:paraId="6C8861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0;</w:t>
      </w:r>
    </w:p>
    <w:p w14:paraId="4710E5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0;</w:t>
      </w:r>
    </w:p>
    <w:p w14:paraId="6E35F2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-pit_max; i&lt; L_frame; i+=2)</w:t>
      </w:r>
    </w:p>
    <w:p w14:paraId="269987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L_mac0(t0, signal[i], signal[i]);</w:t>
      </w:r>
    </w:p>
    <w:p w14:paraId="6AEE9A4C" w14:textId="77777777" w:rsidR="00A830F8" w:rsidRPr="00CA2983" w:rsidRDefault="00A830F8">
      <w:pPr>
        <w:pStyle w:val="LD10"/>
        <w:rPr>
          <w:rFonts w:ascii="Times New Roman" w:hAnsi="Times New Roman" w:cs="Times New Roman"/>
        </w:rPr>
      </w:pPr>
    </w:p>
    <w:p w14:paraId="5EA24D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13728D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2CABD7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Decimation of signal and scaling.                      *</w:t>
      </w:r>
    </w:p>
    <w:p w14:paraId="577F94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54793F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Overflow        -&gt; sig_dec[i] = signal[i*2]&gt;&gt;6    *</w:t>
      </w:r>
    </w:p>
    <w:p w14:paraId="4A8F41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else if t0 &lt; 1&lt;&lt;22 -&gt; sig_dec[i] = signal[i*2]&lt;&lt;4    *</w:t>
      </w:r>
    </w:p>
    <w:p w14:paraId="74C71D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else               -&gt; sig_dec[i] = signal[i*2]       *</w:t>
      </w:r>
    </w:p>
    <w:p w14:paraId="15BBDF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3848FCF" w14:textId="77777777" w:rsidR="00A830F8" w:rsidRPr="00CA2983" w:rsidRDefault="00A830F8">
      <w:pPr>
        <w:pStyle w:val="LD10"/>
        <w:rPr>
          <w:rFonts w:ascii="Times New Roman" w:hAnsi="Times New Roman" w:cs="Times New Roman"/>
        </w:rPr>
      </w:pPr>
    </w:p>
    <w:p w14:paraId="6F8DF3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if(Overflow == 1)</w:t>
      </w:r>
    </w:p>
    <w:p w14:paraId="33B342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F0242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j=0; i&lt;L_frame; i+=2, j++)</w:t>
      </w:r>
    </w:p>
    <w:p w14:paraId="14C12F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sig_dec[j] = shr(signal[i], (Word16)6);</w:t>
      </w:r>
    </w:p>
    <w:p w14:paraId="52383A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22E11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if (L_sub(t0, L_shl( (Word32)1, (Word16)22)) &lt; 0 )</w:t>
      </w:r>
    </w:p>
    <w:p w14:paraId="4C735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06344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j=0; i&lt;L_frame; i+=2, j++)</w:t>
      </w:r>
    </w:p>
    <w:p w14:paraId="7B4C98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sig_dec[j] = shl(signal[i], (Word16)4);</w:t>
      </w:r>
    </w:p>
    <w:p w14:paraId="448143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E18B7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0536AF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EC30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j=0; i&lt;L_frame; i+=2, j++)</w:t>
      </w:r>
    </w:p>
    <w:p w14:paraId="090EDF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sig_dec[j] = signal[i];</w:t>
      </w:r>
    </w:p>
    <w:p w14:paraId="1A8EA8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D756C9" w14:textId="77777777" w:rsidR="00A830F8" w:rsidRPr="00CA2983" w:rsidRDefault="00A830F8">
      <w:pPr>
        <w:pStyle w:val="LD10"/>
        <w:rPr>
          <w:rFonts w:ascii="Times New Roman" w:hAnsi="Times New Roman" w:cs="Times New Roman"/>
        </w:rPr>
      </w:pPr>
    </w:p>
    <w:p w14:paraId="792947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FB9CA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pitch lag search is divided in three sections.                *</w:t>
      </w:r>
    </w:p>
    <w:p w14:paraId="558E3A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Each section cannot have a pitch multiple.                        *</w:t>
      </w:r>
    </w:p>
    <w:p w14:paraId="4C6BE5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 maximum is found for each section.                              *</w:t>
      </w:r>
    </w:p>
    <w:p w14:paraId="625F26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The maximum of each section is compared to favor small lag.       *</w:t>
      </w:r>
    </w:p>
    <w:p w14:paraId="77560C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3B3A61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First section:  lag delay = pit_max to 80                         *</w:t>
      </w:r>
    </w:p>
    <w:p w14:paraId="49B097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Second section: lag delay = 79 to 40                              *</w:t>
      </w:r>
    </w:p>
    <w:p w14:paraId="169FDB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Third section:  lag delay = 39 to 20                              *</w:t>
      </w:r>
    </w:p>
    <w:p w14:paraId="0DB9D7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7DE6F3" w14:textId="77777777" w:rsidR="00A830F8" w:rsidRPr="00CA2983" w:rsidRDefault="00A830F8">
      <w:pPr>
        <w:pStyle w:val="LD10"/>
        <w:rPr>
          <w:rFonts w:ascii="Times New Roman" w:hAnsi="Times New Roman" w:cs="Times New Roman"/>
        </w:rPr>
      </w:pPr>
    </w:p>
    <w:p w14:paraId="5211BE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p_max1 = Lag_Max(signal, sig_dec, L_frame, (Word16)pit_max,</w:t>
      </w:r>
    </w:p>
    <w:p w14:paraId="0DBFB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(Word16)80 , &amp;max1);</w:t>
      </w:r>
    </w:p>
    <w:p w14:paraId="0FB779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p_max2 = Lag_Max(signal, sig_dec, L_frame, (Word16)79     ,</w:t>
      </w:r>
    </w:p>
    <w:p w14:paraId="0CB510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(Word16)40 , &amp;max2);</w:t>
      </w:r>
    </w:p>
    <w:p w14:paraId="194CD1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p_max3 = Lag_Max(signal, sig_dec, L_frame, (Word16)39     ,</w:t>
      </w:r>
    </w:p>
    <w:p w14:paraId="331883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(Word16)20 , &amp;max3);</w:t>
      </w:r>
    </w:p>
    <w:p w14:paraId="4E78C466" w14:textId="77777777" w:rsidR="00A830F8" w:rsidRPr="00CA2983" w:rsidRDefault="00A830F8">
      <w:pPr>
        <w:pStyle w:val="LD10"/>
        <w:rPr>
          <w:rFonts w:ascii="Times New Roman" w:hAnsi="Times New Roman" w:cs="Times New Roman"/>
        </w:rPr>
      </w:pPr>
    </w:p>
    <w:p w14:paraId="0A1358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2A3E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Compare the 3 sections maximum, and favor small lag.               *</w:t>
      </w:r>
    </w:p>
    <w:p w14:paraId="26B2DF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7412985" w14:textId="77777777" w:rsidR="00A830F8" w:rsidRPr="00CA2983" w:rsidRDefault="00A830F8">
      <w:pPr>
        <w:pStyle w:val="LD10"/>
        <w:rPr>
          <w:rFonts w:ascii="Times New Roman" w:hAnsi="Times New Roman" w:cs="Times New Roman"/>
        </w:rPr>
      </w:pPr>
    </w:p>
    <w:p w14:paraId="59E2AF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sub(mult((Word16)max1, (Word16)seuil), (Word16)max2)  &lt; 0)</w:t>
      </w:r>
    </w:p>
    <w:p w14:paraId="688404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max1 = max2;  p_max1 = p_max2;}</w:t>
      </w:r>
    </w:p>
    <w:p w14:paraId="2BAA573C" w14:textId="77777777" w:rsidR="00A830F8" w:rsidRPr="00CA2983" w:rsidRDefault="00A830F8">
      <w:pPr>
        <w:pStyle w:val="LD10"/>
        <w:rPr>
          <w:rFonts w:ascii="Times New Roman" w:hAnsi="Times New Roman" w:cs="Times New Roman"/>
        </w:rPr>
      </w:pPr>
    </w:p>
    <w:p w14:paraId="40E174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sub(mult((Word16)max1, (Word16)seuil), (Word16)max3)  &lt; 0)</w:t>
      </w:r>
    </w:p>
    <w:p w14:paraId="244DE5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p_max1 = p_max3;</w:t>
      </w:r>
    </w:p>
    <w:p w14:paraId="5B574E93" w14:textId="77777777" w:rsidR="00A830F8" w:rsidRPr="00CA2983" w:rsidRDefault="00A830F8">
      <w:pPr>
        <w:pStyle w:val="LD10"/>
        <w:rPr>
          <w:rFonts w:ascii="Times New Roman" w:hAnsi="Times New Roman" w:cs="Times New Roman"/>
        </w:rPr>
      </w:pPr>
    </w:p>
    <w:p w14:paraId="3F6E36DE" w14:textId="77777777" w:rsidR="00A830F8" w:rsidRPr="00CA2983" w:rsidRDefault="00A830F8">
      <w:pPr>
        <w:pStyle w:val="LD10"/>
        <w:rPr>
          <w:rFonts w:ascii="Times New Roman" w:hAnsi="Times New Roman" w:cs="Times New Roman"/>
        </w:rPr>
      </w:pPr>
    </w:p>
    <w:p w14:paraId="023BB7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 (p_max1);</w:t>
      </w:r>
    </w:p>
    <w:p w14:paraId="4808A1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E192ECE" w14:textId="77777777" w:rsidR="00A830F8" w:rsidRPr="00CA2983" w:rsidRDefault="00A830F8">
      <w:pPr>
        <w:pStyle w:val="WP"/>
        <w:rPr>
          <w:rFonts w:ascii="Times New Roman" w:hAnsi="Times New Roman" w:cs="Times New Roman"/>
        </w:rPr>
      </w:pPr>
    </w:p>
    <w:p w14:paraId="77253C7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A8DCB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B808F6" w14:textId="2E310F4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Post_Process</w:t>
      </w:r>
      <w:r w:rsidRPr="00CA2983">
        <w:rPr>
          <w:rFonts w:ascii="Times New Roman" w:hAnsi="Times New Roman" w:cs="Times New Roman"/>
        </w:rPr>
        <w:fldChar w:fldCharType="begin"/>
      </w:r>
      <w:r w:rsidRPr="00CA2983">
        <w:rPr>
          <w:rFonts w:ascii="Times New Roman" w:hAnsi="Times New Roman" w:cs="Times New Roman"/>
        </w:rPr>
        <w:instrText>xe "Post_Process</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1B3CA52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0979BB7"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Post-processing of output speech</w:t>
      </w:r>
    </w:p>
    <w:p w14:paraId="533D5BD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Multiplication by two of output speech</w:t>
      </w:r>
    </w:p>
    <w:p w14:paraId="73F97FA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with saturation</w:t>
      </w:r>
    </w:p>
    <w:p w14:paraId="45A31D9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DB2B6F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C2219C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3434D9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Post_Process(buffer,Length)</w:t>
      </w:r>
    </w:p>
    <w:p w14:paraId="78048E8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(Routine_Name(arg1,input2))</w:t>
      </w:r>
    </w:p>
    <w:p w14:paraId="61DC571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D06C26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75E00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C4349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speech signal buffer</w:t>
      </w:r>
    </w:p>
    <w:p w14:paraId="5C5C80D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3C8C63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8686E8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signal</w:t>
      </w:r>
    </w:p>
    <w:p w14:paraId="4965801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5EF078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DFFDF5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C26FF2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F16E45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Output speech signal buffer</w:t>
      </w:r>
    </w:p>
    <w:p w14:paraId="1C41C1F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1BB89C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32A0AD9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592F889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F96E3F1"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2AB3500C" w14:textId="77777777" w:rsidR="00A830F8" w:rsidRPr="00CA2983" w:rsidRDefault="00A830F8">
      <w:pPr>
        <w:pStyle w:val="LD10"/>
        <w:rPr>
          <w:rFonts w:ascii="Times New Roman" w:hAnsi="Times New Roman" w:cs="Times New Roman"/>
        </w:rPr>
      </w:pPr>
    </w:p>
    <w:p w14:paraId="3C1298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Post_Process(Word16 signal[], Word16 lg)</w:t>
      </w:r>
    </w:p>
    <w:p w14:paraId="306C87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E9DA1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1046F1E6" w14:textId="77777777" w:rsidR="00A830F8" w:rsidRPr="00CA2983" w:rsidRDefault="00A830F8">
      <w:pPr>
        <w:pStyle w:val="LD10"/>
        <w:rPr>
          <w:rFonts w:ascii="Times New Roman" w:hAnsi="Times New Roman" w:cs="Times New Roman"/>
        </w:rPr>
      </w:pPr>
    </w:p>
    <w:p w14:paraId="0CBABE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i&lt;lg; i++)</w:t>
      </w:r>
    </w:p>
    <w:p w14:paraId="732A11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signal[i] = add(signal[i], signal[i]);</w:t>
      </w:r>
    </w:p>
    <w:p w14:paraId="2FEC85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FD40546" w14:textId="77777777" w:rsidR="00A830F8" w:rsidRPr="00CA2983" w:rsidRDefault="00A830F8">
      <w:pPr>
        <w:pStyle w:val="WP"/>
        <w:keepLines/>
        <w:rPr>
          <w:rFonts w:ascii="Times New Roman" w:hAnsi="Times New Roman" w:cs="Times New Roman"/>
        </w:rPr>
      </w:pPr>
    </w:p>
    <w:p w14:paraId="23DAFE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36F184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8025E83" w14:textId="2B23D210"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Pred_Lt</w:t>
      </w:r>
      <w:r w:rsidRPr="00CA2983">
        <w:rPr>
          <w:rFonts w:ascii="Times New Roman" w:hAnsi="Times New Roman" w:cs="Times New Roman"/>
        </w:rPr>
        <w:fldChar w:fldCharType="begin"/>
      </w:r>
      <w:r w:rsidRPr="00CA2983">
        <w:rPr>
          <w:rFonts w:ascii="Times New Roman" w:hAnsi="Times New Roman" w:cs="Times New Roman"/>
        </w:rPr>
        <w:instrText>xe "Pred_Lt</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0DF0ACD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522B70C"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result of long term prediction with</w:t>
      </w:r>
    </w:p>
    <w:p w14:paraId="7FD5417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fractional interpolation</w:t>
      </w:r>
    </w:p>
    <w:p w14:paraId="333E5B7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478BD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5CDA0D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A0F04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Pred_Lt(buffer,T0,frac,L_subfr)</w:t>
      </w:r>
    </w:p>
    <w:p w14:paraId="252E1A1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(Routine_Name(arg1,input2,input3,input4))</w:t>
      </w:r>
    </w:p>
    <w:p w14:paraId="74AC10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7F5085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E4E50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D73C0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Excitation vector</w:t>
      </w:r>
    </w:p>
    <w:p w14:paraId="5CA9113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D05AD0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DCB43F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Pitch lag</w:t>
      </w:r>
    </w:p>
    <w:p w14:paraId="39FB994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433E8E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67A8A8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Fraction of pitch lag : (-1, 0, 1)  / 3</w:t>
      </w:r>
    </w:p>
    <w:p w14:paraId="362262F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603BA7D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BA21A6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subframe</w:t>
      </w:r>
    </w:p>
    <w:p w14:paraId="44DC9A1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E10641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5DD546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6FB98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D22092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Interpolated signal contained in</w:t>
      </w:r>
    </w:p>
    <w:p w14:paraId="1DC6E4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buffer[0..L_subfr-1]</w:t>
      </w:r>
    </w:p>
    <w:p w14:paraId="722E800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CF2692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B8EA7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230897DA"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BB642F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A33BD1F" w14:textId="77777777" w:rsidR="00A830F8" w:rsidRPr="00CA2983" w:rsidRDefault="00A830F8">
      <w:pPr>
        <w:pStyle w:val="LD10"/>
        <w:keepNext w:val="0"/>
        <w:rPr>
          <w:rFonts w:ascii="Times New Roman" w:hAnsi="Times New Roman" w:cs="Times New Roman"/>
        </w:rPr>
      </w:pPr>
    </w:p>
    <w:p w14:paraId="6DEB1B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Pred_Lt(Word16 exc[], Word16 T0, Word16 frac, Word16 L_subfr)</w:t>
      </w:r>
    </w:p>
    <w:p w14:paraId="6F85951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2B5E9D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47DA11B6" w14:textId="77777777" w:rsidR="00A830F8" w:rsidRPr="00CA2983" w:rsidRDefault="00A830F8">
      <w:pPr>
        <w:pStyle w:val="LD10"/>
        <w:keepNext w:val="0"/>
        <w:rPr>
          <w:rFonts w:ascii="Times New Roman" w:hAnsi="Times New Roman" w:cs="Times New Roman"/>
        </w:rPr>
      </w:pPr>
    </w:p>
    <w:p w14:paraId="13E65D2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if(frac == 0)</w:t>
      </w:r>
    </w:p>
    <w:p w14:paraId="079008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BAC329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L_subfr; i++)</w:t>
      </w:r>
    </w:p>
    <w:p w14:paraId="581ED02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exc[i] = exc[i-T0];</w:t>
      </w:r>
    </w:p>
    <w:p w14:paraId="31256D6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3E3939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 if( sub(frac, (Word16)1) == 0)</w:t>
      </w:r>
    </w:p>
    <w:p w14:paraId="4CA2BD8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A4DFFE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L_subfr; i++)</w:t>
      </w:r>
    </w:p>
    <w:p w14:paraId="3D5EC6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exc[i] = Inter32_1_3(&amp;exc[i-T0]);</w:t>
      </w:r>
    </w:p>
    <w:p w14:paraId="77FEE6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8F083A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 if( sub(frac, (Word16)-1) == 0)</w:t>
      </w:r>
    </w:p>
    <w:p w14:paraId="0DF76E5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851D7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L_subfr; i++)</w:t>
      </w:r>
    </w:p>
    <w:p w14:paraId="26CBE54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exc[i] = Inter32_M1_3(&amp;exc[i-T0]);</w:t>
      </w:r>
    </w:p>
    <w:p w14:paraId="7727E86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10B8AD0" w14:textId="77777777" w:rsidR="00A830F8" w:rsidRPr="00CA2983" w:rsidRDefault="00A830F8">
      <w:pPr>
        <w:pStyle w:val="LD10"/>
        <w:keepNext w:val="0"/>
        <w:rPr>
          <w:rFonts w:ascii="Times New Roman" w:hAnsi="Times New Roman" w:cs="Times New Roman"/>
        </w:rPr>
      </w:pPr>
    </w:p>
    <w:p w14:paraId="42D92DD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20C0A0F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8EC1A58" w14:textId="77777777" w:rsidR="00A830F8" w:rsidRPr="00CA2983" w:rsidRDefault="00A830F8">
      <w:pPr>
        <w:pStyle w:val="WP"/>
        <w:keepLines/>
        <w:rPr>
          <w:rFonts w:ascii="Times New Roman" w:hAnsi="Times New Roman" w:cs="Times New Roman"/>
        </w:rPr>
      </w:pPr>
    </w:p>
    <w:p w14:paraId="34BB6A0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4E0448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AB18D50" w14:textId="183E7D4B"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Pre_Process</w:t>
      </w:r>
      <w:r w:rsidRPr="00CA2983">
        <w:rPr>
          <w:rFonts w:ascii="Times New Roman" w:hAnsi="Times New Roman" w:cs="Times New Roman"/>
        </w:rPr>
        <w:fldChar w:fldCharType="begin"/>
      </w:r>
      <w:r w:rsidRPr="00CA2983">
        <w:rPr>
          <w:rFonts w:ascii="Times New Roman" w:hAnsi="Times New Roman" w:cs="Times New Roman"/>
        </w:rPr>
        <w:instrText>xe "Pre_Process</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08871E9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(include Init_Pre_Process)</w:t>
      </w:r>
    </w:p>
    <w:p w14:paraId="42AD495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CE286B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Preprocessing of input speech</w:t>
      </w:r>
    </w:p>
    <w:p w14:paraId="6955D4B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Offset compensation</w:t>
      </w:r>
    </w:p>
    <w:p w14:paraId="1CCF6FD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Divide input by two</w:t>
      </w:r>
    </w:p>
    <w:p w14:paraId="5D0162E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93BA6F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081E97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2E54A0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Pre_Process(buffer,Length)</w:t>
      </w:r>
    </w:p>
    <w:p w14:paraId="2154B37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(Routine_Name(arg1,input2))</w:t>
      </w:r>
    </w:p>
    <w:p w14:paraId="4975074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9A46FE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466C81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616F0E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speech signal buffer</w:t>
      </w:r>
    </w:p>
    <w:p w14:paraId="0924798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756FEF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F7F47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Length of signal</w:t>
      </w:r>
    </w:p>
    <w:p w14:paraId="10ECC5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6593F6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8E27A5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37BEAE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3EF08C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Output speech signal buffer</w:t>
      </w:r>
    </w:p>
    <w:p w14:paraId="34301C3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4B87D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A104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5031D5B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2E12E4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Algorithm :</w:t>
      </w:r>
    </w:p>
    <w:p w14:paraId="33B8BD8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14C6B5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y[i] = x[i]/2 - x[i-1]/2 + alpha * y[i-1]</w:t>
      </w:r>
    </w:p>
    <w:p w14:paraId="7BBECD6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1DA0E3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alpha = 32735 / 2**15</w:t>
      </w:r>
    </w:p>
    <w:p w14:paraId="055FC66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y[i-1] is keep in double precision</w:t>
      </w:r>
    </w:p>
    <w:p w14:paraId="464BD56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647BFA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It is the same algorithm than in GSM except that :</w:t>
      </w:r>
    </w:p>
    <w:p w14:paraId="698FD8E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Input is divided by two in the filtering process</w:t>
      </w:r>
    </w:p>
    <w:p w14:paraId="4E803BE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 rounding</w:t>
      </w:r>
    </w:p>
    <w:p w14:paraId="2887ED8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1B04C9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37793BF" w14:textId="77777777" w:rsidR="00A830F8" w:rsidRPr="00CA2983" w:rsidRDefault="00A830F8">
      <w:pPr>
        <w:pStyle w:val="LD10"/>
        <w:rPr>
          <w:rFonts w:ascii="Times New Roman" w:hAnsi="Times New Roman" w:cs="Times New Roman"/>
        </w:rPr>
      </w:pPr>
    </w:p>
    <w:p w14:paraId="7D6C04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Static values to be preserved between calls */</w:t>
      </w:r>
    </w:p>
    <w:p w14:paraId="33F53B27" w14:textId="77777777" w:rsidR="00A830F8" w:rsidRPr="00CA2983" w:rsidRDefault="00A830F8">
      <w:pPr>
        <w:pStyle w:val="LD10"/>
        <w:rPr>
          <w:rFonts w:ascii="Times New Roman" w:hAnsi="Times New Roman" w:cs="Times New Roman"/>
        </w:rPr>
      </w:pPr>
    </w:p>
    <w:p w14:paraId="61EB17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y_hi, y_lo, x0;</w:t>
      </w:r>
    </w:p>
    <w:p w14:paraId="12FF6B2E" w14:textId="77777777" w:rsidR="00A830F8" w:rsidRPr="00CA2983" w:rsidRDefault="00A830F8">
      <w:pPr>
        <w:pStyle w:val="LD10"/>
        <w:rPr>
          <w:rFonts w:ascii="Times New Roman" w:hAnsi="Times New Roman" w:cs="Times New Roman"/>
        </w:rPr>
      </w:pPr>
    </w:p>
    <w:p w14:paraId="6BBF7A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Initialization of static values */</w:t>
      </w:r>
    </w:p>
    <w:p w14:paraId="2BD637E7" w14:textId="77777777" w:rsidR="00A830F8" w:rsidRPr="00CA2983" w:rsidRDefault="00A830F8">
      <w:pPr>
        <w:pStyle w:val="LD10"/>
        <w:rPr>
          <w:rFonts w:ascii="Times New Roman" w:hAnsi="Times New Roman" w:cs="Times New Roman"/>
        </w:rPr>
      </w:pPr>
    </w:p>
    <w:p w14:paraId="542B6C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Init_Pre_Process(void)</w:t>
      </w:r>
    </w:p>
    <w:p w14:paraId="20ECD9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94E22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y_hi = 0;</w:t>
      </w:r>
    </w:p>
    <w:p w14:paraId="0589B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y_lo = 0;</w:t>
      </w:r>
    </w:p>
    <w:p w14:paraId="0F7262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x0   = 0;</w:t>
      </w:r>
    </w:p>
    <w:p w14:paraId="3229B6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549D0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BC5B7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Offset compensation and divide by 2 */</w:t>
      </w:r>
    </w:p>
    <w:p w14:paraId="6B28396A" w14:textId="77777777" w:rsidR="00A830F8" w:rsidRPr="00CA2983" w:rsidRDefault="00A830F8">
      <w:pPr>
        <w:pStyle w:val="LD10"/>
        <w:rPr>
          <w:rFonts w:ascii="Times New Roman" w:hAnsi="Times New Roman" w:cs="Times New Roman"/>
        </w:rPr>
      </w:pPr>
    </w:p>
    <w:p w14:paraId="012F75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Pre_Process(Word16 signal[], Word16 lg)</w:t>
      </w:r>
    </w:p>
    <w:p w14:paraId="14BD2D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8944A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x1;</w:t>
      </w:r>
    </w:p>
    <w:p w14:paraId="2BFAFB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L_tmp;</w:t>
      </w:r>
    </w:p>
    <w:p w14:paraId="567F5069" w14:textId="77777777" w:rsidR="00A830F8" w:rsidRPr="00CA2983" w:rsidRDefault="00A830F8">
      <w:pPr>
        <w:pStyle w:val="LD10"/>
        <w:rPr>
          <w:rFonts w:ascii="Times New Roman" w:hAnsi="Times New Roman" w:cs="Times New Roman"/>
        </w:rPr>
      </w:pPr>
    </w:p>
    <w:p w14:paraId="6D3CA8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i&lt;lg; i++)</w:t>
      </w:r>
    </w:p>
    <w:p w14:paraId="4B2001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5E8CF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x1 = x0;</w:t>
      </w:r>
    </w:p>
    <w:p w14:paraId="6F7E60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x0 = signal[i];</w:t>
      </w:r>
    </w:p>
    <w:p w14:paraId="5E4B527F" w14:textId="77777777" w:rsidR="00A830F8" w:rsidRPr="00CA2983" w:rsidRDefault="00A830F8">
      <w:pPr>
        <w:pStyle w:val="LD10"/>
        <w:rPr>
          <w:rFonts w:ascii="Times New Roman" w:hAnsi="Times New Roman" w:cs="Times New Roman"/>
        </w:rPr>
      </w:pPr>
    </w:p>
    <w:p w14:paraId="0AA8B8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Load_sh(x0, (Word16)15);</w:t>
      </w:r>
    </w:p>
    <w:p w14:paraId="05B792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sub_sh(L_tmp, x1, (Word16)15);</w:t>
      </w:r>
    </w:p>
    <w:p w14:paraId="6E69D0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L_mac(L_tmp, y_hi, (Word16)32735);</w:t>
      </w:r>
    </w:p>
    <w:p w14:paraId="6C5DE9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L_tmp     = add_sh(L_tmp, mult(y_lo, (Word16)32735), (Word16)1);</w:t>
      </w:r>
    </w:p>
    <w:p w14:paraId="69C5F3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signal[i] = extract_h(L_tmp);</w:t>
      </w:r>
    </w:p>
    <w:p w14:paraId="6A0FE5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y_hi      = extract_h(L_tmp);</w:t>
      </w:r>
    </w:p>
    <w:p w14:paraId="7EED40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y_lo      = extract_l(sub_sh(L_shr( L_tmp,(Word16)1 ), y_hi, (Word16)15));</w:t>
      </w:r>
    </w:p>
    <w:p w14:paraId="6EE19A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FEEDE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69CB91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1A4E65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E26AB3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845678" w14:textId="305952AE"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Prm2bits_Tetra</w:t>
      </w:r>
      <w:r w:rsidRPr="00CA2983">
        <w:rPr>
          <w:rFonts w:ascii="Times New Roman" w:hAnsi="Times New Roman" w:cs="Times New Roman"/>
        </w:rPr>
        <w:fldChar w:fldCharType="begin"/>
      </w:r>
      <w:r w:rsidRPr="00CA2983">
        <w:rPr>
          <w:rFonts w:ascii="Times New Roman" w:hAnsi="Times New Roman" w:cs="Times New Roman"/>
        </w:rPr>
        <w:instrText>xe "Prm2bits_Tetra</w:instrText>
      </w:r>
      <w:r w:rsidRPr="00CA2983">
        <w:rPr>
          <w:rFonts w:ascii="Times New Roman" w:hAnsi="Times New Roman" w:cs="Times New Roman"/>
        </w:rPr>
        <w:tab/>
      </w:r>
      <w:r w:rsidRPr="00CA2983">
        <w:rPr>
          <w:rFonts w:ascii="Times New Roman" w:hAnsi="Times New Roman" w:cs="Times New Roman"/>
        </w:rPr>
        <w:tab/>
        <w:instrText>sub_sc_d</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.3"</w:instrText>
      </w:r>
      <w:r w:rsidRPr="00CA2983">
        <w:rPr>
          <w:rFonts w:ascii="Times New Roman" w:hAnsi="Times New Roman" w:cs="Times New Roman"/>
        </w:rPr>
        <w:fldChar w:fldCharType="end"/>
      </w:r>
    </w:p>
    <w:p w14:paraId="5BF617A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AF553C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Convert the encoder parameter vector into </w:t>
      </w:r>
    </w:p>
    <w:p w14:paraId="009AEBE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 vector of serial bits</w:t>
      </w:r>
    </w:p>
    <w:p w14:paraId="5258E0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69AF1F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14224F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191F2F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Prm2bits_Tetra(buffer_in,buffer_out)</w:t>
      </w:r>
    </w:p>
    <w:p w14:paraId="272223A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63BD98A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B96FFB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ADDB5C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6943F8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Encoded parameters  </w:t>
      </w:r>
    </w:p>
    <w:p w14:paraId="105617F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(23 parameters)</w:t>
      </w:r>
    </w:p>
    <w:p w14:paraId="51E1B36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 * 16 bit-samples</w:t>
      </w:r>
    </w:p>
    <w:p w14:paraId="5AAD108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5FB9C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F67AE2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790453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Serial bits (137 + bfi)</w:t>
      </w:r>
    </w:p>
    <w:p w14:paraId="44BB1F6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 * 16 bit-samples</w:t>
      </w:r>
    </w:p>
    <w:p w14:paraId="59B15C0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4248B0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8F6698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03A4B28" w14:textId="77777777" w:rsidR="00A830F8" w:rsidRPr="00CA2983" w:rsidRDefault="00A830F8">
      <w:pPr>
        <w:pStyle w:val="WP"/>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The transmitted parameters are :</w:t>
      </w:r>
    </w:p>
    <w:p w14:paraId="076240C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5F5D01A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LSP</w:t>
      </w:r>
      <w:r w:rsidRPr="00CA2983">
        <w:rPr>
          <w:rFonts w:ascii="Times New Roman" w:hAnsi="Times New Roman" w:cs="Times New Roman"/>
        </w:rPr>
        <w:tab/>
        <w:t xml:space="preserve">1st codebook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bits</w:t>
      </w:r>
    </w:p>
    <w:p w14:paraId="0E15C70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2nd codebook</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 bits</w:t>
      </w:r>
    </w:p>
    <w:p w14:paraId="7480289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3nd codebook</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 bits</w:t>
      </w:r>
    </w:p>
    <w:p w14:paraId="73A1D74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22CDE33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 the 4 subframes :</w:t>
      </w:r>
    </w:p>
    <w:p w14:paraId="4F92960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pitch delay</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bits (first)</w:t>
      </w:r>
    </w:p>
    <w:p w14:paraId="4591D3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 bits (others)</w:t>
      </w:r>
    </w:p>
    <w:p w14:paraId="066D6F4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codebook index</w:t>
      </w:r>
      <w:r w:rsidRPr="00CA2983">
        <w:rPr>
          <w:rFonts w:ascii="Times New Roman" w:hAnsi="Times New Roman" w:cs="Times New Roman"/>
        </w:rPr>
        <w:tab/>
      </w:r>
      <w:r w:rsidRPr="00CA2983">
        <w:rPr>
          <w:rFonts w:ascii="Times New Roman" w:hAnsi="Times New Roman" w:cs="Times New Roman"/>
        </w:rPr>
        <w:tab/>
        <w:t>14 bits</w:t>
      </w:r>
    </w:p>
    <w:p w14:paraId="2F52292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pulse global sign</w:t>
      </w:r>
      <w:r w:rsidRPr="00CA2983">
        <w:rPr>
          <w:rFonts w:ascii="Times New Roman" w:hAnsi="Times New Roman" w:cs="Times New Roman"/>
        </w:rPr>
        <w:tab/>
      </w:r>
      <w:r w:rsidRPr="00CA2983">
        <w:rPr>
          <w:rFonts w:ascii="Times New Roman" w:hAnsi="Times New Roman" w:cs="Times New Roman"/>
        </w:rPr>
        <w:tab/>
        <w:t>1 bit</w:t>
      </w:r>
    </w:p>
    <w:p w14:paraId="7E02299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pulse shift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bit</w:t>
      </w:r>
    </w:p>
    <w:p w14:paraId="34017C7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pitch and innovation gains</w:t>
      </w:r>
      <w:r w:rsidRPr="00CA2983">
        <w:rPr>
          <w:rFonts w:ascii="Times New Roman" w:hAnsi="Times New Roman" w:cs="Times New Roman"/>
        </w:rPr>
        <w:tab/>
        <w:t>6 bits</w:t>
      </w:r>
    </w:p>
    <w:p w14:paraId="380FA9BB"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4BEF4AFE"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61CC6DE" w14:textId="77777777" w:rsidR="00A830F8" w:rsidRPr="00CA2983" w:rsidRDefault="00A830F8">
      <w:pPr>
        <w:pStyle w:val="LD10"/>
        <w:keepNext w:val="0"/>
        <w:rPr>
          <w:rFonts w:ascii="Times New Roman" w:hAnsi="Times New Roman" w:cs="Times New Roman"/>
        </w:rPr>
      </w:pPr>
    </w:p>
    <w:p w14:paraId="09060F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PRM_NO    23</w:t>
      </w:r>
    </w:p>
    <w:p w14:paraId="4884444C" w14:textId="77777777" w:rsidR="00A830F8" w:rsidRPr="00CA2983" w:rsidRDefault="00A830F8">
      <w:pPr>
        <w:pStyle w:val="LD10"/>
        <w:keepNext w:val="0"/>
        <w:rPr>
          <w:rFonts w:ascii="Times New Roman" w:hAnsi="Times New Roman" w:cs="Times New Roman"/>
        </w:rPr>
      </w:pPr>
    </w:p>
    <w:p w14:paraId="153CF1F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Prm2bits_Tetra(Word16 prm[], Word16 bits[])</w:t>
      </w:r>
    </w:p>
    <w:p w14:paraId="5E1BB9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8A9EC6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w:t>
      </w:r>
    </w:p>
    <w:p w14:paraId="59DEFC4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static Word16 bitno[PRM_NO] = {8, 9, 9,            /* split VQ LSP  */</w:t>
      </w:r>
    </w:p>
    <w:p w14:paraId="5A80962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 14, 1, 1, 6,     /* subframe 1    */</w:t>
      </w:r>
    </w:p>
    <w:p w14:paraId="120DC4D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2    */</w:t>
      </w:r>
    </w:p>
    <w:p w14:paraId="35444D8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3    */</w:t>
      </w:r>
    </w:p>
    <w:p w14:paraId="186033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 14, 1, 1, 6};    /* subframe 4    */</w:t>
      </w:r>
    </w:p>
    <w:p w14:paraId="3D9CEE55" w14:textId="77777777" w:rsidR="00A830F8" w:rsidRPr="00CA2983" w:rsidRDefault="00A830F8">
      <w:pPr>
        <w:pStyle w:val="LD10"/>
        <w:keepNext w:val="0"/>
        <w:rPr>
          <w:rFonts w:ascii="Times New Roman" w:hAnsi="Times New Roman" w:cs="Times New Roman"/>
        </w:rPr>
      </w:pPr>
    </w:p>
    <w:p w14:paraId="4870192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*bits++ = 0;</w:t>
      </w:r>
      <w:r w:rsidRPr="00CA2983">
        <w:rPr>
          <w:rFonts w:ascii="Times New Roman" w:hAnsi="Times New Roman" w:cs="Times New Roman"/>
        </w:rPr>
        <w:tab/>
        <w:t>/* bit[0] = 0, at receiver this bits indicate BFI */</w:t>
      </w:r>
    </w:p>
    <w:p w14:paraId="0F81EB0D" w14:textId="77777777" w:rsidR="00A830F8" w:rsidRPr="00CA2983" w:rsidRDefault="00A830F8">
      <w:pPr>
        <w:pStyle w:val="LD10"/>
        <w:keepNext w:val="0"/>
        <w:rPr>
          <w:rFonts w:ascii="Times New Roman" w:hAnsi="Times New Roman" w:cs="Times New Roman"/>
        </w:rPr>
      </w:pPr>
    </w:p>
    <w:p w14:paraId="06230B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PRM_NO; i++)</w:t>
      </w:r>
    </w:p>
    <w:p w14:paraId="09713CD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838602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int2bin(prm[i], bitno[i], bits);</w:t>
      </w:r>
    </w:p>
    <w:p w14:paraId="05CE3DD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bits += bitno[i];</w:t>
      </w:r>
    </w:p>
    <w:p w14:paraId="54265F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F3821B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0773069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2D06170" w14:textId="6DC5AC08"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56" w:name="_Toc162012078"/>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.4</w:t>
      </w:r>
      <w:r w:rsidRPr="00CA2983">
        <w:rPr>
          <w:rFonts w:ascii="Times New Roman" w:hAnsi="Times New Roman" w:cs="Times New Roman"/>
        </w:rPr>
        <w:tab/>
        <w:t>Library of Signal Processing Related Subroutines</w:t>
      </w:r>
      <w:bookmarkEnd w:id="56"/>
    </w:p>
    <w:p w14:paraId="6F36E152" w14:textId="77777777" w:rsidR="00A830F8" w:rsidRPr="00CA2983" w:rsidRDefault="00A830F8">
      <w:pPr>
        <w:pStyle w:val="WP"/>
        <w:rPr>
          <w:rFonts w:ascii="Times New Roman" w:hAnsi="Times New Roman" w:cs="Times New Roman"/>
        </w:rPr>
      </w:pPr>
    </w:p>
    <w:p w14:paraId="276F0C9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A43A66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05355D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57" w:name="sub_dsp_c"/>
      <w:bookmarkEnd w:id="57"/>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sub_dsp.c</w:t>
      </w:r>
    </w:p>
    <w:p w14:paraId="5811218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440EF2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General Purpose Signal Processing Library</w:t>
      </w:r>
    </w:p>
    <w:p w14:paraId="6A233ED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52FE87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9F54BC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26926D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Autocorr()</w:t>
      </w:r>
    </w:p>
    <w:p w14:paraId="270441F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Az_Lsp()</w:t>
      </w:r>
    </w:p>
    <w:p w14:paraId="6962EF6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Back_Fil()</w:t>
      </w:r>
    </w:p>
    <w:p w14:paraId="138814D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Chebps()</w:t>
      </w:r>
    </w:p>
    <w:p w14:paraId="6695748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Convolve()</w:t>
      </w:r>
    </w:p>
    <w:p w14:paraId="0EA4E7E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Fac_Pond()</w:t>
      </w:r>
    </w:p>
    <w:p w14:paraId="6761D9A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Get_Lsp_Pol()</w:t>
      </w:r>
    </w:p>
    <w:p w14:paraId="2FE850E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Int_Lpc4()</w:t>
      </w:r>
    </w:p>
    <w:p w14:paraId="7E74C1A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Lag_Window()</w:t>
      </w:r>
    </w:p>
    <w:p w14:paraId="6036EB2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Levin_32()</w:t>
      </w:r>
    </w:p>
    <w:p w14:paraId="35E91BC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LPC_Gain()</w:t>
      </w:r>
    </w:p>
    <w:p w14:paraId="4ADA7EF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Lsp_Az()</w:t>
      </w:r>
    </w:p>
    <w:p w14:paraId="3B46EC3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Pond_Ai()</w:t>
      </w:r>
    </w:p>
    <w:p w14:paraId="2AE0727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Residu()</w:t>
      </w:r>
    </w:p>
    <w:p w14:paraId="7F94F8F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Syn_Filt()</w:t>
      </w:r>
    </w:p>
    <w:p w14:paraId="111F96C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3E8777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83BA6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3719AB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6849EF8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stdio.h</w:t>
      </w:r>
    </w:p>
    <w:p w14:paraId="7776974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1B95A5E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70B651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grid .tab</w:t>
      </w:r>
    </w:p>
    <w:p w14:paraId="6B32F89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lag_wind.tab</w:t>
      </w:r>
    </w:p>
    <w:p w14:paraId="1D7726F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window.tab</w:t>
      </w:r>
    </w:p>
    <w:p w14:paraId="7F1E026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D4E35B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C700F63" w14:textId="77777777" w:rsidR="00A830F8" w:rsidRPr="00CA2983" w:rsidRDefault="00A830F8">
      <w:pPr>
        <w:pStyle w:val="LD10"/>
        <w:rPr>
          <w:rFonts w:ascii="Times New Roman" w:hAnsi="Times New Roman" w:cs="Times New Roman"/>
        </w:rPr>
      </w:pPr>
    </w:p>
    <w:p w14:paraId="720B3B9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&lt;stdio.h&gt;</w:t>
      </w:r>
    </w:p>
    <w:p w14:paraId="33FA7F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&lt;stdlib.h&gt;</w:t>
      </w:r>
    </w:p>
    <w:p w14:paraId="2C07A03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3B9B4064" w14:textId="77777777" w:rsidR="00A830F8" w:rsidRPr="00CA2983" w:rsidRDefault="00A830F8">
      <w:pPr>
        <w:pStyle w:val="LD10"/>
        <w:rPr>
          <w:rFonts w:ascii="Times New Roman" w:hAnsi="Times New Roman" w:cs="Times New Roman"/>
        </w:rPr>
      </w:pPr>
    </w:p>
    <w:p w14:paraId="4E021C5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"grid.tab"</w:t>
      </w:r>
    </w:p>
    <w:p w14:paraId="4204F6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"lag_wind.tab"</w:t>
      </w:r>
    </w:p>
    <w:p w14:paraId="53789E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"window.tab"</w:t>
      </w:r>
    </w:p>
    <w:p w14:paraId="556BF311" w14:textId="77777777" w:rsidR="00A830F8" w:rsidRPr="00CA2983" w:rsidRDefault="00A830F8">
      <w:pPr>
        <w:pStyle w:val="LD10"/>
        <w:keepNext w:val="0"/>
        <w:rPr>
          <w:rFonts w:ascii="Times New Roman" w:hAnsi="Times New Roman" w:cs="Times New Roman"/>
        </w:rPr>
      </w:pPr>
    </w:p>
    <w:p w14:paraId="2958B1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pp = local LPC order, nc =pp/2 */</w:t>
      </w:r>
    </w:p>
    <w:p w14:paraId="4A8D7D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pp (Word16)10</w:t>
      </w:r>
    </w:p>
    <w:p w14:paraId="3106AF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nc (Word16)5</w:t>
      </w:r>
    </w:p>
    <w:p w14:paraId="6878A7A0" w14:textId="77777777" w:rsidR="00A830F8" w:rsidRPr="00CA2983" w:rsidRDefault="00A830F8">
      <w:pPr>
        <w:pStyle w:val="LD10"/>
        <w:rPr>
          <w:rFonts w:ascii="Times New Roman" w:hAnsi="Times New Roman" w:cs="Times New Roman"/>
        </w:rPr>
      </w:pPr>
    </w:p>
    <w:p w14:paraId="77C398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Length for local impulse response */</w:t>
      </w:r>
    </w:p>
    <w:p w14:paraId="25CD2EA8" w14:textId="77777777" w:rsidR="00A830F8" w:rsidRPr="00CA2983" w:rsidRDefault="00A830F8">
      <w:pPr>
        <w:pStyle w:val="LD10"/>
        <w:rPr>
          <w:rFonts w:ascii="Times New Roman" w:hAnsi="Times New Roman" w:cs="Times New Roman"/>
        </w:rPr>
      </w:pPr>
    </w:p>
    <w:p w14:paraId="4B83B5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llg     (Word16)60</w:t>
      </w:r>
    </w:p>
    <w:p w14:paraId="16E91496" w14:textId="77777777" w:rsidR="00A830F8" w:rsidRPr="00CA2983" w:rsidRDefault="00A830F8">
      <w:pPr>
        <w:pStyle w:val="LD10"/>
        <w:keepNext w:val="0"/>
        <w:rPr>
          <w:rFonts w:ascii="Times New Roman" w:hAnsi="Times New Roman" w:cs="Times New Roman"/>
        </w:rPr>
      </w:pPr>
    </w:p>
    <w:p w14:paraId="06C76D0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BAE514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971D3CF" w14:textId="5365B268"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Autocorr</w:t>
      </w:r>
      <w:r w:rsidRPr="00CA2983">
        <w:rPr>
          <w:rFonts w:ascii="Times New Roman" w:hAnsi="Times New Roman" w:cs="Times New Roman"/>
        </w:rPr>
        <w:fldChar w:fldCharType="begin"/>
      </w:r>
      <w:r w:rsidRPr="00CA2983">
        <w:rPr>
          <w:rFonts w:ascii="Times New Roman" w:hAnsi="Times New Roman" w:cs="Times New Roman"/>
        </w:rPr>
        <w:instrText>xe "Autocorr</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7ED7880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D8B9BD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autocorrelations</w:t>
      </w:r>
    </w:p>
    <w:p w14:paraId="5FE557D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C67FF2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B3E3B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C33C30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Autocorr(buffer_in,p,buffer_out1,buffer_out2)</w:t>
      </w:r>
    </w:p>
    <w:p w14:paraId="48CD3AA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(Routine_Name(input1,input2,output1,output2))</w:t>
      </w:r>
    </w:p>
    <w:p w14:paraId="044F2BF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C55CD9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2BDCCB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6624EE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signal buffer</w:t>
      </w:r>
    </w:p>
    <w:p w14:paraId="747910D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388C32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0B48DE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order</w:t>
      </w:r>
    </w:p>
    <w:p w14:paraId="79B4E11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B2BE0B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D595AB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7FB320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ABBB5F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Autocorrelations buffer (msb)</w:t>
      </w:r>
    </w:p>
    <w:p w14:paraId="0E40F38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CCBC62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07CC76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Autocorrelations buffer (lsb)</w:t>
      </w:r>
    </w:p>
    <w:p w14:paraId="2DFA144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DE8D68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87B317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92496A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BB3DC36"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E13B3CB" w14:textId="77777777" w:rsidR="00A830F8" w:rsidRPr="00CA2983" w:rsidRDefault="00A830F8">
      <w:pPr>
        <w:pStyle w:val="LD10"/>
        <w:rPr>
          <w:rFonts w:ascii="Times New Roman" w:hAnsi="Times New Roman" w:cs="Times New Roman"/>
        </w:rPr>
      </w:pPr>
    </w:p>
    <w:p w14:paraId="34E56B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Autocorr(Word16 x[], Word16 p, Word16 r_h[], Word16 r_l[])</w:t>
      </w:r>
    </w:p>
    <w:p w14:paraId="6049D3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B44C6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 norm;</w:t>
      </w:r>
    </w:p>
    <w:p w14:paraId="68726D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y[L_window];</w:t>
      </w:r>
    </w:p>
    <w:p w14:paraId="08CE96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sum;</w:t>
      </w:r>
    </w:p>
    <w:p w14:paraId="786A62CA" w14:textId="77777777" w:rsidR="00A830F8" w:rsidRPr="00CA2983" w:rsidRDefault="00A830F8">
      <w:pPr>
        <w:pStyle w:val="LD10"/>
        <w:rPr>
          <w:rFonts w:ascii="Times New Roman" w:hAnsi="Times New Roman" w:cs="Times New Roman"/>
        </w:rPr>
      </w:pPr>
    </w:p>
    <w:p w14:paraId="245CE1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extern Flag Overflow;</w:t>
      </w:r>
    </w:p>
    <w:p w14:paraId="1A4DAB6B" w14:textId="77777777" w:rsidR="00A830F8" w:rsidRPr="00CA2983" w:rsidRDefault="00A830F8">
      <w:pPr>
        <w:pStyle w:val="LD10"/>
        <w:rPr>
          <w:rFonts w:ascii="Times New Roman" w:hAnsi="Times New Roman" w:cs="Times New Roman"/>
        </w:rPr>
      </w:pPr>
    </w:p>
    <w:p w14:paraId="30B5D6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Windowing of signal */</w:t>
      </w:r>
    </w:p>
    <w:p w14:paraId="4AF1DF69" w14:textId="77777777" w:rsidR="00A830F8" w:rsidRPr="00CA2983" w:rsidRDefault="00A830F8">
      <w:pPr>
        <w:pStyle w:val="LD10"/>
        <w:rPr>
          <w:rFonts w:ascii="Times New Roman" w:hAnsi="Times New Roman" w:cs="Times New Roman"/>
        </w:rPr>
      </w:pPr>
    </w:p>
    <w:p w14:paraId="3C1497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i&lt;L_window; i++)</w:t>
      </w:r>
    </w:p>
    <w:p w14:paraId="7D12AF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mult_r(x[i], window[i]);</w:t>
      </w:r>
    </w:p>
    <w:p w14:paraId="50D6825F" w14:textId="77777777" w:rsidR="00A830F8" w:rsidRPr="00CA2983" w:rsidRDefault="00A830F8">
      <w:pPr>
        <w:pStyle w:val="LD10"/>
        <w:rPr>
          <w:rFonts w:ascii="Times New Roman" w:hAnsi="Times New Roman" w:cs="Times New Roman"/>
        </w:rPr>
      </w:pPr>
    </w:p>
    <w:p w14:paraId="505465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r[0] and test for overflow */</w:t>
      </w:r>
    </w:p>
    <w:p w14:paraId="50CBB9A3" w14:textId="77777777" w:rsidR="00A830F8" w:rsidRPr="00CA2983" w:rsidRDefault="00A830F8">
      <w:pPr>
        <w:pStyle w:val="LD10"/>
        <w:rPr>
          <w:rFonts w:ascii="Times New Roman" w:hAnsi="Times New Roman" w:cs="Times New Roman"/>
        </w:rPr>
      </w:pPr>
    </w:p>
    <w:p w14:paraId="329D8E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do {</w:t>
      </w:r>
    </w:p>
    <w:p w14:paraId="617016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0;</w:t>
      </w:r>
    </w:p>
    <w:p w14:paraId="242D0A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Avoid case of all zeros */</w:t>
      </w:r>
    </w:p>
    <w:p w14:paraId="6F0AA9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i&lt;L_window; i++)</w:t>
      </w:r>
    </w:p>
    <w:p w14:paraId="071F2C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L_mac0(sum, y[i], y[i]);</w:t>
      </w:r>
    </w:p>
    <w:p w14:paraId="520A6106" w14:textId="77777777" w:rsidR="00A830F8" w:rsidRPr="00CA2983" w:rsidRDefault="00A830F8">
      <w:pPr>
        <w:pStyle w:val="LD10"/>
        <w:rPr>
          <w:rFonts w:ascii="Times New Roman" w:hAnsi="Times New Roman" w:cs="Times New Roman"/>
        </w:rPr>
      </w:pPr>
    </w:p>
    <w:p w14:paraId="73390B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If overflow divide y[] by 4 */</w:t>
      </w:r>
    </w:p>
    <w:p w14:paraId="6E7A4187" w14:textId="77777777" w:rsidR="00A830F8" w:rsidRPr="00CA2983" w:rsidRDefault="00A830F8">
      <w:pPr>
        <w:pStyle w:val="LD10"/>
        <w:rPr>
          <w:rFonts w:ascii="Times New Roman" w:hAnsi="Times New Roman" w:cs="Times New Roman"/>
        </w:rPr>
      </w:pPr>
    </w:p>
    <w:p w14:paraId="6330BB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if(Overflow != 0)</w:t>
      </w:r>
    </w:p>
    <w:p w14:paraId="5FA06B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8538A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i&lt;L_window; i++)</w:t>
      </w:r>
    </w:p>
    <w:p w14:paraId="27FF09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shr(y[i], (Word16)2);</w:t>
      </w:r>
    </w:p>
    <w:p w14:paraId="7E22D3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909F241" w14:textId="77777777" w:rsidR="00A830F8" w:rsidRPr="00CA2983" w:rsidRDefault="00A830F8">
      <w:pPr>
        <w:pStyle w:val="LD10"/>
        <w:rPr>
          <w:rFonts w:ascii="Times New Roman" w:hAnsi="Times New Roman" w:cs="Times New Roman"/>
        </w:rPr>
      </w:pPr>
    </w:p>
    <w:p w14:paraId="2D9F5E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}while(Overflow != 0);</w:t>
      </w:r>
    </w:p>
    <w:p w14:paraId="56004C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648FE7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Normalization of r[0] */</w:t>
      </w:r>
    </w:p>
    <w:p w14:paraId="7FB804C7" w14:textId="77777777" w:rsidR="00A830F8" w:rsidRPr="00CA2983" w:rsidRDefault="00A830F8">
      <w:pPr>
        <w:pStyle w:val="LD10"/>
        <w:rPr>
          <w:rFonts w:ascii="Times New Roman" w:hAnsi="Times New Roman" w:cs="Times New Roman"/>
        </w:rPr>
      </w:pPr>
    </w:p>
    <w:p w14:paraId="519C4F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norm = norm_l(sum);</w:t>
      </w:r>
    </w:p>
    <w:p w14:paraId="7496B8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L_shl(sum, norm);</w:t>
      </w:r>
    </w:p>
    <w:p w14:paraId="553F84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L_shr(sum, (Word16)1);</w:t>
      </w:r>
      <w:r w:rsidRPr="00CA2983">
        <w:rPr>
          <w:rFonts w:ascii="Times New Roman" w:hAnsi="Times New Roman" w:cs="Times New Roman"/>
        </w:rPr>
        <w:tab/>
      </w:r>
      <w:r w:rsidRPr="00CA2983">
        <w:rPr>
          <w:rFonts w:ascii="Times New Roman" w:hAnsi="Times New Roman" w:cs="Times New Roman"/>
        </w:rPr>
        <w:tab/>
        <w:t>/* For special double format */</w:t>
      </w:r>
    </w:p>
    <w:p w14:paraId="00D595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L_extract(sum, &amp;r_h[0], &amp;r_l[0]);</w:t>
      </w:r>
    </w:p>
    <w:p w14:paraId="1CDA9C22" w14:textId="77777777" w:rsidR="00A830F8" w:rsidRPr="00CA2983" w:rsidRDefault="00A830F8">
      <w:pPr>
        <w:pStyle w:val="LD10"/>
        <w:rPr>
          <w:rFonts w:ascii="Times New Roman" w:hAnsi="Times New Roman" w:cs="Times New Roman"/>
        </w:rPr>
      </w:pPr>
    </w:p>
    <w:p w14:paraId="09A478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r[1] to r[p] */</w:t>
      </w:r>
    </w:p>
    <w:p w14:paraId="05BE1B62" w14:textId="77777777" w:rsidR="00A830F8" w:rsidRPr="00CA2983" w:rsidRDefault="00A830F8">
      <w:pPr>
        <w:pStyle w:val="LD10"/>
        <w:rPr>
          <w:rFonts w:ascii="Times New Roman" w:hAnsi="Times New Roman" w:cs="Times New Roman"/>
        </w:rPr>
      </w:pPr>
    </w:p>
    <w:p w14:paraId="692D2C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1; i &lt;= p; i++)</w:t>
      </w:r>
    </w:p>
    <w:p w14:paraId="052213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5E4D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0;</w:t>
      </w:r>
    </w:p>
    <w:p w14:paraId="47BDF0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for(j=0; j&lt;L_window-i; j++)</w:t>
      </w:r>
    </w:p>
    <w:p w14:paraId="5CB367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L_mac0(sum, y[j], y[j+i]);</w:t>
      </w:r>
    </w:p>
    <w:p w14:paraId="698EF253" w14:textId="77777777" w:rsidR="00A830F8" w:rsidRPr="00CA2983" w:rsidRDefault="00A830F8">
      <w:pPr>
        <w:pStyle w:val="LD10"/>
        <w:rPr>
          <w:rFonts w:ascii="Times New Roman" w:hAnsi="Times New Roman" w:cs="Times New Roman"/>
        </w:rPr>
      </w:pPr>
    </w:p>
    <w:p w14:paraId="2BF355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L_shr(sum, (Word16)1);</w:t>
      </w:r>
      <w:r w:rsidRPr="00CA2983">
        <w:rPr>
          <w:rFonts w:ascii="Times New Roman" w:hAnsi="Times New Roman" w:cs="Times New Roman"/>
        </w:rPr>
        <w:tab/>
      </w:r>
      <w:r w:rsidRPr="00CA2983">
        <w:rPr>
          <w:rFonts w:ascii="Times New Roman" w:hAnsi="Times New Roman" w:cs="Times New Roman"/>
        </w:rPr>
        <w:tab/>
        <w:t>/* Special double format */</w:t>
      </w:r>
    </w:p>
    <w:p w14:paraId="31348E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sum = L_shl(sum, norm);</w:t>
      </w:r>
    </w:p>
    <w:p w14:paraId="484645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L_extract(sum, &amp;r_h[i], &amp;r_l[i]);</w:t>
      </w:r>
    </w:p>
    <w:p w14:paraId="4AEF9B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52A0D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194A03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77F820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1ABD16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78D6995" w14:textId="7F7A113A"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Az_Lsp</w:t>
      </w:r>
      <w:r w:rsidRPr="00CA2983">
        <w:rPr>
          <w:rFonts w:ascii="Times New Roman" w:hAnsi="Times New Roman" w:cs="Times New Roman"/>
        </w:rPr>
        <w:fldChar w:fldCharType="begin"/>
      </w:r>
      <w:r w:rsidRPr="00CA2983">
        <w:rPr>
          <w:rFonts w:ascii="Times New Roman" w:hAnsi="Times New Roman" w:cs="Times New Roman"/>
        </w:rPr>
        <w:instrText>xe "Az_Lsp</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47185B1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C6A4EC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LSPs  in the cosine domain</w:t>
      </w:r>
    </w:p>
    <w:p w14:paraId="655DEE1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from the LPC coefficients  (order=10)</w:t>
      </w:r>
    </w:p>
    <w:p w14:paraId="5F836CC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FF0DD4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66564C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AD7EF6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Az_Lsp(buffer_in1,buffer_out,buffer_in2)</w:t>
      </w:r>
    </w:p>
    <w:p w14:paraId="2908E6D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(Routine_Name(input1,output1,input2))</w:t>
      </w:r>
    </w:p>
    <w:p w14:paraId="558D83F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10BEF0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1DE7D2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F74C45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Predictor coefficients</w:t>
      </w:r>
    </w:p>
    <w:p w14:paraId="7D9D49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160B0C5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0E55CF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Previous LSP values</w:t>
      </w:r>
    </w:p>
    <w:p w14:paraId="3A2C572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case not 10 roots are found)</w:t>
      </w:r>
    </w:p>
    <w:p w14:paraId="521780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6AA1F8B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2CF702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B0E62A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1EC973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Line spectral pairs in the </w:t>
      </w:r>
    </w:p>
    <w:p w14:paraId="6C72B37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cosine domain</w:t>
      </w:r>
    </w:p>
    <w:p w14:paraId="075B877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5D68C9A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80CFB5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511F84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D6E182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3A07224" w14:textId="77777777" w:rsidR="00A830F8" w:rsidRPr="00CA2983" w:rsidRDefault="00A830F8">
      <w:pPr>
        <w:pStyle w:val="LD10"/>
        <w:keepNext w:val="0"/>
        <w:rPr>
          <w:rFonts w:ascii="Times New Roman" w:hAnsi="Times New Roman" w:cs="Times New Roman"/>
        </w:rPr>
      </w:pPr>
    </w:p>
    <w:p w14:paraId="1D47CC3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Az_Lsp(Word16 a[], Word16 lsp[], Word16 old_lsp[])</w:t>
      </w:r>
    </w:p>
    <w:p w14:paraId="6671F42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CAF7EE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i, j, nf, ip;</w:t>
      </w:r>
    </w:p>
    <w:p w14:paraId="33A3AFB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xlow, ylow, xhigh, yhigh, xmid, ymid, xint;</w:t>
      </w:r>
    </w:p>
    <w:p w14:paraId="2998025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x, y, sign, exp;</w:t>
      </w:r>
    </w:p>
    <w:p w14:paraId="479F037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*coef;</w:t>
      </w:r>
    </w:p>
    <w:p w14:paraId="3A55FFF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f1[pp/2+1], f2[pp/2+1];</w:t>
      </w:r>
    </w:p>
    <w:p w14:paraId="1048B47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t0;</w:t>
      </w:r>
    </w:p>
    <w:p w14:paraId="504012FE" w14:textId="77777777" w:rsidR="00A830F8" w:rsidRPr="00CA2983" w:rsidRDefault="00A830F8">
      <w:pPr>
        <w:pStyle w:val="LD10"/>
        <w:keepNext w:val="0"/>
        <w:rPr>
          <w:rFonts w:ascii="Times New Roman" w:hAnsi="Times New Roman" w:cs="Times New Roman"/>
        </w:rPr>
      </w:pPr>
    </w:p>
    <w:p w14:paraId="45258B5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C5F66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find the sum and diff. pol. F1(z) and F2(z)                *</w:t>
      </w:r>
    </w:p>
    <w:p w14:paraId="02DD5AC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F1(z) &lt;--- F1(z)/(1+z**-1) &amp; F2(z) &lt;--- F2(z)/(1-z**-1)  *</w:t>
      </w:r>
    </w:p>
    <w:p w14:paraId="00EF47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768491C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f1[0] = 1.0;                                                *</w:t>
      </w:r>
    </w:p>
    <w:p w14:paraId="56D8DBD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f2[0] = 1.0;                                                *</w:t>
      </w:r>
    </w:p>
    <w:p w14:paraId="5876DDC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w:t>
      </w:r>
    </w:p>
    <w:p w14:paraId="63274C9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for (i = 0; i&lt; nc; i++)                                     *</w:t>
      </w:r>
    </w:p>
    <w:p w14:paraId="75B1741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                                                           *</w:t>
      </w:r>
    </w:p>
    <w:p w14:paraId="33BFD4F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f1[i+1] = a[i+1] + a[pp-i] - f1[i] ;                       *</w:t>
      </w:r>
    </w:p>
    <w:p w14:paraId="615A31E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f2[i+1] = a[i+1] - a[pp-i] + f2[i] ;                       *</w:t>
      </w:r>
    </w:p>
    <w:p w14:paraId="5C38E51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                                                           *</w:t>
      </w:r>
    </w:p>
    <w:p w14:paraId="0DB8DD4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80E8CD2" w14:textId="77777777" w:rsidR="00A830F8" w:rsidRPr="00CA2983" w:rsidRDefault="00A830F8">
      <w:pPr>
        <w:pStyle w:val="LD10"/>
        <w:keepNext w:val="0"/>
        <w:rPr>
          <w:rFonts w:ascii="Times New Roman" w:hAnsi="Times New Roman" w:cs="Times New Roman"/>
        </w:rPr>
      </w:pPr>
    </w:p>
    <w:p w14:paraId="313D107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f1[0] = 2048;</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f1[0] = 1.0 is in Q11 */</w:t>
      </w:r>
    </w:p>
    <w:p w14:paraId="0EAD2CE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f2[0] = 2048;</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f2[0] = 1.0 is in Q11 */</w:t>
      </w:r>
    </w:p>
    <w:p w14:paraId="249F55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0F8FD9F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for (i = 0; i&lt; nc; i++)</w:t>
      </w:r>
    </w:p>
    <w:p w14:paraId="1CA9188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E1E66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Load_sh(a[i+1], (Word16)15);</w:t>
      </w:r>
      <w:r w:rsidRPr="00CA2983">
        <w:rPr>
          <w:rFonts w:ascii="Times New Roman" w:hAnsi="Times New Roman" w:cs="Times New Roman"/>
        </w:rPr>
        <w:tab/>
        <w:t>/* a[i+1]  in Q27 */</w:t>
      </w:r>
    </w:p>
    <w:p w14:paraId="0F531C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add_sh(t0, a[pp-i], (Word16)15);</w:t>
      </w:r>
      <w:r w:rsidRPr="00CA2983">
        <w:rPr>
          <w:rFonts w:ascii="Times New Roman" w:hAnsi="Times New Roman" w:cs="Times New Roman"/>
        </w:rPr>
        <w:tab/>
        <w:t>/* +a[pp-i] in Q27 */</w:t>
      </w:r>
    </w:p>
    <w:p w14:paraId="0271A79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sub_sh16(t0, f1[i]);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-f1[i]  in Q27 */</w:t>
      </w:r>
    </w:p>
    <w:p w14:paraId="5D36273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f1[i+1] = extract_h(t0);</w:t>
      </w:r>
      <w:r w:rsidRPr="00CA2983">
        <w:rPr>
          <w:rFonts w:ascii="Times New Roman" w:hAnsi="Times New Roman" w:cs="Times New Roman"/>
        </w:rPr>
        <w:tab/>
      </w:r>
      <w:r w:rsidRPr="00CA2983">
        <w:rPr>
          <w:rFonts w:ascii="Times New Roman" w:hAnsi="Times New Roman" w:cs="Times New Roman"/>
        </w:rPr>
        <w:tab/>
        <w:t>/* f1[i+1] = a[i+1] + a[pp-i] - f1[i] */</w:t>
      </w:r>
    </w:p>
    <w:p w14:paraId="018C268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result in Q11  */</w:t>
      </w:r>
    </w:p>
    <w:p w14:paraId="78AEF1F0" w14:textId="77777777" w:rsidR="00A830F8" w:rsidRPr="00CA2983" w:rsidRDefault="00A830F8">
      <w:pPr>
        <w:pStyle w:val="LD10"/>
        <w:keepNext w:val="0"/>
        <w:rPr>
          <w:rFonts w:ascii="Times New Roman" w:hAnsi="Times New Roman" w:cs="Times New Roman"/>
        </w:rPr>
      </w:pPr>
    </w:p>
    <w:p w14:paraId="6A848FC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Load_sh(a[i+1], (Word16)15);</w:t>
      </w:r>
      <w:r w:rsidRPr="00CA2983">
        <w:rPr>
          <w:rFonts w:ascii="Times New Roman" w:hAnsi="Times New Roman" w:cs="Times New Roman"/>
        </w:rPr>
        <w:tab/>
        <w:t>/* a[i+1]  in Q27   */</w:t>
      </w:r>
    </w:p>
    <w:p w14:paraId="7A8CB9F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sub_sh(t0, a[pp-i], (Word16)15);</w:t>
      </w:r>
      <w:r w:rsidRPr="00CA2983">
        <w:rPr>
          <w:rFonts w:ascii="Times New Roman" w:hAnsi="Times New Roman" w:cs="Times New Roman"/>
        </w:rPr>
        <w:tab/>
        <w:t>/* -a[pp-i] in Q27 */</w:t>
      </w:r>
    </w:p>
    <w:p w14:paraId="03C6BE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add_sh16(t0, f2[i]);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+f2[i] in Q27  */</w:t>
      </w:r>
    </w:p>
    <w:p w14:paraId="7A8FAD6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f2[i+1] = extract_h(t0);</w:t>
      </w:r>
      <w:r w:rsidRPr="00CA2983">
        <w:rPr>
          <w:rFonts w:ascii="Times New Roman" w:hAnsi="Times New Roman" w:cs="Times New Roman"/>
        </w:rPr>
        <w:tab/>
      </w:r>
      <w:r w:rsidRPr="00CA2983">
        <w:rPr>
          <w:rFonts w:ascii="Times New Roman" w:hAnsi="Times New Roman" w:cs="Times New Roman"/>
        </w:rPr>
        <w:tab/>
        <w:t>/* f2[i+1] = a[i+1] - a[pp-i] + f2[i] */</w:t>
      </w:r>
    </w:p>
    <w:p w14:paraId="74FD0F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result in Q11  */</w:t>
      </w:r>
    </w:p>
    <w:p w14:paraId="2B5615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08B8FCE" w14:textId="77777777" w:rsidR="00A830F8" w:rsidRPr="00CA2983" w:rsidRDefault="00A830F8">
      <w:pPr>
        <w:pStyle w:val="LD10"/>
        <w:keepNext w:val="0"/>
        <w:rPr>
          <w:rFonts w:ascii="Times New Roman" w:hAnsi="Times New Roman" w:cs="Times New Roman"/>
        </w:rPr>
      </w:pPr>
    </w:p>
    <w:p w14:paraId="25189D8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C5F95F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find the LSPs using the Chebichev pol. evaluation           *</w:t>
      </w:r>
    </w:p>
    <w:p w14:paraId="3A08E35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20787A9" w14:textId="77777777" w:rsidR="00A830F8" w:rsidRPr="00CA2983" w:rsidRDefault="00A830F8">
      <w:pPr>
        <w:pStyle w:val="LD10"/>
        <w:keepNext w:val="0"/>
        <w:rPr>
          <w:rFonts w:ascii="Times New Roman" w:hAnsi="Times New Roman" w:cs="Times New Roman"/>
        </w:rPr>
      </w:pPr>
    </w:p>
    <w:p w14:paraId="75EC113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nf=0;          /* number of found frequencies */</w:t>
      </w:r>
    </w:p>
    <w:p w14:paraId="7C5C8AD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ip=0;          /* indicator for f1 or f2      */</w:t>
      </w:r>
    </w:p>
    <w:p w14:paraId="054795F4" w14:textId="77777777" w:rsidR="00A830F8" w:rsidRPr="00CA2983" w:rsidRDefault="00A830F8">
      <w:pPr>
        <w:pStyle w:val="LD10"/>
        <w:keepNext w:val="0"/>
        <w:rPr>
          <w:rFonts w:ascii="Times New Roman" w:hAnsi="Times New Roman" w:cs="Times New Roman"/>
        </w:rPr>
      </w:pPr>
    </w:p>
    <w:p w14:paraId="265073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coef = f1;</w:t>
      </w:r>
    </w:p>
    <w:p w14:paraId="776BE8BD" w14:textId="77777777" w:rsidR="00A830F8" w:rsidRPr="00CA2983" w:rsidRDefault="00A830F8">
      <w:pPr>
        <w:pStyle w:val="LD10"/>
        <w:keepNext w:val="0"/>
        <w:rPr>
          <w:rFonts w:ascii="Times New Roman" w:hAnsi="Times New Roman" w:cs="Times New Roman"/>
        </w:rPr>
      </w:pPr>
    </w:p>
    <w:p w14:paraId="01CC827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xlow = grid[0];</w:t>
      </w:r>
    </w:p>
    <w:p w14:paraId="1DB4CC3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ylow = Chebps(xlow, coef, nc);</w:t>
      </w:r>
    </w:p>
    <w:p w14:paraId="3C0A54E9" w14:textId="77777777" w:rsidR="00A830F8" w:rsidRPr="00CA2983" w:rsidRDefault="00A830F8">
      <w:pPr>
        <w:pStyle w:val="LD10"/>
        <w:keepNext w:val="0"/>
        <w:rPr>
          <w:rFonts w:ascii="Times New Roman" w:hAnsi="Times New Roman" w:cs="Times New Roman"/>
        </w:rPr>
      </w:pPr>
    </w:p>
    <w:p w14:paraId="736848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j = 0;</w:t>
      </w:r>
    </w:p>
    <w:p w14:paraId="02BA2E5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while ( (nf &lt; pp) &amp;&amp; (j &lt; grid_points) )</w:t>
      </w:r>
    </w:p>
    <w:p w14:paraId="3B903FF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7F356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j++;</w:t>
      </w:r>
    </w:p>
    <w:p w14:paraId="3D4A66E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xhigh = xlow;</w:t>
      </w:r>
    </w:p>
    <w:p w14:paraId="6A5BB1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yhigh = ylow;</w:t>
      </w:r>
    </w:p>
    <w:p w14:paraId="5AA2F09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xlow  = grid[j];</w:t>
      </w:r>
    </w:p>
    <w:p w14:paraId="37F5DB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ylow  = Chebps(xlow,coef,nc);</w:t>
      </w:r>
    </w:p>
    <w:p w14:paraId="6DF2B23C" w14:textId="77777777" w:rsidR="00A830F8" w:rsidRPr="00CA2983" w:rsidRDefault="00A830F8">
      <w:pPr>
        <w:pStyle w:val="LD10"/>
        <w:keepNext w:val="0"/>
        <w:rPr>
          <w:rFonts w:ascii="Times New Roman" w:hAnsi="Times New Roman" w:cs="Times New Roman"/>
        </w:rPr>
      </w:pPr>
    </w:p>
    <w:p w14:paraId="12ACA7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 L_mult0(ylow,yhigh) &lt;= (Word32)0)</w:t>
      </w:r>
    </w:p>
    <w:p w14:paraId="04B01A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2E280F6" w14:textId="77777777" w:rsidR="00A830F8" w:rsidRPr="00CA2983" w:rsidRDefault="00A830F8">
      <w:pPr>
        <w:pStyle w:val="LD10"/>
        <w:keepNext w:val="0"/>
        <w:rPr>
          <w:rFonts w:ascii="Times New Roman" w:hAnsi="Times New Roman" w:cs="Times New Roman"/>
        </w:rPr>
      </w:pPr>
    </w:p>
    <w:p w14:paraId="767A4D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divide 4 times the interval */</w:t>
      </w:r>
    </w:p>
    <w:p w14:paraId="4CEC183D" w14:textId="77777777" w:rsidR="00A830F8" w:rsidRPr="00CA2983" w:rsidRDefault="00A830F8">
      <w:pPr>
        <w:pStyle w:val="LD10"/>
        <w:keepNext w:val="0"/>
        <w:rPr>
          <w:rFonts w:ascii="Times New Roman" w:hAnsi="Times New Roman" w:cs="Times New Roman"/>
        </w:rPr>
      </w:pPr>
    </w:p>
    <w:p w14:paraId="186AAE8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4; i++)</w:t>
      </w:r>
    </w:p>
    <w:p w14:paraId="4FB57C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07A15D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Load_sh(xlow, (Word16)15);</w:t>
      </w:r>
      <w:r w:rsidRPr="00CA2983">
        <w:rPr>
          <w:rFonts w:ascii="Times New Roman" w:hAnsi="Times New Roman" w:cs="Times New Roman"/>
        </w:rPr>
        <w:tab/>
        <w:t>/* xmid = 0.5*(xlow + xhigh) */</w:t>
      </w:r>
    </w:p>
    <w:p w14:paraId="66A3755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add_sh(t0, xhigh, (Word16)15);</w:t>
      </w:r>
    </w:p>
    <w:p w14:paraId="27D8C3C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xmid = extract_h(t0);</w:t>
      </w:r>
    </w:p>
    <w:p w14:paraId="41DC5BD3" w14:textId="77777777" w:rsidR="00A830F8" w:rsidRPr="00CA2983" w:rsidRDefault="00A830F8">
      <w:pPr>
        <w:pStyle w:val="LD10"/>
        <w:keepNext w:val="0"/>
        <w:rPr>
          <w:rFonts w:ascii="Times New Roman" w:hAnsi="Times New Roman" w:cs="Times New Roman"/>
        </w:rPr>
      </w:pPr>
    </w:p>
    <w:p w14:paraId="3DBB8B0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ymid = Chebps(xmid,coef,nc);</w:t>
      </w:r>
    </w:p>
    <w:p w14:paraId="5ED0D85E" w14:textId="77777777" w:rsidR="00A830F8" w:rsidRPr="00CA2983" w:rsidRDefault="00A830F8">
      <w:pPr>
        <w:pStyle w:val="LD10"/>
        <w:keepNext w:val="0"/>
        <w:rPr>
          <w:rFonts w:ascii="Times New Roman" w:hAnsi="Times New Roman" w:cs="Times New Roman"/>
        </w:rPr>
      </w:pPr>
    </w:p>
    <w:p w14:paraId="0D0965A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 L_mult0(ylow,ymid) &lt;= (Word32)0)</w:t>
      </w:r>
    </w:p>
    <w:p w14:paraId="3C8E0A9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03928E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yhigh = ymid;</w:t>
      </w:r>
    </w:p>
    <w:p w14:paraId="1BE3354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xhigh = xmid;</w:t>
      </w:r>
    </w:p>
    <w:p w14:paraId="767EEAC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E02EC2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w:t>
      </w:r>
    </w:p>
    <w:p w14:paraId="51297B3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F69B77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ylow = ymid;</w:t>
      </w:r>
    </w:p>
    <w:p w14:paraId="55B1189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xlow = xmid;</w:t>
      </w:r>
    </w:p>
    <w:p w14:paraId="06084A9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72178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A2B53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5B29B4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w:t>
      </w:r>
    </w:p>
    <w:p w14:paraId="6A0E02D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Linear interpolation                                        *</w:t>
      </w:r>
    </w:p>
    <w:p w14:paraId="3690EFA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xint = xlow - ylow*(xhigh-xlow)/(yhigh-ylow);            *</w:t>
      </w:r>
    </w:p>
    <w:p w14:paraId="71463D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EA3A03C" w14:textId="77777777" w:rsidR="00A830F8" w:rsidRPr="00CA2983" w:rsidRDefault="00A830F8">
      <w:pPr>
        <w:pStyle w:val="LD10"/>
        <w:keepNext w:val="0"/>
        <w:rPr>
          <w:rFonts w:ascii="Times New Roman" w:hAnsi="Times New Roman" w:cs="Times New Roman"/>
        </w:rPr>
      </w:pPr>
    </w:p>
    <w:p w14:paraId="5646ECD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   = sub(xhigh, xlow);</w:t>
      </w:r>
    </w:p>
    <w:p w14:paraId="79F90C8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   = sub(yhigh, ylow);</w:t>
      </w:r>
    </w:p>
    <w:p w14:paraId="6261C299" w14:textId="77777777" w:rsidR="00A830F8" w:rsidRPr="00CA2983" w:rsidRDefault="00A830F8">
      <w:pPr>
        <w:pStyle w:val="LD10"/>
        <w:keepNext w:val="0"/>
        <w:rPr>
          <w:rFonts w:ascii="Times New Roman" w:hAnsi="Times New Roman" w:cs="Times New Roman"/>
        </w:rPr>
      </w:pPr>
    </w:p>
    <w:p w14:paraId="5B734CA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if(y == 0)</w:t>
      </w:r>
    </w:p>
    <w:p w14:paraId="7150CA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375B2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xint = xlow;</w:t>
      </w:r>
    </w:p>
    <w:p w14:paraId="1544E13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E803D1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w:t>
      </w:r>
    </w:p>
    <w:p w14:paraId="68B473D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6DCD132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sign= y;</w:t>
      </w:r>
    </w:p>
    <w:p w14:paraId="6F65091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   = abs_s(y);</w:t>
      </w:r>
    </w:p>
    <w:p w14:paraId="121AF2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norm_s(y);</w:t>
      </w:r>
    </w:p>
    <w:p w14:paraId="2EC2D5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   = shl(y, exp);</w:t>
      </w:r>
    </w:p>
    <w:p w14:paraId="0391C1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   = div_s( (Word16)16383, y);</w:t>
      </w:r>
    </w:p>
    <w:p w14:paraId="09C2517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L_mult0( x, y);</w:t>
      </w:r>
    </w:p>
    <w:p w14:paraId="7EBB377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L_shr(t0, sub((Word16)19,exp) );</w:t>
      </w:r>
    </w:p>
    <w:p w14:paraId="6F4B9AC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    = extract_l(t0);</w:t>
      </w:r>
      <w:r w:rsidRPr="00CA2983">
        <w:rPr>
          <w:rFonts w:ascii="Times New Roman" w:hAnsi="Times New Roman" w:cs="Times New Roman"/>
        </w:rPr>
        <w:tab/>
      </w:r>
      <w:r w:rsidRPr="00CA2983">
        <w:rPr>
          <w:rFonts w:ascii="Times New Roman" w:hAnsi="Times New Roman" w:cs="Times New Roman"/>
        </w:rPr>
        <w:tab/>
        <w:t>/* y= (xhigh-xlow)/(yhigh-ylow) in Q10 */</w:t>
      </w:r>
    </w:p>
    <w:p w14:paraId="427DE0AB" w14:textId="77777777" w:rsidR="00A830F8" w:rsidRPr="00CA2983" w:rsidRDefault="00A830F8">
      <w:pPr>
        <w:pStyle w:val="LD10"/>
        <w:keepNext w:val="0"/>
        <w:rPr>
          <w:rFonts w:ascii="Times New Roman" w:hAnsi="Times New Roman" w:cs="Times New Roman"/>
        </w:rPr>
      </w:pPr>
    </w:p>
    <w:p w14:paraId="7220DD4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if(sign &lt; 0) y = negate(y);</w:t>
      </w:r>
    </w:p>
    <w:p w14:paraId="71D4FE59" w14:textId="77777777" w:rsidR="00A830F8" w:rsidRPr="00CA2983" w:rsidRDefault="00A830F8">
      <w:pPr>
        <w:pStyle w:val="LD10"/>
        <w:keepNext w:val="0"/>
        <w:rPr>
          <w:rFonts w:ascii="Times New Roman" w:hAnsi="Times New Roman" w:cs="Times New Roman"/>
        </w:rPr>
      </w:pPr>
    </w:p>
    <w:p w14:paraId="132E80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Load_sh(xlow, (Word16)10);</w:t>
      </w:r>
      <w:r w:rsidRPr="00CA2983">
        <w:rPr>
          <w:rFonts w:ascii="Times New Roman" w:hAnsi="Times New Roman" w:cs="Times New Roman"/>
        </w:rPr>
        <w:tab/>
        <w:t>/* xint = xlow - ylow*y */</w:t>
      </w:r>
    </w:p>
    <w:p w14:paraId="79FF362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L_msu0(t0, ylow, y);</w:t>
      </w:r>
    </w:p>
    <w:p w14:paraId="4ECCF26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xint = store_hi(t0, (Word16)6);</w:t>
      </w:r>
    </w:p>
    <w:p w14:paraId="277CF014" w14:textId="77777777" w:rsidR="00A830F8" w:rsidRPr="00CA2983" w:rsidRDefault="00A830F8">
      <w:pPr>
        <w:pStyle w:val="LD10"/>
        <w:keepNext w:val="0"/>
        <w:rPr>
          <w:rFonts w:ascii="Times New Roman" w:hAnsi="Times New Roman" w:cs="Times New Roman"/>
        </w:rPr>
      </w:pPr>
    </w:p>
    <w:p w14:paraId="7F12F6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1590E22B" w14:textId="77777777" w:rsidR="00A830F8" w:rsidRPr="00CA2983" w:rsidRDefault="00A830F8">
      <w:pPr>
        <w:pStyle w:val="LD10"/>
        <w:keepNext w:val="0"/>
        <w:rPr>
          <w:rFonts w:ascii="Times New Roman" w:hAnsi="Times New Roman" w:cs="Times New Roman"/>
        </w:rPr>
      </w:pPr>
    </w:p>
    <w:p w14:paraId="72414AE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lsp[nf] = xint;</w:t>
      </w:r>
    </w:p>
    <w:p w14:paraId="4DE49F5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xlow    = xint;</w:t>
      </w:r>
    </w:p>
    <w:p w14:paraId="56C0E73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nf++;</w:t>
      </w:r>
    </w:p>
    <w:p w14:paraId="41737F20" w14:textId="77777777" w:rsidR="00A830F8" w:rsidRPr="00CA2983" w:rsidRDefault="00A830F8">
      <w:pPr>
        <w:pStyle w:val="LD10"/>
        <w:keepNext w:val="0"/>
        <w:rPr>
          <w:rFonts w:ascii="Times New Roman" w:hAnsi="Times New Roman" w:cs="Times New Roman"/>
        </w:rPr>
      </w:pPr>
    </w:p>
    <w:p w14:paraId="06E0CD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if(ip == 0)</w:t>
      </w:r>
    </w:p>
    <w:p w14:paraId="793506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2421A1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ip = 1;</w:t>
      </w:r>
    </w:p>
    <w:p w14:paraId="3CEFCB6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coef = f2;</w:t>
      </w:r>
    </w:p>
    <w:p w14:paraId="565A3F1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F32AFE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else</w:t>
      </w:r>
    </w:p>
    <w:p w14:paraId="36929E9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1D9C0E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ip = 0;</w:t>
      </w:r>
    </w:p>
    <w:p w14:paraId="09C9EF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coef = f1;</w:t>
      </w:r>
    </w:p>
    <w:p w14:paraId="22E59C9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DB5544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ylow = Chebps(xlow,coef,nc);</w:t>
      </w:r>
    </w:p>
    <w:p w14:paraId="106DFDB6" w14:textId="77777777" w:rsidR="00A830F8" w:rsidRPr="00CA2983" w:rsidRDefault="00A830F8">
      <w:pPr>
        <w:pStyle w:val="LD10"/>
        <w:keepNext w:val="0"/>
        <w:rPr>
          <w:rFonts w:ascii="Times New Roman" w:hAnsi="Times New Roman" w:cs="Times New Roman"/>
        </w:rPr>
      </w:pPr>
    </w:p>
    <w:p w14:paraId="66AAD62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2E688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10A045F" w14:textId="77777777" w:rsidR="00A830F8" w:rsidRPr="00CA2983" w:rsidRDefault="00A830F8">
      <w:pPr>
        <w:pStyle w:val="LD10"/>
        <w:keepNext w:val="0"/>
        <w:rPr>
          <w:rFonts w:ascii="Times New Roman" w:hAnsi="Times New Roman" w:cs="Times New Roman"/>
        </w:rPr>
      </w:pPr>
    </w:p>
    <w:p w14:paraId="185666E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Check if pp roots found */</w:t>
      </w:r>
    </w:p>
    <w:p w14:paraId="45B6CD8A" w14:textId="77777777" w:rsidR="00A830F8" w:rsidRPr="00CA2983" w:rsidRDefault="00A830F8">
      <w:pPr>
        <w:pStyle w:val="LD10"/>
        <w:keepNext w:val="0"/>
        <w:rPr>
          <w:rFonts w:ascii="Times New Roman" w:hAnsi="Times New Roman" w:cs="Times New Roman"/>
        </w:rPr>
      </w:pPr>
    </w:p>
    <w:p w14:paraId="10F7F94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sub(nf, pp) &lt; 0)</w:t>
      </w:r>
    </w:p>
    <w:p w14:paraId="14220F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79B78AA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for(i=0; i&lt;pp; i++)</w:t>
      </w:r>
    </w:p>
    <w:p w14:paraId="114E839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lsp[i] = old_lsp[i];</w:t>
      </w:r>
    </w:p>
    <w:p w14:paraId="0C1AA2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printf("\n !!Not 10 roots found in Az_Lsp()!!!n");</w:t>
      </w:r>
    </w:p>
    <w:p w14:paraId="74C7AC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2B1F8A8C" w14:textId="77777777" w:rsidR="00A830F8" w:rsidRPr="00CA2983" w:rsidRDefault="00A830F8">
      <w:pPr>
        <w:pStyle w:val="LD10"/>
        <w:keepNext w:val="0"/>
        <w:rPr>
          <w:rFonts w:ascii="Times New Roman" w:hAnsi="Times New Roman" w:cs="Times New Roman"/>
        </w:rPr>
      </w:pPr>
    </w:p>
    <w:p w14:paraId="7412D6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11A9BB1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77B0E3D" w14:textId="77777777" w:rsidR="00A830F8" w:rsidRPr="00CA2983" w:rsidRDefault="00A830F8">
      <w:pPr>
        <w:pStyle w:val="LD10"/>
        <w:keepNext w:val="0"/>
        <w:rPr>
          <w:rFonts w:ascii="Times New Roman" w:hAnsi="Times New Roman" w:cs="Times New Roman"/>
        </w:rPr>
      </w:pPr>
    </w:p>
    <w:p w14:paraId="06DE0C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F8FC2B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92E79EB" w14:textId="08F3C8EC"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Back_Fil</w:t>
      </w:r>
      <w:r w:rsidRPr="00CA2983">
        <w:rPr>
          <w:rFonts w:ascii="Times New Roman" w:hAnsi="Times New Roman" w:cs="Times New Roman"/>
        </w:rPr>
        <w:fldChar w:fldCharType="begin"/>
      </w:r>
      <w:r w:rsidRPr="00CA2983">
        <w:rPr>
          <w:rFonts w:ascii="Times New Roman" w:hAnsi="Times New Roman" w:cs="Times New Roman"/>
        </w:rPr>
        <w:instrText>xe "Back_Fil</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2707FB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839AA6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Perform the Backward filtering of input vector</w:t>
      </w:r>
    </w:p>
    <w:p w14:paraId="574C137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buffer_in1 with buffer_in2 and write the result </w:t>
      </w:r>
    </w:p>
    <w:p w14:paraId="1C932CB9" w14:textId="77777777" w:rsidR="00A830F8" w:rsidRPr="00CA2983" w:rsidRDefault="00A830F8">
      <w:pPr>
        <w:pStyle w:val="WP"/>
        <w:keepNext/>
        <w:keepLines/>
        <w:tabs>
          <w:tab w:val="left" w:pos="-283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output vector buffer_out.</w:t>
      </w:r>
    </w:p>
    <w:p w14:paraId="5527780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All vectors are of length L</w:t>
      </w:r>
    </w:p>
    <w:p w14:paraId="663518B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E02BCD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A14389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CBA53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Back_Fil(buffer_in1,buffer_in2,buffer_out,L)</w:t>
      </w:r>
    </w:p>
    <w:p w14:paraId="338DF6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(Routine_Name(input1,input2,output1,input3))</w:t>
      </w:r>
    </w:p>
    <w:p w14:paraId="684350F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9873DF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462470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94C179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vector</w:t>
      </w:r>
    </w:p>
    <w:p w14:paraId="57319DD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5825FB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59D971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Impulse response</w:t>
      </w:r>
    </w:p>
    <w:p w14:paraId="59BA110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522BA1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ED0CD7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Vector size</w:t>
      </w:r>
    </w:p>
    <w:p w14:paraId="5B68538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C5A674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33999F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3D54E6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92DE14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Backward filtering result</w:t>
      </w:r>
    </w:p>
    <w:p w14:paraId="7027E6B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5CABB7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D85CA7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0B5576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7E7D7C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44DA558" w14:textId="77777777" w:rsidR="00A830F8" w:rsidRPr="00CA2983" w:rsidRDefault="00A830F8">
      <w:pPr>
        <w:pStyle w:val="LD10"/>
        <w:rPr>
          <w:rFonts w:ascii="Times New Roman" w:hAnsi="Times New Roman" w:cs="Times New Roman"/>
        </w:rPr>
      </w:pPr>
    </w:p>
    <w:p w14:paraId="31CCCF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Back_Fil(Word16 x[], Word16 h[], Word16 y[], Word16 L)</w:t>
      </w:r>
    </w:p>
    <w:p w14:paraId="193B73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8D963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66D724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 max;</w:t>
      </w:r>
    </w:p>
    <w:p w14:paraId="668E68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y32[60];</w:t>
      </w:r>
      <w:r w:rsidRPr="00CA2983">
        <w:rPr>
          <w:rFonts w:ascii="Times New Roman" w:hAnsi="Times New Roman" w:cs="Times New Roman"/>
        </w:rPr>
        <w:tab/>
      </w:r>
      <w:r w:rsidRPr="00CA2983">
        <w:rPr>
          <w:rFonts w:ascii="Times New Roman" w:hAnsi="Times New Roman" w:cs="Times New Roman"/>
        </w:rPr>
        <w:tab/>
        <w:t>/* Usually, dynamic allocation of L */</w:t>
      </w:r>
    </w:p>
    <w:p w14:paraId="005294E9" w14:textId="77777777" w:rsidR="00A830F8" w:rsidRPr="00CA2983" w:rsidRDefault="00A830F8">
      <w:pPr>
        <w:pStyle w:val="LD10"/>
        <w:rPr>
          <w:rFonts w:ascii="Times New Roman" w:hAnsi="Times New Roman" w:cs="Times New Roman"/>
        </w:rPr>
      </w:pPr>
    </w:p>
    <w:p w14:paraId="7B275C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first keep the result on 32 bits and find absolute maximum */</w:t>
      </w:r>
    </w:p>
    <w:p w14:paraId="3022D9FD" w14:textId="77777777" w:rsidR="00A830F8" w:rsidRPr="00CA2983" w:rsidRDefault="00A830F8">
      <w:pPr>
        <w:pStyle w:val="LD10"/>
        <w:rPr>
          <w:rFonts w:ascii="Times New Roman" w:hAnsi="Times New Roman" w:cs="Times New Roman"/>
        </w:rPr>
      </w:pPr>
    </w:p>
    <w:p w14:paraId="441194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max = 0;</w:t>
      </w:r>
    </w:p>
    <w:p w14:paraId="7171572E" w14:textId="77777777" w:rsidR="00A830F8" w:rsidRPr="00CA2983" w:rsidRDefault="00A830F8">
      <w:pPr>
        <w:pStyle w:val="LD10"/>
        <w:rPr>
          <w:rFonts w:ascii="Times New Roman" w:hAnsi="Times New Roman" w:cs="Times New Roman"/>
        </w:rPr>
      </w:pPr>
    </w:p>
    <w:p w14:paraId="242A6A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 i++)</w:t>
      </w:r>
    </w:p>
    <w:p w14:paraId="0A386B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177A9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0;</w:t>
      </w:r>
    </w:p>
    <w:p w14:paraId="56A21A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i; j &lt;  L; j++)</w:t>
      </w:r>
    </w:p>
    <w:p w14:paraId="23D639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L_mac0(s, x[j], h[j-i]);</w:t>
      </w:r>
    </w:p>
    <w:p w14:paraId="6C794523" w14:textId="77777777" w:rsidR="00A830F8" w:rsidRPr="00CA2983" w:rsidRDefault="00A830F8">
      <w:pPr>
        <w:pStyle w:val="LD10"/>
        <w:rPr>
          <w:rFonts w:ascii="Times New Roman" w:hAnsi="Times New Roman" w:cs="Times New Roman"/>
        </w:rPr>
      </w:pPr>
    </w:p>
    <w:p w14:paraId="035E3C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y32[i] = s;</w:t>
      </w:r>
    </w:p>
    <w:p w14:paraId="5138BE0E" w14:textId="77777777" w:rsidR="00A830F8" w:rsidRPr="00CA2983" w:rsidRDefault="00A830F8">
      <w:pPr>
        <w:pStyle w:val="LD10"/>
        <w:rPr>
          <w:rFonts w:ascii="Times New Roman" w:hAnsi="Times New Roman" w:cs="Times New Roman"/>
        </w:rPr>
      </w:pPr>
    </w:p>
    <w:p w14:paraId="08E002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L_abs(s);</w:t>
      </w:r>
    </w:p>
    <w:p w14:paraId="14BEFD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if(L_sub(s, max) &gt; 0) max = s;</w:t>
      </w:r>
    </w:p>
    <w:p w14:paraId="7E1DD8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A07C9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7BD5D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Find the number of right shifts to do on y32[]  */</w:t>
      </w:r>
    </w:p>
    <w:p w14:paraId="36BE79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so that maximum is on 13 bits                   */</w:t>
      </w:r>
    </w:p>
    <w:p w14:paraId="4452A46E" w14:textId="77777777" w:rsidR="00A830F8" w:rsidRPr="00CA2983" w:rsidRDefault="00A830F8">
      <w:pPr>
        <w:pStyle w:val="LD10"/>
        <w:rPr>
          <w:rFonts w:ascii="Times New Roman" w:hAnsi="Times New Roman" w:cs="Times New Roman"/>
        </w:rPr>
      </w:pPr>
    </w:p>
    <w:p w14:paraId="317AE1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norm_l(max);</w:t>
      </w:r>
    </w:p>
    <w:p w14:paraId="52235D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sub(j,(Word16)16) &gt; 0) j = 16;</w:t>
      </w:r>
    </w:p>
    <w:p w14:paraId="31D0BA30" w14:textId="77777777" w:rsidR="00A830F8" w:rsidRPr="00CA2983" w:rsidRDefault="00A830F8">
      <w:pPr>
        <w:pStyle w:val="LD10"/>
        <w:rPr>
          <w:rFonts w:ascii="Times New Roman" w:hAnsi="Times New Roman" w:cs="Times New Roman"/>
        </w:rPr>
      </w:pPr>
    </w:p>
    <w:p w14:paraId="2F838D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j = sub((Word16)18, j);</w:t>
      </w:r>
    </w:p>
    <w:p w14:paraId="64DF995D" w14:textId="77777777" w:rsidR="00A830F8" w:rsidRPr="00CA2983" w:rsidRDefault="00A830F8">
      <w:pPr>
        <w:pStyle w:val="LD10"/>
        <w:rPr>
          <w:rFonts w:ascii="Times New Roman" w:hAnsi="Times New Roman" w:cs="Times New Roman"/>
        </w:rPr>
      </w:pPr>
    </w:p>
    <w:p w14:paraId="710B6B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 i++)</w:t>
      </w:r>
    </w:p>
    <w:p w14:paraId="5E229B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extract_l( L_shr(y32[i], j) );</w:t>
      </w:r>
    </w:p>
    <w:p w14:paraId="70C049E9" w14:textId="77777777" w:rsidR="00A830F8" w:rsidRPr="00CA2983" w:rsidRDefault="00A830F8">
      <w:pPr>
        <w:pStyle w:val="LD10"/>
        <w:rPr>
          <w:rFonts w:ascii="Times New Roman" w:hAnsi="Times New Roman" w:cs="Times New Roman"/>
        </w:rPr>
      </w:pPr>
    </w:p>
    <w:p w14:paraId="1BE057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087DF4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30E3CF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445B3E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113C5DC" w14:textId="0B6FBA1D"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Chebps</w:t>
      </w:r>
      <w:r w:rsidRPr="00CA2983">
        <w:rPr>
          <w:rFonts w:ascii="Times New Roman" w:hAnsi="Times New Roman" w:cs="Times New Roman"/>
        </w:rPr>
        <w:fldChar w:fldCharType="begin"/>
      </w:r>
      <w:r w:rsidRPr="00CA2983">
        <w:rPr>
          <w:rFonts w:ascii="Times New Roman" w:hAnsi="Times New Roman" w:cs="Times New Roman"/>
        </w:rPr>
        <w:instrText>xe "Chebps</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1E9A8F6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A7CD78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Evaluate the Chebishev polynomial series</w:t>
      </w:r>
    </w:p>
    <w:p w14:paraId="126475B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303A42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DBD1D0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B0F33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Chebps(x,buffer_in,n)</w:t>
      </w:r>
    </w:p>
    <w:p w14:paraId="2129BC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w:t>
      </w:r>
    </w:p>
    <w:p w14:paraId="5927CAB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699157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9DA470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5E3E9F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value of evaluation</w:t>
      </w:r>
    </w:p>
    <w:p w14:paraId="73930CA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x = cos(frequency)</w:t>
      </w:r>
    </w:p>
    <w:p w14:paraId="6B58784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3C0ACB9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531B96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Coefficients of the polynomial series</w:t>
      </w:r>
    </w:p>
    <w:p w14:paraId="5FA156F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Q11</w:t>
      </w:r>
    </w:p>
    <w:p w14:paraId="4B92195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EE2459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Polynomial order</w:t>
      </w:r>
    </w:p>
    <w:p w14:paraId="099493C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3F66F5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01B51D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31EDBF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1E9D4E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Value of the polynomial C(x)</w:t>
      </w:r>
    </w:p>
    <w:p w14:paraId="02983AC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Q14</w:t>
      </w:r>
    </w:p>
    <w:p w14:paraId="25133D2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(saturated to +/- 1.99)</w:t>
      </w:r>
    </w:p>
    <w:p w14:paraId="6E1F059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7265C0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The polynomial order is :</w:t>
      </w:r>
    </w:p>
    <w:p w14:paraId="55A561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 = p/2   (p is the prediction order)</w:t>
      </w:r>
    </w:p>
    <w:p w14:paraId="448F71A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E087C2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The polynomial is given by :</w:t>
      </w:r>
    </w:p>
    <w:p w14:paraId="36906F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C(x)=T_n(x)+f(1)T_n-1(x)+...+f(n-1)T_1(x)+ f(n)/2</w:t>
      </w:r>
    </w:p>
    <w:p w14:paraId="5E1891C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F9CF13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2DE5265" w14:textId="77777777" w:rsidR="00A830F8" w:rsidRPr="00CA2983" w:rsidRDefault="00A830F8">
      <w:pPr>
        <w:pStyle w:val="LD10"/>
        <w:rPr>
          <w:rFonts w:ascii="Times New Roman" w:hAnsi="Times New Roman" w:cs="Times New Roman"/>
        </w:rPr>
      </w:pPr>
    </w:p>
    <w:p w14:paraId="560BEC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Chebps(Word16 x, Word16 f[], Word16 n)</w:t>
      </w:r>
    </w:p>
    <w:p w14:paraId="2274DF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8C12E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cheb;</w:t>
      </w:r>
    </w:p>
    <w:p w14:paraId="261EAC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b0_h, b0_l, b1_h, b1_l, b2_h, b2_l;</w:t>
      </w:r>
    </w:p>
    <w:p w14:paraId="01C66D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w:t>
      </w:r>
    </w:p>
    <w:p w14:paraId="347610FF" w14:textId="77777777" w:rsidR="00A830F8" w:rsidRPr="00CA2983" w:rsidRDefault="00A830F8">
      <w:pPr>
        <w:pStyle w:val="LD10"/>
        <w:rPr>
          <w:rFonts w:ascii="Times New Roman" w:hAnsi="Times New Roman" w:cs="Times New Roman"/>
        </w:rPr>
      </w:pPr>
    </w:p>
    <w:p w14:paraId="3076E6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Note: All computation are done in Q24. */</w:t>
      </w:r>
    </w:p>
    <w:p w14:paraId="5C69072A" w14:textId="77777777" w:rsidR="00A830F8" w:rsidRPr="00CA2983" w:rsidRDefault="00A830F8">
      <w:pPr>
        <w:pStyle w:val="LD10"/>
        <w:rPr>
          <w:rFonts w:ascii="Times New Roman" w:hAnsi="Times New Roman" w:cs="Times New Roman"/>
        </w:rPr>
      </w:pPr>
    </w:p>
    <w:p w14:paraId="4444C6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b2_h = 512;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b2 = 1.0 in Q24 DPF */</w:t>
      </w:r>
    </w:p>
    <w:p w14:paraId="1D85B9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b2_l = 0;</w:t>
      </w:r>
    </w:p>
    <w:p w14:paraId="2E36C698" w14:textId="77777777" w:rsidR="00A830F8" w:rsidRPr="00CA2983" w:rsidRDefault="00A830F8">
      <w:pPr>
        <w:pStyle w:val="LD10"/>
        <w:rPr>
          <w:rFonts w:ascii="Times New Roman" w:hAnsi="Times New Roman" w:cs="Times New Roman"/>
        </w:rPr>
      </w:pPr>
    </w:p>
    <w:p w14:paraId="066D81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Load_sh( x,(Word16)10);</w:t>
      </w:r>
      <w:r w:rsidRPr="00CA2983">
        <w:rPr>
          <w:rFonts w:ascii="Times New Roman" w:hAnsi="Times New Roman" w:cs="Times New Roman"/>
        </w:rPr>
        <w:tab/>
      </w:r>
      <w:r w:rsidRPr="00CA2983">
        <w:rPr>
          <w:rFonts w:ascii="Times New Roman" w:hAnsi="Times New Roman" w:cs="Times New Roman"/>
        </w:rPr>
        <w:tab/>
        <w:t>/* 2*x in Q24          */</w:t>
      </w:r>
    </w:p>
    <w:p w14:paraId="31FF5C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 t0, f[1], (Word16)13);</w:t>
      </w:r>
      <w:r w:rsidRPr="00CA2983">
        <w:rPr>
          <w:rFonts w:ascii="Times New Roman" w:hAnsi="Times New Roman" w:cs="Times New Roman"/>
        </w:rPr>
        <w:tab/>
        <w:t>/* + f[1] in Q24       */</w:t>
      </w:r>
    </w:p>
    <w:p w14:paraId="2C8002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&amp;b1_h, &amp;b1_l);</w:t>
      </w:r>
      <w:r w:rsidRPr="00CA2983">
        <w:rPr>
          <w:rFonts w:ascii="Times New Roman" w:hAnsi="Times New Roman" w:cs="Times New Roman"/>
        </w:rPr>
        <w:tab/>
      </w:r>
      <w:r w:rsidRPr="00CA2983">
        <w:rPr>
          <w:rFonts w:ascii="Times New Roman" w:hAnsi="Times New Roman" w:cs="Times New Roman"/>
        </w:rPr>
        <w:tab/>
        <w:t>/* b1 = 2*x + f[1]     */</w:t>
      </w:r>
    </w:p>
    <w:p w14:paraId="45FF792E" w14:textId="77777777" w:rsidR="00A830F8" w:rsidRPr="00CA2983" w:rsidRDefault="00A830F8">
      <w:pPr>
        <w:pStyle w:val="LD10"/>
        <w:rPr>
          <w:rFonts w:ascii="Times New Roman" w:hAnsi="Times New Roman" w:cs="Times New Roman"/>
        </w:rPr>
      </w:pPr>
    </w:p>
    <w:p w14:paraId="74D8A8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2; i&lt;n; i++)</w:t>
      </w:r>
    </w:p>
    <w:p w14:paraId="36BDCD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A7993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mpy_mix(b1_h, b1_l, x);</w:t>
      </w:r>
      <w:r w:rsidRPr="00CA2983">
        <w:rPr>
          <w:rFonts w:ascii="Times New Roman" w:hAnsi="Times New Roman" w:cs="Times New Roman"/>
        </w:rPr>
        <w:tab/>
      </w:r>
      <w:r w:rsidRPr="00CA2983">
        <w:rPr>
          <w:rFonts w:ascii="Times New Roman" w:hAnsi="Times New Roman" w:cs="Times New Roman"/>
        </w:rPr>
        <w:tab/>
        <w:t>/* t0 = x*b1                  */</w:t>
      </w:r>
    </w:p>
    <w:p w14:paraId="152EE6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L_shl(t0,(Word16)1);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t0 = 2.0*x*b1              */</w:t>
      </w:r>
    </w:p>
    <w:p w14:paraId="435E6E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sub_sh(t0, b2_l, (Word16)0);</w:t>
      </w:r>
      <w:r w:rsidRPr="00CA2983">
        <w:rPr>
          <w:rFonts w:ascii="Times New Roman" w:hAnsi="Times New Roman" w:cs="Times New Roman"/>
        </w:rPr>
        <w:tab/>
        <w:t>/* t0 = 2.0*x*b1 - b2         */</w:t>
      </w:r>
    </w:p>
    <w:p w14:paraId="18C086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sub_sh(t0, b2_h, (Word16)15);</w:t>
      </w:r>
    </w:p>
    <w:p w14:paraId="2CF789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add_sh(t0, f[i], (Word16)13);</w:t>
      </w:r>
      <w:r w:rsidRPr="00CA2983">
        <w:rPr>
          <w:rFonts w:ascii="Times New Roman" w:hAnsi="Times New Roman" w:cs="Times New Roman"/>
        </w:rPr>
        <w:tab/>
        <w:t>/* t0 = 2.0*x*b1 - b2 + f[i]; */</w:t>
      </w:r>
    </w:p>
    <w:p w14:paraId="2F7018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A6902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L_extract(t0, &amp;b0_h, &amp;b0_l);</w:t>
      </w:r>
      <w:r w:rsidRPr="00CA2983">
        <w:rPr>
          <w:rFonts w:ascii="Times New Roman" w:hAnsi="Times New Roman" w:cs="Times New Roman"/>
        </w:rPr>
        <w:tab/>
      </w:r>
      <w:r w:rsidRPr="00CA2983">
        <w:rPr>
          <w:rFonts w:ascii="Times New Roman" w:hAnsi="Times New Roman" w:cs="Times New Roman"/>
        </w:rPr>
        <w:tab/>
        <w:t>/* b0 = 2.0*x*b1 - b2 + f[i]; */</w:t>
      </w:r>
    </w:p>
    <w:p w14:paraId="298EE9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b2_l = b1_l;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b2 = b1; */</w:t>
      </w:r>
    </w:p>
    <w:p w14:paraId="6A959F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b2_h = b1_h;</w:t>
      </w:r>
    </w:p>
    <w:p w14:paraId="091E48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b1_l = b0_l;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b1 = b0; */</w:t>
      </w:r>
    </w:p>
    <w:p w14:paraId="69C25A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b1_h = b0_h;</w:t>
      </w:r>
    </w:p>
    <w:p w14:paraId="600A6D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0588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mpy_mix(b1_h, b1_l, x);</w:t>
      </w:r>
      <w:r w:rsidRPr="00CA2983">
        <w:rPr>
          <w:rFonts w:ascii="Times New Roman" w:hAnsi="Times New Roman" w:cs="Times New Roman"/>
        </w:rPr>
        <w:tab/>
      </w:r>
      <w:r w:rsidRPr="00CA2983">
        <w:rPr>
          <w:rFonts w:ascii="Times New Roman" w:hAnsi="Times New Roman" w:cs="Times New Roman"/>
        </w:rPr>
        <w:tab/>
        <w:t>/* t0    = x*b1;     */</w:t>
      </w:r>
    </w:p>
    <w:p w14:paraId="6E6493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sub_sh(t0, b2_l, (Word16)0);</w:t>
      </w:r>
      <w:r w:rsidRPr="00CA2983">
        <w:rPr>
          <w:rFonts w:ascii="Times New Roman" w:hAnsi="Times New Roman" w:cs="Times New Roman"/>
        </w:rPr>
        <w:tab/>
      </w:r>
      <w:r w:rsidRPr="00CA2983">
        <w:rPr>
          <w:rFonts w:ascii="Times New Roman" w:hAnsi="Times New Roman" w:cs="Times New Roman"/>
        </w:rPr>
        <w:tab/>
        <w:t>/* t0   -= b2;       */</w:t>
      </w:r>
    </w:p>
    <w:p w14:paraId="2383DC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sub_sh(t0, b2_h, (Word16)15);</w:t>
      </w:r>
    </w:p>
    <w:p w14:paraId="14BB62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add_sh(t0, f[n], (Word16)12);</w:t>
      </w:r>
      <w:r w:rsidRPr="00CA2983">
        <w:rPr>
          <w:rFonts w:ascii="Times New Roman" w:hAnsi="Times New Roman" w:cs="Times New Roman"/>
        </w:rPr>
        <w:tab/>
        <w:t>/* t0   += 0.5*f[n]; */</w:t>
      </w:r>
    </w:p>
    <w:p w14:paraId="73C04ACE" w14:textId="77777777" w:rsidR="00A830F8" w:rsidRPr="00CA2983" w:rsidRDefault="00A830F8">
      <w:pPr>
        <w:pStyle w:val="LD10"/>
        <w:rPr>
          <w:rFonts w:ascii="Times New Roman" w:hAnsi="Times New Roman" w:cs="Times New Roman"/>
        </w:rPr>
      </w:pPr>
    </w:p>
    <w:p w14:paraId="3302B8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L_shl(t0, (Word16)6);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Q24 to Q30 with saturation */</w:t>
      </w:r>
    </w:p>
    <w:p w14:paraId="0A727C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cheb = extract_h(t0);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Result in Q14           */</w:t>
      </w:r>
    </w:p>
    <w:p w14:paraId="652D0BD7" w14:textId="77777777" w:rsidR="00A830F8" w:rsidRPr="00CA2983" w:rsidRDefault="00A830F8">
      <w:pPr>
        <w:pStyle w:val="LD10"/>
        <w:rPr>
          <w:rFonts w:ascii="Times New Roman" w:hAnsi="Times New Roman" w:cs="Times New Roman"/>
        </w:rPr>
      </w:pPr>
    </w:p>
    <w:p w14:paraId="0C2C23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return(cheb);</w:t>
      </w:r>
    </w:p>
    <w:p w14:paraId="146D04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55B951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57433D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5F531FF" w14:textId="58439CBC"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Convolve</w:t>
      </w:r>
      <w:r w:rsidRPr="00CA2983">
        <w:rPr>
          <w:rFonts w:ascii="Times New Roman" w:hAnsi="Times New Roman" w:cs="Times New Roman"/>
        </w:rPr>
        <w:fldChar w:fldCharType="begin"/>
      </w:r>
      <w:r w:rsidRPr="00CA2983">
        <w:rPr>
          <w:rFonts w:ascii="Times New Roman" w:hAnsi="Times New Roman" w:cs="Times New Roman"/>
        </w:rPr>
        <w:instrText>xe "Convolve</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4A8BBF4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E35F71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Perform the convolution between two input vectors</w:t>
      </w:r>
    </w:p>
    <w:p w14:paraId="2755D1B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buffer_in1 and buffer_in2 and write the result in</w:t>
      </w:r>
    </w:p>
    <w:p w14:paraId="225B9D6C" w14:textId="77777777" w:rsidR="00A830F8" w:rsidRPr="00CA2983" w:rsidRDefault="00A830F8">
      <w:pPr>
        <w:pStyle w:val="WP"/>
        <w:keepNext/>
        <w:keepLines/>
        <w:tabs>
          <w:tab w:val="left" w:pos="-283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 vector buffer_out.</w:t>
      </w:r>
    </w:p>
    <w:p w14:paraId="2FB2EB5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All vectors are of length L</w:t>
      </w:r>
    </w:p>
    <w:p w14:paraId="7DFB17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BEEB5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B5675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ED8C37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Convolve(buffer_in1,buffer_in2,buffer_out,L)</w:t>
      </w:r>
    </w:p>
    <w:p w14:paraId="6CCE85F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(Routine_Name(input1,input2,output1,input3))</w:t>
      </w:r>
    </w:p>
    <w:p w14:paraId="49F62C3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40C4CB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6E814E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0767E2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vector</w:t>
      </w:r>
    </w:p>
    <w:p w14:paraId="0CD2FD7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552301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D0AEFB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Impulse response</w:t>
      </w:r>
    </w:p>
    <w:p w14:paraId="779B1CC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14AB6A8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F21FF3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Vector size</w:t>
      </w:r>
    </w:p>
    <w:p w14:paraId="2649338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14AAB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8A6A39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BDFA85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E4AA19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Output vector</w:t>
      </w:r>
    </w:p>
    <w:p w14:paraId="20262BD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36CDF5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2C0558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79E2F4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A888DB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3B14D91" w14:textId="77777777" w:rsidR="00A830F8" w:rsidRPr="00CA2983" w:rsidRDefault="00A830F8">
      <w:pPr>
        <w:pStyle w:val="LD10"/>
        <w:rPr>
          <w:rFonts w:ascii="Times New Roman" w:hAnsi="Times New Roman" w:cs="Times New Roman"/>
        </w:rPr>
      </w:pPr>
    </w:p>
    <w:p w14:paraId="53F994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Convolve(Word16 x[], Word16 h[], Word16 y[], Word16 L)</w:t>
      </w:r>
    </w:p>
    <w:p w14:paraId="28BC66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EC2C1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n;</w:t>
      </w:r>
    </w:p>
    <w:p w14:paraId="7088A1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w:t>
      </w:r>
    </w:p>
    <w:p w14:paraId="44AD820B" w14:textId="77777777" w:rsidR="00A830F8" w:rsidRPr="00CA2983" w:rsidRDefault="00A830F8">
      <w:pPr>
        <w:pStyle w:val="LD10"/>
        <w:rPr>
          <w:rFonts w:ascii="Times New Roman" w:hAnsi="Times New Roman" w:cs="Times New Roman"/>
        </w:rPr>
      </w:pPr>
    </w:p>
    <w:p w14:paraId="4F62B0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(n = 0; n &lt; L; n++)</w:t>
      </w:r>
    </w:p>
    <w:p w14:paraId="182727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133D1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0;</w:t>
      </w:r>
    </w:p>
    <w:p w14:paraId="2BE674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n; i++)</w:t>
      </w:r>
    </w:p>
    <w:p w14:paraId="430E2C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L_mac0(s, x[i], h[n-i]);</w:t>
      </w:r>
    </w:p>
    <w:p w14:paraId="11BFCB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y[n] = store_hi(s, (Word16)4);</w:t>
      </w:r>
      <w:r w:rsidRPr="00CA2983">
        <w:rPr>
          <w:rFonts w:ascii="Times New Roman" w:hAnsi="Times New Roman" w:cs="Times New Roman"/>
        </w:rPr>
        <w:tab/>
      </w:r>
      <w:r w:rsidRPr="00CA2983">
        <w:rPr>
          <w:rFonts w:ascii="Times New Roman" w:hAnsi="Times New Roman" w:cs="Times New Roman"/>
        </w:rPr>
        <w:tab/>
        <w:t>/* h is in Q12 */</w:t>
      </w:r>
    </w:p>
    <w:p w14:paraId="05E8FB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6096730" w14:textId="77777777" w:rsidR="00A830F8" w:rsidRPr="00CA2983" w:rsidRDefault="00A830F8">
      <w:pPr>
        <w:pStyle w:val="LD10"/>
        <w:rPr>
          <w:rFonts w:ascii="Times New Roman" w:hAnsi="Times New Roman" w:cs="Times New Roman"/>
        </w:rPr>
      </w:pPr>
    </w:p>
    <w:p w14:paraId="41C87C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435449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385ECE0" w14:textId="77777777" w:rsidR="00A830F8" w:rsidRPr="00CA2983" w:rsidRDefault="00A830F8">
      <w:pPr>
        <w:pStyle w:val="LD10"/>
        <w:rPr>
          <w:rFonts w:ascii="Times New Roman" w:hAnsi="Times New Roman" w:cs="Times New Roman"/>
        </w:rPr>
      </w:pPr>
    </w:p>
    <w:p w14:paraId="13DD133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336BD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6048141" w14:textId="34E0CCF6"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Fac_Pond</w:t>
      </w:r>
      <w:r w:rsidRPr="00CA2983">
        <w:rPr>
          <w:rFonts w:ascii="Times New Roman" w:hAnsi="Times New Roman" w:cs="Times New Roman"/>
        </w:rPr>
        <w:fldChar w:fldCharType="begin"/>
      </w:r>
      <w:r w:rsidRPr="00CA2983">
        <w:rPr>
          <w:rFonts w:ascii="Times New Roman" w:hAnsi="Times New Roman" w:cs="Times New Roman"/>
        </w:rPr>
        <w:instrText>xe "Fac_Pond</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75DF518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347D41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LPC spectral expansion factors (fac[])</w:t>
      </w:r>
    </w:p>
    <w:p w14:paraId="459FDEE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with the LPC order fixed to 10</w:t>
      </w:r>
    </w:p>
    <w:p w14:paraId="213723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B55037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77229F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1C1DF9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Fac_Pond(gamma,buffer_out)</w:t>
      </w:r>
    </w:p>
    <w:p w14:paraId="25ABC0C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490E939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F40DBC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63C258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C797E4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Spectral expansion</w:t>
      </w:r>
    </w:p>
    <w:p w14:paraId="6BEDF40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22B8B8D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398F93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E9C666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112421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Computed expansion factors</w:t>
      </w:r>
    </w:p>
    <w:p w14:paraId="047DFB5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70201F0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B535B5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7E4B02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B4709A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fac[0] = gamma</w:t>
      </w:r>
    </w:p>
    <w:p w14:paraId="7F49658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fac[i] = fac[i-1] * gamma</w:t>
      </w:r>
      <w:r w:rsidRPr="00CA2983">
        <w:rPr>
          <w:rFonts w:ascii="Times New Roman" w:hAnsi="Times New Roman" w:cs="Times New Roman"/>
        </w:rPr>
        <w:tab/>
        <w:t>i=1,9</w:t>
      </w:r>
    </w:p>
    <w:p w14:paraId="3DC9493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E0B3E1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058DFA7" w14:textId="77777777" w:rsidR="00A830F8" w:rsidRPr="00CA2983" w:rsidRDefault="00A830F8">
      <w:pPr>
        <w:pStyle w:val="LD10"/>
        <w:rPr>
          <w:rFonts w:ascii="Times New Roman" w:hAnsi="Times New Roman" w:cs="Times New Roman"/>
        </w:rPr>
      </w:pPr>
    </w:p>
    <w:p w14:paraId="2C88DC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Fac_Pond(Word16 gamma, Word16 fac[])</w:t>
      </w:r>
    </w:p>
    <w:p w14:paraId="19844F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3F61A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13506A7D" w14:textId="77777777" w:rsidR="00A830F8" w:rsidRPr="00CA2983" w:rsidRDefault="00A830F8">
      <w:pPr>
        <w:pStyle w:val="LD10"/>
        <w:rPr>
          <w:rFonts w:ascii="Times New Roman" w:hAnsi="Times New Roman" w:cs="Times New Roman"/>
        </w:rPr>
      </w:pPr>
    </w:p>
    <w:p w14:paraId="0F11F3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fac[0] = gamma;</w:t>
      </w:r>
    </w:p>
    <w:p w14:paraId="3EC600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i&lt;pp; i++)</w:t>
      </w:r>
    </w:p>
    <w:p w14:paraId="4D1FD1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fac[i] = round( L_mult(fac[i-1], gamma) );</w:t>
      </w:r>
    </w:p>
    <w:p w14:paraId="58BDD025" w14:textId="77777777" w:rsidR="00A830F8" w:rsidRPr="00CA2983" w:rsidRDefault="00A830F8">
      <w:pPr>
        <w:pStyle w:val="LD10"/>
        <w:rPr>
          <w:rFonts w:ascii="Times New Roman" w:hAnsi="Times New Roman" w:cs="Times New Roman"/>
        </w:rPr>
      </w:pPr>
    </w:p>
    <w:p w14:paraId="04E6F3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2B231F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D790497" w14:textId="77777777" w:rsidR="00A830F8" w:rsidRPr="00CA2983" w:rsidRDefault="00A830F8">
      <w:pPr>
        <w:pStyle w:val="LD10"/>
        <w:rPr>
          <w:rFonts w:ascii="Times New Roman" w:hAnsi="Times New Roman" w:cs="Times New Roman"/>
        </w:rPr>
      </w:pPr>
    </w:p>
    <w:p w14:paraId="26B201F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601B31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A40AE88" w14:textId="2F23CC1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Get_Lsp_Pol</w:t>
      </w:r>
      <w:r w:rsidRPr="00CA2983">
        <w:rPr>
          <w:rFonts w:ascii="Times New Roman" w:hAnsi="Times New Roman" w:cs="Times New Roman"/>
        </w:rPr>
        <w:fldChar w:fldCharType="begin"/>
      </w:r>
      <w:r w:rsidRPr="00CA2983">
        <w:rPr>
          <w:rFonts w:ascii="Times New Roman" w:hAnsi="Times New Roman" w:cs="Times New Roman"/>
        </w:rPr>
        <w:instrText>xe "Get_Lsp_Pol</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7E7479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55A01D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Find the polynomial F1(z) or F2(z) from the LSPs</w:t>
      </w:r>
    </w:p>
    <w:p w14:paraId="7905D2B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F72DF5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4EE496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482843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Get_Lsp_Pol(buffer_in,buffer_out)</w:t>
      </w:r>
    </w:p>
    <w:p w14:paraId="7E178B6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684C8C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BBF4AA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49EEFE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065926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line spectral pairs </w:t>
      </w:r>
    </w:p>
    <w:p w14:paraId="03AF844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(cosine domaine)</w:t>
      </w:r>
    </w:p>
    <w:p w14:paraId="7F72EE4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772D4E5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022A9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CC514F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FC2DB9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Coefficients of F1 or F2 </w:t>
      </w:r>
    </w:p>
    <w:p w14:paraId="51700EB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Word32 - Q24</w:t>
      </w:r>
    </w:p>
    <w:p w14:paraId="52F280C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C42AEB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534FE8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D14E0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4F934D5" w14:textId="77777777" w:rsidR="00A830F8" w:rsidRPr="00CA2983" w:rsidRDefault="00A830F8">
      <w:pPr>
        <w:pStyle w:val="LD10"/>
        <w:rPr>
          <w:rFonts w:ascii="Times New Roman" w:hAnsi="Times New Roman" w:cs="Times New Roman"/>
        </w:rPr>
      </w:pPr>
    </w:p>
    <w:p w14:paraId="476CB4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Get_Lsp_Pol(Word16 *lsp, Word32 *f)</w:t>
      </w:r>
    </w:p>
    <w:p w14:paraId="305F47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23775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i,j, hi, lo;</w:t>
      </w:r>
    </w:p>
    <w:p w14:paraId="349088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w:t>
      </w:r>
    </w:p>
    <w:p w14:paraId="27E18C3E" w14:textId="77777777" w:rsidR="00A830F8" w:rsidRPr="00CA2983" w:rsidRDefault="00A830F8">
      <w:pPr>
        <w:pStyle w:val="LD10"/>
        <w:rPr>
          <w:rFonts w:ascii="Times New Roman" w:hAnsi="Times New Roman" w:cs="Times New Roman"/>
        </w:rPr>
      </w:pPr>
    </w:p>
    <w:p w14:paraId="12CDFD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Computation in Q24 */</w:t>
      </w:r>
    </w:p>
    <w:p w14:paraId="0380A681" w14:textId="77777777" w:rsidR="00A830F8" w:rsidRPr="00CA2983" w:rsidRDefault="00A830F8">
      <w:pPr>
        <w:pStyle w:val="LD10"/>
        <w:rPr>
          <w:rFonts w:ascii="Times New Roman" w:hAnsi="Times New Roman" w:cs="Times New Roman"/>
        </w:rPr>
      </w:pPr>
    </w:p>
    <w:p w14:paraId="79805D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Load_sh((Word16)4096,(Word16)12);</w:t>
      </w:r>
      <w:r w:rsidRPr="00CA2983">
        <w:rPr>
          <w:rFonts w:ascii="Times New Roman" w:hAnsi="Times New Roman" w:cs="Times New Roman"/>
        </w:rPr>
        <w:tab/>
        <w:t>/* f[0] = 1.0;           in Q24  */</w:t>
      </w:r>
    </w:p>
    <w:p w14:paraId="4C82AD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w:t>
      </w:r>
    </w:p>
    <w:p w14:paraId="4C4736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0;</w:t>
      </w:r>
    </w:p>
    <w:p w14:paraId="62FB45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sub_sh(*f, *lsp, (Word16)10);</w:t>
      </w:r>
      <w:r w:rsidRPr="00CA2983">
        <w:rPr>
          <w:rFonts w:ascii="Times New Roman" w:hAnsi="Times New Roman" w:cs="Times New Roman"/>
        </w:rPr>
        <w:tab/>
        <w:t>/* f[1] = -2.0 * lsp[0]; in Q24  */</w:t>
      </w:r>
    </w:p>
    <w:p w14:paraId="5CAAC5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w:t>
      </w:r>
    </w:p>
    <w:p w14:paraId="1E5BE0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 += 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Advance lsp pointer           */</w:t>
      </w:r>
    </w:p>
    <w:p w14:paraId="45B64C2B" w14:textId="77777777" w:rsidR="00A830F8" w:rsidRPr="00CA2983" w:rsidRDefault="00A830F8">
      <w:pPr>
        <w:pStyle w:val="LD10"/>
        <w:rPr>
          <w:rFonts w:ascii="Times New Roman" w:hAnsi="Times New Roman" w:cs="Times New Roman"/>
        </w:rPr>
      </w:pPr>
    </w:p>
    <w:p w14:paraId="7D94D6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for(i=2; i&lt;=5; i++)</w:t>
      </w:r>
    </w:p>
    <w:p w14:paraId="51F3E8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3A81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f[-2];</w:t>
      </w:r>
    </w:p>
    <w:p w14:paraId="0083B2C0" w14:textId="77777777" w:rsidR="00A830F8" w:rsidRPr="00CA2983" w:rsidRDefault="00A830F8">
      <w:pPr>
        <w:pStyle w:val="LD10"/>
        <w:rPr>
          <w:rFonts w:ascii="Times New Roman" w:hAnsi="Times New Roman" w:cs="Times New Roman"/>
        </w:rPr>
      </w:pPr>
    </w:p>
    <w:p w14:paraId="576D31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for(j=1; j&lt;i; j++, f--)</w:t>
      </w:r>
    </w:p>
    <w:p w14:paraId="1303E1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6F602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L_extract(f[-1] ,&amp;hi, &amp;lo);</w:t>
      </w:r>
    </w:p>
    <w:p w14:paraId="76CC4D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mpy_mix(hi, lo, *lsp);</w:t>
      </w:r>
      <w:r w:rsidRPr="00CA2983">
        <w:rPr>
          <w:rFonts w:ascii="Times New Roman" w:hAnsi="Times New Roman" w:cs="Times New Roman"/>
        </w:rPr>
        <w:tab/>
      </w:r>
      <w:r w:rsidRPr="00CA2983">
        <w:rPr>
          <w:rFonts w:ascii="Times New Roman" w:hAnsi="Times New Roman" w:cs="Times New Roman"/>
        </w:rPr>
        <w:tab/>
        <w:t>/* t0 = f[-1] * lsp    */</w:t>
      </w:r>
    </w:p>
    <w:p w14:paraId="16CC2A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L_shl(t0, (Word16)1);</w:t>
      </w:r>
    </w:p>
    <w:p w14:paraId="3198B5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L_add(*f, f[-2]);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 += f[-2]         */</w:t>
      </w:r>
    </w:p>
    <w:p w14:paraId="4A76AC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L_sub(*f, t0);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 -= t0            */</w:t>
      </w:r>
    </w:p>
    <w:p w14:paraId="45D16B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0F4A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sub_sh(*f, *lsp, (Word16)10);</w:t>
      </w:r>
      <w:r w:rsidRPr="00CA2983">
        <w:rPr>
          <w:rFonts w:ascii="Times New Roman" w:hAnsi="Times New Roman" w:cs="Times New Roman"/>
        </w:rPr>
        <w:tab/>
        <w:t>/* *f -= lsp&lt;&lt;10       */</w:t>
      </w:r>
    </w:p>
    <w:p w14:paraId="7BA390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   += 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Advance f pointer   */</w:t>
      </w:r>
    </w:p>
    <w:p w14:paraId="4CE753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 += 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Advance lsp pointer */</w:t>
      </w:r>
    </w:p>
    <w:p w14:paraId="6180E2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88F1703" w14:textId="77777777" w:rsidR="00A830F8" w:rsidRPr="00CA2983" w:rsidRDefault="00A830F8">
      <w:pPr>
        <w:pStyle w:val="LD10"/>
        <w:rPr>
          <w:rFonts w:ascii="Times New Roman" w:hAnsi="Times New Roman" w:cs="Times New Roman"/>
        </w:rPr>
      </w:pPr>
    </w:p>
    <w:p w14:paraId="147291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0A3D0E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35631C2" w14:textId="77777777" w:rsidR="00A830F8" w:rsidRPr="00CA2983" w:rsidRDefault="00A830F8">
      <w:pPr>
        <w:pStyle w:val="WP"/>
        <w:keepLines/>
        <w:rPr>
          <w:rFonts w:ascii="Times New Roman" w:hAnsi="Times New Roman" w:cs="Times New Roman"/>
        </w:rPr>
      </w:pPr>
    </w:p>
    <w:p w14:paraId="7CBFD60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682189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7F546AC" w14:textId="0B59563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Int_Lpc4</w:t>
      </w:r>
      <w:r w:rsidRPr="00CA2983">
        <w:rPr>
          <w:rFonts w:ascii="Times New Roman" w:hAnsi="Times New Roman" w:cs="Times New Roman"/>
        </w:rPr>
        <w:fldChar w:fldCharType="begin"/>
      </w:r>
      <w:r w:rsidRPr="00CA2983">
        <w:rPr>
          <w:rFonts w:ascii="Times New Roman" w:hAnsi="Times New Roman" w:cs="Times New Roman"/>
        </w:rPr>
        <w:instrText>xe "Int_Lpc4</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07A4FFB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FF2D10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Perform the LPC interpolation for the 4 sub-frames.</w:t>
      </w:r>
    </w:p>
    <w:p w14:paraId="014A6A5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The interpolation is done on the LSP computed </w:t>
      </w:r>
    </w:p>
    <w:p w14:paraId="1EDF43A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in the cosine domain </w:t>
      </w:r>
    </w:p>
    <w:p w14:paraId="7634588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134409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C9EBC7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0B20D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Int_Lpc4(buffer_in1,buffer_in2,buffer_out)</w:t>
      </w:r>
    </w:p>
    <w:p w14:paraId="59B27A0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2EFF75F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95C88E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DFBC98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F6FE75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LSP of previous frame</w:t>
      </w:r>
    </w:p>
    <w:p w14:paraId="530AA22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9FBE98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03A59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LSP of current frame</w:t>
      </w:r>
    </w:p>
    <w:p w14:paraId="49752BF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F2584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D6056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3F0361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158153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coeff. vector for the 4 sub-frames</w:t>
      </w:r>
    </w:p>
    <w:p w14:paraId="1B32479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2F1C55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02DB2F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437857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108415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4BF3391" w14:textId="77777777" w:rsidR="00A830F8" w:rsidRPr="00CA2983" w:rsidRDefault="00A830F8">
      <w:pPr>
        <w:pStyle w:val="LD10"/>
        <w:rPr>
          <w:rFonts w:ascii="Times New Roman" w:hAnsi="Times New Roman" w:cs="Times New Roman"/>
        </w:rPr>
      </w:pPr>
    </w:p>
    <w:p w14:paraId="762A2B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Int_Lpc4(Word16 lsp_old[], Word16 lsp_new[], Word16 a[])</w:t>
      </w:r>
    </w:p>
    <w:p w14:paraId="4ADE2C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8605D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 fac_new, fac_old;</w:t>
      </w:r>
    </w:p>
    <w:p w14:paraId="33FDC1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lsp[pp];</w:t>
      </w:r>
    </w:p>
    <w:p w14:paraId="28E3DA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w:t>
      </w:r>
    </w:p>
    <w:p w14:paraId="483F651C" w14:textId="77777777" w:rsidR="00A830F8" w:rsidRPr="00CA2983" w:rsidRDefault="00A830F8">
      <w:pPr>
        <w:pStyle w:val="LD10"/>
        <w:rPr>
          <w:rFonts w:ascii="Times New Roman" w:hAnsi="Times New Roman" w:cs="Times New Roman"/>
        </w:rPr>
      </w:pPr>
    </w:p>
    <w:p w14:paraId="4316B1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fac_new = 8192;       /* 1/4 in Q15 */</w:t>
      </w:r>
    </w:p>
    <w:p w14:paraId="589202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fac_old = 24576;      /* 3/4 in Q15 */</w:t>
      </w:r>
    </w:p>
    <w:p w14:paraId="7474FCB8" w14:textId="77777777" w:rsidR="00A830F8" w:rsidRPr="00CA2983" w:rsidRDefault="00A830F8">
      <w:pPr>
        <w:pStyle w:val="LD10"/>
        <w:rPr>
          <w:rFonts w:ascii="Times New Roman" w:hAnsi="Times New Roman" w:cs="Times New Roman"/>
        </w:rPr>
      </w:pPr>
    </w:p>
    <w:p w14:paraId="471024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for(j=0; j&lt;33; j+=11)</w:t>
      </w:r>
    </w:p>
    <w:p w14:paraId="514A38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75753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i&lt;pp; i++)</w:t>
      </w:r>
    </w:p>
    <w:p w14:paraId="5C34D4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1D587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L_mult(lsp_old[i], fac_old);</w:t>
      </w:r>
    </w:p>
    <w:p w14:paraId="27CD8B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L_mac(t0, lsp_new[i], fac_new);</w:t>
      </w:r>
    </w:p>
    <w:p w14:paraId="13739B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lsp[i] = extract_h(t0);</w:t>
      </w:r>
    </w:p>
    <w:p w14:paraId="5513E8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7DCC4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Lsp_Az(lsp, &amp;a[j]);</w:t>
      </w:r>
    </w:p>
    <w:p w14:paraId="6B7B0A8A" w14:textId="77777777" w:rsidR="00A830F8" w:rsidRPr="00CA2983" w:rsidRDefault="00A830F8">
      <w:pPr>
        <w:pStyle w:val="LD10"/>
        <w:rPr>
          <w:rFonts w:ascii="Times New Roman" w:hAnsi="Times New Roman" w:cs="Times New Roman"/>
        </w:rPr>
      </w:pPr>
    </w:p>
    <w:p w14:paraId="6A503F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fac_old = sub(fac_old, (Word16)8192);</w:t>
      </w:r>
    </w:p>
    <w:p w14:paraId="23A2E1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fac_new = add(fac_new, (Word16)8192);</w:t>
      </w:r>
    </w:p>
    <w:p w14:paraId="3AC356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E439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Lsp_Az(lsp_new, &amp;a[33]);</w:t>
      </w:r>
    </w:p>
    <w:p w14:paraId="38885C75" w14:textId="77777777" w:rsidR="00A830F8" w:rsidRPr="00CA2983" w:rsidRDefault="00A830F8">
      <w:pPr>
        <w:pStyle w:val="LD10"/>
        <w:rPr>
          <w:rFonts w:ascii="Times New Roman" w:hAnsi="Times New Roman" w:cs="Times New Roman"/>
        </w:rPr>
      </w:pPr>
    </w:p>
    <w:p w14:paraId="624FC8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29DCE0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9AEBFD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00274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94499F9" w14:textId="7D4D36DF"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Lag_Window</w:t>
      </w:r>
      <w:r w:rsidRPr="00CA2983">
        <w:rPr>
          <w:rFonts w:ascii="Times New Roman" w:hAnsi="Times New Roman" w:cs="Times New Roman"/>
        </w:rPr>
        <w:fldChar w:fldCharType="begin"/>
      </w:r>
      <w:r w:rsidRPr="00CA2983">
        <w:rPr>
          <w:rFonts w:ascii="Times New Roman" w:hAnsi="Times New Roman" w:cs="Times New Roman"/>
        </w:rPr>
        <w:instrText>xe "Lag_Window</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37D3CB3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327A3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Lag_window on autocorrelations</w:t>
      </w:r>
    </w:p>
    <w:p w14:paraId="32C0A02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2CD285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390D36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60B6C7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Lag_Window(p,buffer1,buffer2)</w:t>
      </w:r>
    </w:p>
    <w:p w14:paraId="0F4DCF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(Routine_Name(input1,arg2,arg3))</w:t>
      </w:r>
    </w:p>
    <w:p w14:paraId="3713B96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ABCED1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CDFDC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3162CF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order</w:t>
      </w:r>
    </w:p>
    <w:p w14:paraId="04C89EC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F8033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43DF1B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Autocorrelations (msb)</w:t>
      </w:r>
    </w:p>
    <w:p w14:paraId="276F3D7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1957B4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EA6EC6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Autocorrelations (lsb)</w:t>
      </w:r>
    </w:p>
    <w:p w14:paraId="34C7337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90DF0C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6DA39D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CE9AE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BCA8E6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Lag_Windowed autocorrelations (msb)</w:t>
      </w:r>
    </w:p>
    <w:p w14:paraId="14C5812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7F85B1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DCB0B0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Lag_Windowed autocorrelations (lsb)</w:t>
      </w:r>
    </w:p>
    <w:p w14:paraId="4172A94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66D559F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1EA448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35303E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2C94BC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r[i] *= lag_wind[i]</w:t>
      </w:r>
    </w:p>
    <w:p w14:paraId="4F6CADC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75312F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r[i] and lag_wind[i] are in special extended precision</w:t>
      </w:r>
    </w:p>
    <w:p w14:paraId="690A801D"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(for details on this format, see "comments" </w:t>
      </w:r>
    </w:p>
    <w:p w14:paraId="52E1CD33"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the header of the file fexp_tet.c - Section A.5.2)</w:t>
      </w:r>
    </w:p>
    <w:p w14:paraId="3B89F04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5D28F1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9C8E010" w14:textId="77777777" w:rsidR="00A830F8" w:rsidRPr="00CA2983" w:rsidRDefault="00A830F8">
      <w:pPr>
        <w:pStyle w:val="LD10"/>
        <w:rPr>
          <w:rFonts w:ascii="Times New Roman" w:hAnsi="Times New Roman" w:cs="Times New Roman"/>
        </w:rPr>
      </w:pPr>
    </w:p>
    <w:p w14:paraId="5A48BD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Lag_Window(Word16 p, Word16 r_h[], Word16 r_l[])</w:t>
      </w:r>
    </w:p>
    <w:p w14:paraId="338E28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FB02A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546B41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x;</w:t>
      </w:r>
    </w:p>
    <w:p w14:paraId="31C64E93" w14:textId="77777777" w:rsidR="00A830F8" w:rsidRPr="00CA2983" w:rsidRDefault="00A830F8">
      <w:pPr>
        <w:pStyle w:val="LD10"/>
        <w:rPr>
          <w:rFonts w:ascii="Times New Roman" w:hAnsi="Times New Roman" w:cs="Times New Roman"/>
        </w:rPr>
      </w:pPr>
    </w:p>
    <w:p w14:paraId="1FC11F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i&lt;=p; i++)</w:t>
      </w:r>
    </w:p>
    <w:p w14:paraId="4EE1E0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A6293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x  = mpy_32(r_h[i], r_l[i], lag_h[i-1], lag_l[i-1]);</w:t>
      </w:r>
    </w:p>
    <w:p w14:paraId="42B66F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L_extract(x, &amp;r_h[i], &amp;r_l[i]);</w:t>
      </w:r>
    </w:p>
    <w:p w14:paraId="6BE1AA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B50C8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7517DC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F6F96BD" w14:textId="77777777" w:rsidR="00A830F8" w:rsidRPr="00CA2983" w:rsidRDefault="00A830F8">
      <w:pPr>
        <w:pStyle w:val="WP"/>
        <w:keepLines/>
        <w:rPr>
          <w:rFonts w:ascii="Times New Roman" w:hAnsi="Times New Roman" w:cs="Times New Roman"/>
        </w:rPr>
      </w:pPr>
    </w:p>
    <w:p w14:paraId="66F6AE6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08D3B7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52E6DB0" w14:textId="163F0060"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Levin_32</w:t>
      </w:r>
      <w:r w:rsidRPr="00CA2983">
        <w:rPr>
          <w:rFonts w:ascii="Times New Roman" w:hAnsi="Times New Roman" w:cs="Times New Roman"/>
        </w:rPr>
        <w:fldChar w:fldCharType="begin"/>
      </w:r>
      <w:r w:rsidRPr="00CA2983">
        <w:rPr>
          <w:rFonts w:ascii="Times New Roman" w:hAnsi="Times New Roman" w:cs="Times New Roman"/>
        </w:rPr>
        <w:instrText>xe "Levin_32</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4132DAA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6FAC06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Computation of 10 LPC coefficients</w:t>
      </w:r>
    </w:p>
    <w:p w14:paraId="6CB364A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based on the Levison-Durbin algorithm</w:t>
      </w:r>
    </w:p>
    <w:p w14:paraId="3928B6C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double precision</w:t>
      </w:r>
    </w:p>
    <w:p w14:paraId="69F8C9F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8698C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43787C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1611DD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Levin_32(buffer_in1,buffer_in2,buffer_out)</w:t>
      </w:r>
    </w:p>
    <w:p w14:paraId="35C353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216F88B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EDDC52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CE0503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473186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Vector of autocorrelations (msb)</w:t>
      </w:r>
    </w:p>
    <w:p w14:paraId="3E7C75B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Word16 - 11 values</w:t>
      </w:r>
    </w:p>
    <w:p w14:paraId="47BC09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3CC0DC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Vector of autocorrelations (lsb)</w:t>
      </w:r>
    </w:p>
    <w:p w14:paraId="1639ACF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Word16 - 11 values</w:t>
      </w:r>
    </w:p>
    <w:p w14:paraId="3DAE3F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0B3BBB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A3537B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6A7585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coefficients</w:t>
      </w:r>
    </w:p>
    <w:p w14:paraId="2CF430C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2EFF5CB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593C07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04AE6E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489E23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Algorithm :</w:t>
      </w:r>
    </w:p>
    <w:p w14:paraId="28B778A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19D368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R[i]</w:t>
      </w:r>
      <w:r w:rsidRPr="00CA2983">
        <w:rPr>
          <w:rFonts w:ascii="Times New Roman" w:hAnsi="Times New Roman" w:cs="Times New Roman"/>
        </w:rPr>
        <w:tab/>
        <w:t>autocorrelations</w:t>
      </w:r>
    </w:p>
    <w:p w14:paraId="27419CE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A[i]</w:t>
      </w:r>
      <w:r w:rsidRPr="00CA2983">
        <w:rPr>
          <w:rFonts w:ascii="Times New Roman" w:hAnsi="Times New Roman" w:cs="Times New Roman"/>
        </w:rPr>
        <w:tab/>
        <w:t>filter coefficients</w:t>
      </w:r>
    </w:p>
    <w:p w14:paraId="1B2E1FA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K </w:t>
      </w:r>
      <w:r w:rsidRPr="00CA2983">
        <w:rPr>
          <w:rFonts w:ascii="Times New Roman" w:hAnsi="Times New Roman" w:cs="Times New Roman"/>
        </w:rPr>
        <w:tab/>
        <w:t>reflection coefficients</w:t>
      </w:r>
    </w:p>
    <w:p w14:paraId="5381A85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Alpha</w:t>
      </w:r>
      <w:r w:rsidRPr="00CA2983">
        <w:rPr>
          <w:rFonts w:ascii="Times New Roman" w:hAnsi="Times New Roman" w:cs="Times New Roman"/>
        </w:rPr>
        <w:tab/>
        <w:t>prediction gain.</w:t>
      </w:r>
    </w:p>
    <w:p w14:paraId="30247E9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319C81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Initialisations :</w:t>
      </w:r>
    </w:p>
    <w:p w14:paraId="0F1DF4A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B3F331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A[0] = 1</w:t>
      </w:r>
    </w:p>
    <w:p w14:paraId="1296C47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K    = -R[1]/R[0]</w:t>
      </w:r>
    </w:p>
    <w:p w14:paraId="3CFC6A1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A[1] = K</w:t>
      </w:r>
    </w:p>
    <w:p w14:paraId="3A7ED22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Alpha = R[0] * (1-K**2]</w:t>
      </w:r>
    </w:p>
    <w:p w14:paraId="2E517EF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81485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DO for  i = 2 to pp</w:t>
      </w:r>
    </w:p>
    <w:p w14:paraId="05C0ED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55D5A1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 =  SUM ( R[j]*A[i-j] ,j=1,i-1 ) +  R[i]</w:t>
      </w:r>
    </w:p>
    <w:p w14:paraId="79556B5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K = -S / Alpha</w:t>
      </w:r>
    </w:p>
    <w:p w14:paraId="5D0393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An[j] = A[j] + K*A[i-j]   for j=1 to i-1</w:t>
      </w:r>
    </w:p>
    <w:p w14:paraId="6D37529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where   An[i] = new A[i]</w:t>
      </w:r>
    </w:p>
    <w:p w14:paraId="7E67F4E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An[i]=K</w:t>
      </w:r>
    </w:p>
    <w:p w14:paraId="752ADC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Alpha=Alpha * (1-K**2)</w:t>
      </w:r>
    </w:p>
    <w:p w14:paraId="084F20E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EADAED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END</w:t>
      </w:r>
    </w:p>
    <w:p w14:paraId="4819F43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6BA574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5B2A6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p>
    <w:p w14:paraId="41AAF57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lastRenderedPageBreak/>
        <w:t>**************************************************************************</w:t>
      </w:r>
    </w:p>
    <w:p w14:paraId="5698869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47021F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NOTES ON THE DYNAMICS OF THE COMPUTATIONS</w:t>
      </w:r>
      <w:r w:rsidRPr="00CA2983">
        <w:rPr>
          <w:rFonts w:ascii="Times New Roman" w:hAnsi="Times New Roman" w:cs="Times New Roman"/>
        </w:rPr>
        <w:tab/>
        <w:t>:</w:t>
      </w:r>
    </w:p>
    <w:p w14:paraId="4CD351F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1FCB07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 numbers used are in double precision with the following format :</w:t>
      </w:r>
    </w:p>
    <w:p w14:paraId="360AE4D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AF96EC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 = AH &lt;&lt;15 + AL.  AH and AL are 16 bit signed integers. Since the LSB's also contain *</w:t>
      </w:r>
      <w:r w:rsidRPr="00CA2983">
        <w:rPr>
          <w:rFonts w:ascii="Times New Roman" w:hAnsi="Times New Roman" w:cs="Times New Roman"/>
        </w:rPr>
        <w:tab/>
        <w:t>a sign bit, this format does not correspond to standard 32 bit integers.  This format is used *</w:t>
      </w:r>
      <w:r w:rsidRPr="00CA2983">
        <w:rPr>
          <w:rFonts w:ascii="Times New Roman" w:hAnsi="Times New Roman" w:cs="Times New Roman"/>
        </w:rPr>
        <w:tab/>
        <w:t>since it allows fast execution of multiplications and divisions.</w:t>
      </w:r>
    </w:p>
    <w:p w14:paraId="2E1CD4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30613B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"DPF" will refer to this special format in the following text.</w:t>
      </w:r>
    </w:p>
    <w:p w14:paraId="3B2FA6E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(for details on this format, see "comments" in the header of file fexp_tet.c - Section A.5.2)</w:t>
      </w:r>
    </w:p>
    <w:p w14:paraId="2E23C2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CEC00C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 R[i] were normalized in routine Autocorr (hence, R[i] &lt; 1.0).</w:t>
      </w:r>
    </w:p>
    <w:p w14:paraId="74E7A74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 K[i] and Alpha are theoretically &lt; 1.0.</w:t>
      </w:r>
    </w:p>
    <w:p w14:paraId="7609B48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 A[i], for a sampling frequency of 8 kHz, are in practice always inferior to 16.0.</w:t>
      </w:r>
    </w:p>
    <w:p w14:paraId="6D5F4F3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C6F0FC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These characteristics allow straigthforward fixed-point implementation.  The parameters are *</w:t>
      </w:r>
      <w:r w:rsidRPr="00CA2983">
        <w:rPr>
          <w:rFonts w:ascii="Times New Roman" w:hAnsi="Times New Roman" w:cs="Times New Roman"/>
        </w:rPr>
        <w:tab/>
        <w:t>represented as follows :</w:t>
      </w:r>
    </w:p>
    <w:p w14:paraId="4BBC350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E4C41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R[i]    Q30   +- .99..</w:t>
      </w:r>
    </w:p>
    <w:p w14:paraId="1E6AC60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K[i]    Q30   +- .99..</w:t>
      </w:r>
    </w:p>
    <w:p w14:paraId="013B17B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Alpha   Normalised -&gt; mantissa in Q30 plus exponant</w:t>
      </w:r>
    </w:p>
    <w:p w14:paraId="53098AE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A[i]    Q26   +- 15.999..</w:t>
      </w:r>
    </w:p>
    <w:p w14:paraId="30231F2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E6E1E6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 xml:space="preserve">The additions are performed in 32 bit.  For the summation used to compute the K[i], </w:t>
      </w:r>
    </w:p>
    <w:p w14:paraId="719191C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numbers in Q30 are multiplied by numbers in Q26, with the results of the multiplications in *</w:t>
      </w:r>
      <w:r w:rsidRPr="00CA2983">
        <w:rPr>
          <w:rFonts w:ascii="Times New Roman" w:hAnsi="Times New Roman" w:cs="Times New Roman"/>
        </w:rPr>
        <w:tab/>
        <w:t>Q26, resulting in a dynamic of +/- 32.  This is sufficient to avoid overflow, since the final</w:t>
      </w:r>
    </w:p>
    <w:p w14:paraId="7892BE9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 xml:space="preserve">result of the summation is necessarily &lt; 1.0 as both the K[i] and Alpha are </w:t>
      </w:r>
    </w:p>
    <w:p w14:paraId="30A64FF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theoretically &lt; 1.0.</w:t>
      </w:r>
    </w:p>
    <w:p w14:paraId="7757927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59B05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731952B" w14:textId="77777777" w:rsidR="00A830F8" w:rsidRPr="00CA2983" w:rsidRDefault="00A830F8">
      <w:pPr>
        <w:pStyle w:val="LD10"/>
        <w:rPr>
          <w:rFonts w:ascii="Times New Roman" w:hAnsi="Times New Roman" w:cs="Times New Roman"/>
        </w:rPr>
      </w:pPr>
    </w:p>
    <w:p w14:paraId="243478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Last A(z) for case of unstable filter */</w:t>
      </w:r>
    </w:p>
    <w:p w14:paraId="0BFDA7DA" w14:textId="77777777" w:rsidR="00A830F8" w:rsidRPr="00CA2983" w:rsidRDefault="00A830F8">
      <w:pPr>
        <w:pStyle w:val="LD10"/>
        <w:rPr>
          <w:rFonts w:ascii="Times New Roman" w:hAnsi="Times New Roman" w:cs="Times New Roman"/>
        </w:rPr>
      </w:pPr>
    </w:p>
    <w:p w14:paraId="1D1D02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old_A[pp+1]={4096,0,0,0,0,0,0,0,0,0,0};</w:t>
      </w:r>
    </w:p>
    <w:p w14:paraId="7CE3AA58" w14:textId="77777777" w:rsidR="00A830F8" w:rsidRPr="00CA2983" w:rsidRDefault="00A830F8">
      <w:pPr>
        <w:pStyle w:val="LD10"/>
        <w:rPr>
          <w:rFonts w:ascii="Times New Roman" w:hAnsi="Times New Roman" w:cs="Times New Roman"/>
        </w:rPr>
      </w:pPr>
    </w:p>
    <w:p w14:paraId="450AF0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Levin_32(Word16 Rh[], Word16 Rl[], Word16 A[])</w:t>
      </w:r>
    </w:p>
    <w:p w14:paraId="4FA8D7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B5A78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78C7FA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hi, lo;</w:t>
      </w:r>
    </w:p>
    <w:p w14:paraId="2AE87A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Kh, Kl;              </w:t>
      </w:r>
      <w:r w:rsidRPr="00CA2983">
        <w:rPr>
          <w:rFonts w:ascii="Times New Roman" w:hAnsi="Times New Roman" w:cs="Times New Roman"/>
        </w:rPr>
        <w:tab/>
        <w:t>/* reflexion coefficient; hi and lo          */</w:t>
      </w:r>
    </w:p>
    <w:p w14:paraId="33AFFD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alp_h, alp_l, alp_e;</w:t>
      </w:r>
      <w:r w:rsidRPr="00CA2983">
        <w:rPr>
          <w:rFonts w:ascii="Times New Roman" w:hAnsi="Times New Roman" w:cs="Times New Roman"/>
        </w:rPr>
        <w:tab/>
        <w:t>/* Prediction gain; hi lo and exponant       */</w:t>
      </w:r>
    </w:p>
    <w:p w14:paraId="01A5AD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Ah[pp+1], Al[pp+1];</w:t>
      </w:r>
      <w:r w:rsidRPr="00CA2983">
        <w:rPr>
          <w:rFonts w:ascii="Times New Roman" w:hAnsi="Times New Roman" w:cs="Times New Roman"/>
        </w:rPr>
        <w:tab/>
        <w:t>/* LPC coef. in double prec.                 */</w:t>
      </w:r>
    </w:p>
    <w:p w14:paraId="4BEF75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Anh[pp+1], Anl[pp+1];</w:t>
      </w:r>
      <w:r w:rsidRPr="00CA2983">
        <w:rPr>
          <w:rFonts w:ascii="Times New Roman" w:hAnsi="Times New Roman" w:cs="Times New Roman"/>
        </w:rPr>
        <w:tab/>
        <w:t>/* LPC coef.for next iterat. in double prec. */</w:t>
      </w:r>
    </w:p>
    <w:p w14:paraId="3C74BC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 t1, t2;</w:t>
      </w:r>
      <w:r w:rsidRPr="00CA2983">
        <w:rPr>
          <w:rFonts w:ascii="Times New Roman" w:hAnsi="Times New Roman" w:cs="Times New Roman"/>
        </w:rPr>
        <w:tab/>
      </w:r>
      <w:r w:rsidRPr="00CA2983">
        <w:rPr>
          <w:rFonts w:ascii="Times New Roman" w:hAnsi="Times New Roman" w:cs="Times New Roman"/>
        </w:rPr>
        <w:tab/>
        <w:t>/* temporary variable                        */</w:t>
      </w:r>
    </w:p>
    <w:p w14:paraId="6577481C" w14:textId="77777777" w:rsidR="00A830F8" w:rsidRPr="00CA2983" w:rsidRDefault="00A830F8">
      <w:pPr>
        <w:pStyle w:val="LD10"/>
        <w:rPr>
          <w:rFonts w:ascii="Times New Roman" w:hAnsi="Times New Roman" w:cs="Times New Roman"/>
        </w:rPr>
      </w:pPr>
    </w:p>
    <w:p w14:paraId="2C163F67" w14:textId="77777777" w:rsidR="00A830F8" w:rsidRPr="00CA2983" w:rsidRDefault="00A830F8">
      <w:pPr>
        <w:pStyle w:val="LD10"/>
        <w:rPr>
          <w:rFonts w:ascii="Times New Roman" w:hAnsi="Times New Roman" w:cs="Times New Roman"/>
        </w:rPr>
      </w:pPr>
    </w:p>
    <w:p w14:paraId="6C8B15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K = A[1] = -R[1] / R[0] */</w:t>
      </w:r>
    </w:p>
    <w:p w14:paraId="2EB5799D" w14:textId="77777777" w:rsidR="00A830F8" w:rsidRPr="00CA2983" w:rsidRDefault="00A830F8">
      <w:pPr>
        <w:pStyle w:val="LD10"/>
        <w:rPr>
          <w:rFonts w:ascii="Times New Roman" w:hAnsi="Times New Roman" w:cs="Times New Roman"/>
        </w:rPr>
      </w:pPr>
    </w:p>
    <w:p w14:paraId="030736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t1  = L_comp(Rh[1], Rl[1]);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R[1] in Q30      */</w:t>
      </w:r>
    </w:p>
    <w:p w14:paraId="46C4BA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t2  = L_abs(t1);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abs R[1]         */</w:t>
      </w:r>
    </w:p>
    <w:p w14:paraId="042473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div_32(t2, Rh[0], Rl[0]);</w:t>
      </w:r>
      <w:r w:rsidRPr="00CA2983">
        <w:rPr>
          <w:rFonts w:ascii="Times New Roman" w:hAnsi="Times New Roman" w:cs="Times New Roman"/>
        </w:rPr>
        <w:tab/>
      </w:r>
      <w:r w:rsidRPr="00CA2983">
        <w:rPr>
          <w:rFonts w:ascii="Times New Roman" w:hAnsi="Times New Roman" w:cs="Times New Roman"/>
        </w:rPr>
        <w:tab/>
        <w:t>/* R[1]/R[0] in Q30 */</w:t>
      </w:r>
    </w:p>
    <w:p w14:paraId="056E0B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if(t1 &gt; 0) t0= L_negate(t0);</w:t>
      </w:r>
      <w:r w:rsidRPr="00CA2983">
        <w:rPr>
          <w:rFonts w:ascii="Times New Roman" w:hAnsi="Times New Roman" w:cs="Times New Roman"/>
        </w:rPr>
        <w:tab/>
      </w:r>
      <w:r w:rsidRPr="00CA2983">
        <w:rPr>
          <w:rFonts w:ascii="Times New Roman" w:hAnsi="Times New Roman" w:cs="Times New Roman"/>
        </w:rPr>
        <w:tab/>
        <w:t>/* -R[1]/R[0]       */</w:t>
      </w:r>
    </w:p>
    <w:p w14:paraId="69B15A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&amp;Kh, &amp;Kl);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K in DPF         */</w:t>
      </w:r>
    </w:p>
    <w:p w14:paraId="53EEB2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L_shr(t0,(Word16)4);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A[1] in Q26      */</w:t>
      </w:r>
    </w:p>
    <w:p w14:paraId="0752D8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&amp;Ah[1], &amp;Al[1]);</w:t>
      </w:r>
      <w:r w:rsidRPr="00CA2983">
        <w:rPr>
          <w:rFonts w:ascii="Times New Roman" w:hAnsi="Times New Roman" w:cs="Times New Roman"/>
        </w:rPr>
        <w:tab/>
      </w:r>
      <w:r w:rsidRPr="00CA2983">
        <w:rPr>
          <w:rFonts w:ascii="Times New Roman" w:hAnsi="Times New Roman" w:cs="Times New Roman"/>
        </w:rPr>
        <w:tab/>
        <w:t>/* A[1] in DPF      */</w:t>
      </w:r>
    </w:p>
    <w:p w14:paraId="105445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BEFCB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Alpha = R[0] * (1-K**2) */</w:t>
      </w:r>
    </w:p>
    <w:p w14:paraId="094ED3C0" w14:textId="77777777" w:rsidR="00A830F8" w:rsidRPr="00CA2983" w:rsidRDefault="00A830F8">
      <w:pPr>
        <w:pStyle w:val="LD10"/>
        <w:rPr>
          <w:rFonts w:ascii="Times New Roman" w:hAnsi="Times New Roman" w:cs="Times New Roman"/>
        </w:rPr>
      </w:pPr>
    </w:p>
    <w:p w14:paraId="301E2E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mpy_32(Kh ,Kl, Kh, Kl);</w:t>
      </w:r>
      <w:r w:rsidRPr="00CA2983">
        <w:rPr>
          <w:rFonts w:ascii="Times New Roman" w:hAnsi="Times New Roman" w:cs="Times New Roman"/>
        </w:rPr>
        <w:tab/>
      </w:r>
      <w:r w:rsidRPr="00CA2983">
        <w:rPr>
          <w:rFonts w:ascii="Times New Roman" w:hAnsi="Times New Roman" w:cs="Times New Roman"/>
        </w:rPr>
        <w:tab/>
        <w:t>/* K*K      in Q30 */</w:t>
      </w:r>
    </w:p>
    <w:p w14:paraId="10EC2A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L_abs(t0);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Some case &lt;0 !! */</w:t>
      </w:r>
    </w:p>
    <w:p w14:paraId="4F15AD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L_sub( (Word32)0x3fffffff, t0 );</w:t>
      </w:r>
      <w:r w:rsidRPr="00CA2983">
        <w:rPr>
          <w:rFonts w:ascii="Times New Roman" w:hAnsi="Times New Roman" w:cs="Times New Roman"/>
        </w:rPr>
        <w:tab/>
        <w:t>/* 1 - K*K  in Q30 */</w:t>
      </w:r>
    </w:p>
    <w:p w14:paraId="0DAF03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&amp;hi, &amp;lo);</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DPF format      */</w:t>
      </w:r>
    </w:p>
    <w:p w14:paraId="0E24A3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mpy_32(Rh[0] ,Rl[0], hi, lo);</w:t>
      </w:r>
      <w:r w:rsidRPr="00CA2983">
        <w:rPr>
          <w:rFonts w:ascii="Times New Roman" w:hAnsi="Times New Roman" w:cs="Times New Roman"/>
        </w:rPr>
        <w:tab/>
        <w:t>/* Alpha in Q30    */</w:t>
      </w:r>
    </w:p>
    <w:p w14:paraId="2EA24DD5" w14:textId="77777777" w:rsidR="00A830F8" w:rsidRPr="00CA2983" w:rsidRDefault="00A830F8">
      <w:pPr>
        <w:pStyle w:val="LD10"/>
        <w:rPr>
          <w:rFonts w:ascii="Times New Roman" w:hAnsi="Times New Roman" w:cs="Times New Roman"/>
        </w:rPr>
      </w:pPr>
    </w:p>
    <w:p w14:paraId="2390AB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Normalize Alpha */</w:t>
      </w:r>
    </w:p>
    <w:p w14:paraId="000CBC7B" w14:textId="77777777" w:rsidR="00A830F8" w:rsidRPr="00CA2983" w:rsidRDefault="00A830F8">
      <w:pPr>
        <w:pStyle w:val="LD10"/>
        <w:rPr>
          <w:rFonts w:ascii="Times New Roman" w:hAnsi="Times New Roman" w:cs="Times New Roman"/>
        </w:rPr>
      </w:pPr>
    </w:p>
    <w:p w14:paraId="03A76C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norm_v(t0, (Word16)12, &amp;i);</w:t>
      </w:r>
    </w:p>
    <w:p w14:paraId="48F20F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L_shr(t0, (Word16)1);</w:t>
      </w:r>
    </w:p>
    <w:p w14:paraId="095506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&amp;alp_h, &amp;alp_l);</w:t>
      </w:r>
      <w:r w:rsidRPr="00CA2983">
        <w:rPr>
          <w:rFonts w:ascii="Times New Roman" w:hAnsi="Times New Roman" w:cs="Times New Roman"/>
        </w:rPr>
        <w:tab/>
      </w:r>
      <w:r w:rsidRPr="00CA2983">
        <w:rPr>
          <w:rFonts w:ascii="Times New Roman" w:hAnsi="Times New Roman" w:cs="Times New Roman"/>
        </w:rPr>
        <w:tab/>
        <w:t>/* DPF format    */</w:t>
      </w:r>
    </w:p>
    <w:p w14:paraId="1DE575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alp_e = i-1;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t0 was in Q30 */</w:t>
      </w:r>
    </w:p>
    <w:p w14:paraId="06E2DF8E" w14:textId="77777777" w:rsidR="00A830F8" w:rsidRPr="00CA2983" w:rsidRDefault="00A830F8">
      <w:pPr>
        <w:pStyle w:val="LD10"/>
        <w:rPr>
          <w:rFonts w:ascii="Times New Roman" w:hAnsi="Times New Roman" w:cs="Times New Roman"/>
        </w:rPr>
      </w:pPr>
    </w:p>
    <w:p w14:paraId="48A702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A2295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ITERATIONS  I=2 to pp                *</w:t>
      </w:r>
    </w:p>
    <w:p w14:paraId="2BC7E6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EE46EB0" w14:textId="77777777" w:rsidR="00A830F8" w:rsidRPr="00CA2983" w:rsidRDefault="00A830F8">
      <w:pPr>
        <w:pStyle w:val="LD10"/>
        <w:rPr>
          <w:rFonts w:ascii="Times New Roman" w:hAnsi="Times New Roman" w:cs="Times New Roman"/>
        </w:rPr>
      </w:pPr>
    </w:p>
    <w:p w14:paraId="0C772A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 2; i&lt;=pp; i++)</w:t>
      </w:r>
    </w:p>
    <w:p w14:paraId="529360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AFA2189" w14:textId="77777777" w:rsidR="00A830F8" w:rsidRPr="00CA2983" w:rsidRDefault="00A830F8">
      <w:pPr>
        <w:pStyle w:val="LD10"/>
        <w:rPr>
          <w:rFonts w:ascii="Times New Roman" w:hAnsi="Times New Roman" w:cs="Times New Roman"/>
        </w:rPr>
      </w:pPr>
    </w:p>
    <w:p w14:paraId="68E582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t0 = SUM ( R[j]*A[i-j] ,j=1,i-1 ) +  R[i] */</w:t>
      </w:r>
    </w:p>
    <w:p w14:paraId="47DA99D3" w14:textId="77777777" w:rsidR="00A830F8" w:rsidRPr="00CA2983" w:rsidRDefault="00A830F8">
      <w:pPr>
        <w:pStyle w:val="LD10"/>
        <w:rPr>
          <w:rFonts w:ascii="Times New Roman" w:hAnsi="Times New Roman" w:cs="Times New Roman"/>
        </w:rPr>
      </w:pPr>
    </w:p>
    <w:p w14:paraId="284C14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0;</w:t>
      </w:r>
    </w:p>
    <w:p w14:paraId="09B400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for(j=1; j&lt;i; j++)</w:t>
      </w:r>
    </w:p>
    <w:p w14:paraId="598ACE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L_add(t0, mpy_32(Rh[j], Rl[j], Ah[i-j], Al[i-j]));</w:t>
      </w:r>
    </w:p>
    <w:p w14:paraId="3D2E7183" w14:textId="77777777" w:rsidR="00A830F8" w:rsidRPr="00CA2983" w:rsidRDefault="00A830F8">
      <w:pPr>
        <w:pStyle w:val="LD10"/>
        <w:rPr>
          <w:rFonts w:ascii="Times New Roman" w:hAnsi="Times New Roman" w:cs="Times New Roman"/>
        </w:rPr>
      </w:pPr>
    </w:p>
    <w:p w14:paraId="39C593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L_shl(t0,(Word16)4);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result in Q26-&gt;convert to Q30 */</w:t>
      </w:r>
    </w:p>
    <w:p w14:paraId="6BAAC3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 overflow possible          */</w:t>
      </w:r>
    </w:p>
    <w:p w14:paraId="110D07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t1 = L_comp(Rh[i],Rl[i]);</w:t>
      </w:r>
    </w:p>
    <w:p w14:paraId="3BE9A2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L_add(t0, 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add R[i] in Q30               */</w:t>
      </w:r>
    </w:p>
    <w:p w14:paraId="0D154046" w14:textId="77777777" w:rsidR="00A830F8" w:rsidRPr="00CA2983" w:rsidRDefault="00A830F8">
      <w:pPr>
        <w:pStyle w:val="LD10"/>
        <w:rPr>
          <w:rFonts w:ascii="Times New Roman" w:hAnsi="Times New Roman" w:cs="Times New Roman"/>
        </w:rPr>
      </w:pPr>
    </w:p>
    <w:p w14:paraId="034F6A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K = -t0 / Alpha */</w:t>
      </w:r>
    </w:p>
    <w:p w14:paraId="18B41114" w14:textId="77777777" w:rsidR="00A830F8" w:rsidRPr="00CA2983" w:rsidRDefault="00A830F8">
      <w:pPr>
        <w:pStyle w:val="LD10"/>
        <w:rPr>
          <w:rFonts w:ascii="Times New Roman" w:hAnsi="Times New Roman" w:cs="Times New Roman"/>
        </w:rPr>
      </w:pPr>
    </w:p>
    <w:p w14:paraId="4EFFE8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t1 = L_abs(t0);</w:t>
      </w:r>
    </w:p>
    <w:p w14:paraId="4A84D5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t2 = div_32(t1, alp_h, alp_l);</w:t>
      </w:r>
      <w:r w:rsidRPr="00CA2983">
        <w:rPr>
          <w:rFonts w:ascii="Times New Roman" w:hAnsi="Times New Roman" w:cs="Times New Roman"/>
        </w:rPr>
        <w:tab/>
      </w:r>
      <w:r w:rsidRPr="00CA2983">
        <w:rPr>
          <w:rFonts w:ascii="Times New Roman" w:hAnsi="Times New Roman" w:cs="Times New Roman"/>
        </w:rPr>
        <w:tab/>
        <w:t>/* abs(t0)/Alpha                 */</w:t>
      </w:r>
    </w:p>
    <w:p w14:paraId="6506F2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if(t0 &gt; 0) t2= L_negate(t2);</w:t>
      </w:r>
      <w:r w:rsidRPr="00CA2983">
        <w:rPr>
          <w:rFonts w:ascii="Times New Roman" w:hAnsi="Times New Roman" w:cs="Times New Roman"/>
        </w:rPr>
        <w:tab/>
      </w:r>
      <w:r w:rsidRPr="00CA2983">
        <w:rPr>
          <w:rFonts w:ascii="Times New Roman" w:hAnsi="Times New Roman" w:cs="Times New Roman"/>
        </w:rPr>
        <w:tab/>
        <w:t>/* K =-t0/Alpha                  */</w:t>
      </w:r>
    </w:p>
    <w:p w14:paraId="56985E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t2 = L_shl(t2, alp_e);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denormalize; compare to Alpha */</w:t>
      </w:r>
    </w:p>
    <w:p w14:paraId="2E652F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L_extract(t2, &amp;Kh, &amp;Kl);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K in DPF                      */</w:t>
      </w:r>
    </w:p>
    <w:p w14:paraId="7AEA3754" w14:textId="77777777" w:rsidR="00A830F8" w:rsidRPr="00CA2983" w:rsidRDefault="00A830F8">
      <w:pPr>
        <w:pStyle w:val="LD10"/>
        <w:rPr>
          <w:rFonts w:ascii="Times New Roman" w:hAnsi="Times New Roman" w:cs="Times New Roman"/>
        </w:rPr>
      </w:pPr>
    </w:p>
    <w:p w14:paraId="065990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Test for unstable filter, if unstable keep old A(z) */</w:t>
      </w:r>
    </w:p>
    <w:p w14:paraId="34F5F47E" w14:textId="77777777" w:rsidR="00A830F8" w:rsidRPr="00CA2983" w:rsidRDefault="00A830F8">
      <w:pPr>
        <w:pStyle w:val="LD10"/>
        <w:rPr>
          <w:rFonts w:ascii="Times New Roman" w:hAnsi="Times New Roman" w:cs="Times New Roman"/>
        </w:rPr>
      </w:pPr>
    </w:p>
    <w:p w14:paraId="5AB14A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 abs_s(Kh) &gt; 32750)</w:t>
      </w:r>
    </w:p>
    <w:p w14:paraId="5E919F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3A1F4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for(j=0; j&lt;=pp; j++) A[j] = old_A[j];</w:t>
      </w:r>
    </w:p>
    <w:p w14:paraId="472AF9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56B27F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8D860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FF203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42885C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new LPC coeff. -&gt; An[i]         *</w:t>
      </w:r>
    </w:p>
    <w:p w14:paraId="0454B8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An[j]= A[j] + K*A[i-j]     , j=1 to i-1 *</w:t>
      </w:r>
    </w:p>
    <w:p w14:paraId="4129FC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An[i]= K                                *</w:t>
      </w:r>
    </w:p>
    <w:p w14:paraId="02CE3A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CA83F29" w14:textId="77777777" w:rsidR="00A830F8" w:rsidRPr="00CA2983" w:rsidRDefault="00A830F8">
      <w:pPr>
        <w:pStyle w:val="LD10"/>
        <w:rPr>
          <w:rFonts w:ascii="Times New Roman" w:hAnsi="Times New Roman" w:cs="Times New Roman"/>
        </w:rPr>
      </w:pPr>
    </w:p>
    <w:p w14:paraId="1D8BD3E0" w14:textId="77777777" w:rsidR="00A830F8" w:rsidRPr="00CA2983" w:rsidRDefault="00A830F8">
      <w:pPr>
        <w:pStyle w:val="LD10"/>
        <w:rPr>
          <w:rFonts w:ascii="Times New Roman" w:hAnsi="Times New Roman" w:cs="Times New Roman"/>
        </w:rPr>
      </w:pPr>
    </w:p>
    <w:p w14:paraId="184C09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for(j=1; j&lt;i; j++)</w:t>
      </w:r>
    </w:p>
    <w:p w14:paraId="382488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C828B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mpy_32(Kh, Kl, Ah[i-j], Al[i-j]);</w:t>
      </w:r>
    </w:p>
    <w:p w14:paraId="6722C8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add_sh(t0, Ah[j], (Word16)15);</w:t>
      </w:r>
    </w:p>
    <w:p w14:paraId="3C65EC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add_sh(t0, Al[j], (Word16)0);</w:t>
      </w:r>
    </w:p>
    <w:p w14:paraId="2D3713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&amp;Anh[j], &amp;Anl[j]);</w:t>
      </w:r>
    </w:p>
    <w:p w14:paraId="34E798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3CCFA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t2 = L_shr(t2, (Word16)4);</w:t>
      </w:r>
      <w:r w:rsidRPr="00CA2983">
        <w:rPr>
          <w:rFonts w:ascii="Times New Roman" w:hAnsi="Times New Roman" w:cs="Times New Roman"/>
        </w:rPr>
        <w:tab/>
      </w:r>
      <w:r w:rsidRPr="00CA2983">
        <w:rPr>
          <w:rFonts w:ascii="Times New Roman" w:hAnsi="Times New Roman" w:cs="Times New Roman"/>
        </w:rPr>
        <w:tab/>
        <w:t>/* t2 = K in Q30-&gt;convert to Q26 */</w:t>
      </w:r>
    </w:p>
    <w:p w14:paraId="59B8D4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L_extract(t2, &amp;Anh[i], &amp;Anl[i]);</w:t>
      </w:r>
      <w:r w:rsidRPr="00CA2983">
        <w:rPr>
          <w:rFonts w:ascii="Times New Roman" w:hAnsi="Times New Roman" w:cs="Times New Roman"/>
        </w:rPr>
        <w:tab/>
        <w:t>/* An[i] in Q26                  */</w:t>
      </w:r>
    </w:p>
    <w:p w14:paraId="22C97BAB" w14:textId="77777777" w:rsidR="00A830F8" w:rsidRPr="00CA2983" w:rsidRDefault="00A830F8">
      <w:pPr>
        <w:pStyle w:val="LD10"/>
        <w:rPr>
          <w:rFonts w:ascii="Times New Roman" w:hAnsi="Times New Roman" w:cs="Times New Roman"/>
        </w:rPr>
      </w:pPr>
    </w:p>
    <w:p w14:paraId="269A20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Alpha = Alpha * (1-K**2) */</w:t>
      </w:r>
    </w:p>
    <w:p w14:paraId="01EBC503" w14:textId="77777777" w:rsidR="00A830F8" w:rsidRPr="00CA2983" w:rsidRDefault="00A830F8">
      <w:pPr>
        <w:pStyle w:val="LD10"/>
        <w:rPr>
          <w:rFonts w:ascii="Times New Roman" w:hAnsi="Times New Roman" w:cs="Times New Roman"/>
        </w:rPr>
      </w:pPr>
    </w:p>
    <w:p w14:paraId="4CF1A7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mpy_32(Kh ,Kl, Kh, Kl);</w:t>
      </w:r>
      <w:r w:rsidRPr="00CA2983">
        <w:rPr>
          <w:rFonts w:ascii="Times New Roman" w:hAnsi="Times New Roman" w:cs="Times New Roman"/>
        </w:rPr>
        <w:tab/>
      </w:r>
      <w:r w:rsidRPr="00CA2983">
        <w:rPr>
          <w:rFonts w:ascii="Times New Roman" w:hAnsi="Times New Roman" w:cs="Times New Roman"/>
        </w:rPr>
        <w:tab/>
        <w:t>/* K*K      in Q30 */</w:t>
      </w:r>
    </w:p>
    <w:p w14:paraId="6DC062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L_abs(t0);</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Some case &lt;0 !! */</w:t>
      </w:r>
    </w:p>
    <w:p w14:paraId="088FF4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L_sub( (Word32)0x3fffffff, t0 );</w:t>
      </w:r>
      <w:r w:rsidRPr="00CA2983">
        <w:rPr>
          <w:rFonts w:ascii="Times New Roman" w:hAnsi="Times New Roman" w:cs="Times New Roman"/>
        </w:rPr>
        <w:tab/>
        <w:t>/* 1 - K*K  in Q30 */</w:t>
      </w:r>
    </w:p>
    <w:p w14:paraId="15AAC7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&amp;hi, &amp;lo);</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DPF format      */</w:t>
      </w:r>
    </w:p>
    <w:p w14:paraId="53AC93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mpy_32(alp_h , alp_l, hi, lo);</w:t>
      </w:r>
      <w:r w:rsidRPr="00CA2983">
        <w:rPr>
          <w:rFonts w:ascii="Times New Roman" w:hAnsi="Times New Roman" w:cs="Times New Roman"/>
        </w:rPr>
        <w:tab/>
        <w:t>/* Alpha in Q30    */</w:t>
      </w:r>
    </w:p>
    <w:p w14:paraId="1EAD81EC" w14:textId="77777777" w:rsidR="00A830F8" w:rsidRPr="00CA2983" w:rsidRDefault="00A830F8">
      <w:pPr>
        <w:pStyle w:val="LD10"/>
        <w:rPr>
          <w:rFonts w:ascii="Times New Roman" w:hAnsi="Times New Roman" w:cs="Times New Roman"/>
        </w:rPr>
      </w:pPr>
    </w:p>
    <w:p w14:paraId="015E0B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Normalize Alpha */</w:t>
      </w:r>
    </w:p>
    <w:p w14:paraId="0FF20C78" w14:textId="77777777" w:rsidR="00A830F8" w:rsidRPr="00CA2983" w:rsidRDefault="00A830F8">
      <w:pPr>
        <w:pStyle w:val="LD10"/>
        <w:rPr>
          <w:rFonts w:ascii="Times New Roman" w:hAnsi="Times New Roman" w:cs="Times New Roman"/>
        </w:rPr>
      </w:pPr>
    </w:p>
    <w:p w14:paraId="53D502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norm_v(t0, (Word16)12, &amp;j);</w:t>
      </w:r>
    </w:p>
    <w:p w14:paraId="2DC63D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L_shr(t0, (Word16)1);</w:t>
      </w:r>
    </w:p>
    <w:p w14:paraId="293F5E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L_extract(t0, &amp;alp_h, &amp;alp_l);</w:t>
      </w:r>
      <w:r w:rsidRPr="00CA2983">
        <w:rPr>
          <w:rFonts w:ascii="Times New Roman" w:hAnsi="Times New Roman" w:cs="Times New Roman"/>
        </w:rPr>
        <w:tab/>
      </w:r>
      <w:r w:rsidRPr="00CA2983">
        <w:rPr>
          <w:rFonts w:ascii="Times New Roman" w:hAnsi="Times New Roman" w:cs="Times New Roman"/>
        </w:rPr>
        <w:tab/>
        <w:t>/* DPF format    */</w:t>
      </w:r>
    </w:p>
    <w:p w14:paraId="7F2BC9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alp_e += j-1;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t0 was in Q30 */</w:t>
      </w:r>
    </w:p>
    <w:p w14:paraId="4DD9744A" w14:textId="77777777" w:rsidR="00A830F8" w:rsidRPr="00CA2983" w:rsidRDefault="00A830F8">
      <w:pPr>
        <w:pStyle w:val="LD10"/>
        <w:rPr>
          <w:rFonts w:ascii="Times New Roman" w:hAnsi="Times New Roman" w:cs="Times New Roman"/>
        </w:rPr>
      </w:pPr>
    </w:p>
    <w:p w14:paraId="2A4F24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A[j] = An[j]   Note: can be done with pointers */</w:t>
      </w:r>
    </w:p>
    <w:p w14:paraId="3925347F" w14:textId="77777777" w:rsidR="00A830F8" w:rsidRPr="00CA2983" w:rsidRDefault="00A830F8">
      <w:pPr>
        <w:pStyle w:val="LD10"/>
        <w:rPr>
          <w:rFonts w:ascii="Times New Roman" w:hAnsi="Times New Roman" w:cs="Times New Roman"/>
        </w:rPr>
      </w:pPr>
    </w:p>
    <w:p w14:paraId="635BC8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for(j=1; j&lt;=i; j++)</w:t>
      </w:r>
    </w:p>
    <w:p w14:paraId="533414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0064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Ah[j] =Anh[j];</w:t>
      </w:r>
    </w:p>
    <w:p w14:paraId="5C0551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Al[j] =Anl[j];</w:t>
      </w:r>
    </w:p>
    <w:p w14:paraId="53087D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CFC3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89B0387" w14:textId="77777777" w:rsidR="00A830F8" w:rsidRPr="00CA2983" w:rsidRDefault="00A830F8">
      <w:pPr>
        <w:pStyle w:val="LD10"/>
        <w:rPr>
          <w:rFonts w:ascii="Times New Roman" w:hAnsi="Times New Roman" w:cs="Times New Roman"/>
        </w:rPr>
      </w:pPr>
    </w:p>
    <w:p w14:paraId="7DE33B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Troncate A[i] in Q26 to Q12 with rounding */</w:t>
      </w:r>
    </w:p>
    <w:p w14:paraId="118152F9" w14:textId="77777777" w:rsidR="00A830F8" w:rsidRPr="00CA2983" w:rsidRDefault="00A830F8">
      <w:pPr>
        <w:pStyle w:val="LD10"/>
        <w:rPr>
          <w:rFonts w:ascii="Times New Roman" w:hAnsi="Times New Roman" w:cs="Times New Roman"/>
        </w:rPr>
      </w:pPr>
    </w:p>
    <w:p w14:paraId="2958C9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A[0] = 4096;</w:t>
      </w:r>
    </w:p>
    <w:p w14:paraId="4E45E2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i&lt;=pp; i++)</w:t>
      </w:r>
    </w:p>
    <w:p w14:paraId="6A0E5A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3B00E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L_comp(Ah[i], Al[i]);</w:t>
      </w:r>
    </w:p>
    <w:p w14:paraId="542229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add_sh(t0, (Word16)1, (Word16)13);</w:t>
      </w:r>
      <w:r w:rsidRPr="00CA2983">
        <w:rPr>
          <w:rFonts w:ascii="Times New Roman" w:hAnsi="Times New Roman" w:cs="Times New Roman"/>
        </w:rPr>
        <w:tab/>
        <w:t>/* rounding */</w:t>
      </w:r>
    </w:p>
    <w:p w14:paraId="3DAE02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old_A[i] = A[i] = store_hi(t0,(Word16)2);</w:t>
      </w:r>
    </w:p>
    <w:p w14:paraId="579BCC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F7592B" w14:textId="77777777" w:rsidR="00A830F8" w:rsidRPr="00CA2983" w:rsidRDefault="00A830F8">
      <w:pPr>
        <w:pStyle w:val="LD10"/>
        <w:rPr>
          <w:rFonts w:ascii="Times New Roman" w:hAnsi="Times New Roman" w:cs="Times New Roman"/>
        </w:rPr>
      </w:pPr>
    </w:p>
    <w:p w14:paraId="422476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0BE8A8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79CD887" w14:textId="77777777" w:rsidR="00A830F8" w:rsidRPr="00CA2983" w:rsidRDefault="00A830F8">
      <w:pPr>
        <w:pStyle w:val="WP"/>
        <w:keepLines/>
        <w:rPr>
          <w:rFonts w:ascii="Times New Roman" w:hAnsi="Times New Roman" w:cs="Times New Roman"/>
        </w:rPr>
      </w:pPr>
    </w:p>
    <w:p w14:paraId="572BBCC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3F559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66F1432" w14:textId="09FE23FE"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Lpc_Gain</w:t>
      </w:r>
      <w:r w:rsidRPr="00CA2983">
        <w:rPr>
          <w:rFonts w:ascii="Times New Roman" w:hAnsi="Times New Roman" w:cs="Times New Roman"/>
        </w:rPr>
        <w:fldChar w:fldCharType="begin"/>
      </w:r>
      <w:r w:rsidRPr="00CA2983">
        <w:rPr>
          <w:rFonts w:ascii="Times New Roman" w:hAnsi="Times New Roman" w:cs="Times New Roman"/>
        </w:rPr>
        <w:instrText>xe "Lpc_Gain</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5E66915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FE3766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energy of impulse response of 1/A(z)</w:t>
      </w:r>
    </w:p>
    <w:p w14:paraId="74420A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on 60 points</w:t>
      </w:r>
    </w:p>
    <w:p w14:paraId="248D92D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6469C4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DE5C0F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228523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Lpc_Gain(buffer_in)</w:t>
      </w:r>
    </w:p>
    <w:p w14:paraId="4FE5FD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w:t>
      </w:r>
    </w:p>
    <w:p w14:paraId="4546F08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D85337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A145BB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A0E214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coefficients</w:t>
      </w:r>
    </w:p>
    <w:p w14:paraId="1B1FF01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34B9FB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73C04A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548A6EB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DC5BD8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Energy of impulse response of 1/A(z)</w:t>
      </w:r>
    </w:p>
    <w:p w14:paraId="060542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Word32 - Q20</w:t>
      </w:r>
    </w:p>
    <w:p w14:paraId="12CC944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D60621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5A1174E" w14:textId="77777777" w:rsidR="00A830F8" w:rsidRPr="00CA2983" w:rsidRDefault="00A830F8">
      <w:pPr>
        <w:pStyle w:val="LD10"/>
        <w:rPr>
          <w:rFonts w:ascii="Times New Roman" w:hAnsi="Times New Roman" w:cs="Times New Roman"/>
        </w:rPr>
      </w:pPr>
    </w:p>
    <w:p w14:paraId="1007CF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Lpc_Gain(Word16 a[])</w:t>
      </w:r>
    </w:p>
    <w:p w14:paraId="16A586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73584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0B1F12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ener;</w:t>
      </w:r>
    </w:p>
    <w:p w14:paraId="420504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h[llg];</w:t>
      </w:r>
    </w:p>
    <w:p w14:paraId="55839814" w14:textId="77777777" w:rsidR="00A830F8" w:rsidRPr="00CA2983" w:rsidRDefault="00A830F8">
      <w:pPr>
        <w:pStyle w:val="LD10"/>
        <w:rPr>
          <w:rFonts w:ascii="Times New Roman" w:hAnsi="Times New Roman" w:cs="Times New Roman"/>
        </w:rPr>
      </w:pPr>
    </w:p>
    <w:p w14:paraId="346E0C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the impulse response of A(z) */</w:t>
      </w:r>
    </w:p>
    <w:p w14:paraId="7CDDF2A0" w14:textId="77777777" w:rsidR="00A830F8" w:rsidRPr="00CA2983" w:rsidRDefault="00A830F8">
      <w:pPr>
        <w:pStyle w:val="LD10"/>
        <w:rPr>
          <w:rFonts w:ascii="Times New Roman" w:hAnsi="Times New Roman" w:cs="Times New Roman"/>
        </w:rPr>
      </w:pPr>
    </w:p>
    <w:p w14:paraId="69B1DA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h[0] = 1024;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1.0 in Q10 */</w:t>
      </w:r>
    </w:p>
    <w:p w14:paraId="6729EC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i&lt;llg; i++) h[i]=0;</w:t>
      </w:r>
    </w:p>
    <w:p w14:paraId="4E62E2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Syn_Filt(a, h, h, llg, &amp;h[1], (Word16)0);</w:t>
      </w:r>
    </w:p>
    <w:p w14:paraId="428DFBAD" w14:textId="77777777" w:rsidR="00A830F8" w:rsidRPr="00CA2983" w:rsidRDefault="00A830F8">
      <w:pPr>
        <w:pStyle w:val="LD10"/>
        <w:rPr>
          <w:rFonts w:ascii="Times New Roman" w:hAnsi="Times New Roman" w:cs="Times New Roman"/>
        </w:rPr>
      </w:pPr>
    </w:p>
    <w:p w14:paraId="5BFCFA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Compute the energy of the impulse response */</w:t>
      </w:r>
    </w:p>
    <w:p w14:paraId="13250A35" w14:textId="77777777" w:rsidR="00A830F8" w:rsidRPr="00CA2983" w:rsidRDefault="00A830F8">
      <w:pPr>
        <w:pStyle w:val="LD10"/>
        <w:rPr>
          <w:rFonts w:ascii="Times New Roman" w:hAnsi="Times New Roman" w:cs="Times New Roman"/>
        </w:rPr>
      </w:pPr>
    </w:p>
    <w:p w14:paraId="0F0546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 = 0;</w:t>
      </w:r>
    </w:p>
    <w:p w14:paraId="587FE5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i&lt;llg; i++)</w:t>
      </w:r>
    </w:p>
    <w:p w14:paraId="3D8962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ener = L_mac0(ener, h[i], h[i]);</w:t>
      </w:r>
    </w:p>
    <w:p w14:paraId="5A8FA5DC" w14:textId="77777777" w:rsidR="00A830F8" w:rsidRPr="00CA2983" w:rsidRDefault="00A830F8">
      <w:pPr>
        <w:pStyle w:val="LD10"/>
        <w:rPr>
          <w:rFonts w:ascii="Times New Roman" w:hAnsi="Times New Roman" w:cs="Times New Roman"/>
        </w:rPr>
      </w:pPr>
    </w:p>
    <w:p w14:paraId="53DAD0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return(ener);</w:t>
      </w:r>
    </w:p>
    <w:p w14:paraId="0C7C8C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13420F9" w14:textId="77777777" w:rsidR="00A830F8" w:rsidRPr="00CA2983" w:rsidRDefault="00A830F8">
      <w:pPr>
        <w:pStyle w:val="WP"/>
        <w:keepLines/>
        <w:rPr>
          <w:rFonts w:ascii="Times New Roman" w:hAnsi="Times New Roman" w:cs="Times New Roman"/>
        </w:rPr>
      </w:pPr>
    </w:p>
    <w:p w14:paraId="67E1B68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923B96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A8D4B69" w14:textId="75B774D4"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Lsp_Az</w:t>
      </w:r>
      <w:r w:rsidRPr="00CA2983">
        <w:rPr>
          <w:rFonts w:ascii="Times New Roman" w:hAnsi="Times New Roman" w:cs="Times New Roman"/>
        </w:rPr>
        <w:fldChar w:fldCharType="begin"/>
      </w:r>
      <w:r w:rsidRPr="00CA2983">
        <w:rPr>
          <w:rFonts w:ascii="Times New Roman" w:hAnsi="Times New Roman" w:cs="Times New Roman"/>
        </w:rPr>
        <w:instrText>xe "Lsp_Az</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2992D98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1B0F15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Compute the LPC coefficients  </w:t>
      </w:r>
    </w:p>
    <w:p w14:paraId="7C270E0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from the LSPs in the cosine domain</w:t>
      </w:r>
    </w:p>
    <w:p w14:paraId="015360E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(order=10)</w:t>
      </w:r>
    </w:p>
    <w:p w14:paraId="76B8FCF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1CC9BE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18566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5B078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Lsp_Az(buffer_in,buffer_out)</w:t>
      </w:r>
    </w:p>
    <w:p w14:paraId="1E14120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030428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1880D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B86CF1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DC461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Description : Line spectral pairs in the </w:t>
      </w:r>
    </w:p>
    <w:p w14:paraId="61D3CC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cosine domain</w:t>
      </w:r>
    </w:p>
    <w:p w14:paraId="155F454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02F0FB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1E66CC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FE7EF0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FC9BD2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Predictor coefficients</w:t>
      </w:r>
    </w:p>
    <w:p w14:paraId="29696FC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4CF323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6A014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6645262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5D59E0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F1D4A89" w14:textId="77777777" w:rsidR="00A830F8" w:rsidRPr="00CA2983" w:rsidRDefault="00A830F8">
      <w:pPr>
        <w:pStyle w:val="LD10"/>
        <w:rPr>
          <w:rFonts w:ascii="Times New Roman" w:hAnsi="Times New Roman" w:cs="Times New Roman"/>
        </w:rPr>
      </w:pPr>
    </w:p>
    <w:p w14:paraId="51C166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Lsp_Az(Word16 lsp[], Word16 a[])</w:t>
      </w:r>
    </w:p>
    <w:p w14:paraId="0389ED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D59B9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561C90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f1[6], f2[6];</w:t>
      </w:r>
    </w:p>
    <w:p w14:paraId="20D1C6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t0;</w:t>
      </w:r>
    </w:p>
    <w:p w14:paraId="2AC3D879" w14:textId="77777777" w:rsidR="00A830F8" w:rsidRPr="00CA2983" w:rsidRDefault="00A830F8">
      <w:pPr>
        <w:pStyle w:val="LD10"/>
        <w:rPr>
          <w:rFonts w:ascii="Times New Roman" w:hAnsi="Times New Roman" w:cs="Times New Roman"/>
        </w:rPr>
      </w:pPr>
    </w:p>
    <w:p w14:paraId="365470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Get_Lsp_Pol(&amp;lsp[0],f1);</w:t>
      </w:r>
    </w:p>
    <w:p w14:paraId="6069D0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Get_Lsp_Pol(&amp;lsp[1],f2);</w:t>
      </w:r>
    </w:p>
    <w:p w14:paraId="567476F7" w14:textId="77777777" w:rsidR="00A830F8" w:rsidRPr="00CA2983" w:rsidRDefault="00A830F8">
      <w:pPr>
        <w:pStyle w:val="LD10"/>
        <w:rPr>
          <w:rFonts w:ascii="Times New Roman" w:hAnsi="Times New Roman" w:cs="Times New Roman"/>
        </w:rPr>
      </w:pPr>
    </w:p>
    <w:p w14:paraId="4D04C5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5; i &gt; 0; i--)</w:t>
      </w:r>
    </w:p>
    <w:p w14:paraId="4B1810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54336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f1[i] = L_add(f1[i], f1[i-1]);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f1[i] += f1[i-1]; */</w:t>
      </w:r>
    </w:p>
    <w:p w14:paraId="2E7E50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f2[i] = L_sub(f2[i], f2[i-1]);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f2[i] -= f2[i-1]; */</w:t>
      </w:r>
    </w:p>
    <w:p w14:paraId="3ED83B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87352D3" w14:textId="77777777" w:rsidR="00A830F8" w:rsidRPr="00CA2983" w:rsidRDefault="00A830F8">
      <w:pPr>
        <w:pStyle w:val="LD10"/>
        <w:rPr>
          <w:rFonts w:ascii="Times New Roman" w:hAnsi="Times New Roman" w:cs="Times New Roman"/>
        </w:rPr>
      </w:pPr>
    </w:p>
    <w:p w14:paraId="4B3D0D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a[0] = 4096;</w:t>
      </w:r>
    </w:p>
    <w:p w14:paraId="004AC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1, j = 10; i &lt;= 5; i++, j--)</w:t>
      </w:r>
    </w:p>
    <w:p w14:paraId="4FF068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4E809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L_add(f1[i], f2[i]);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f1[i] + f2[i] */</w:t>
      </w:r>
    </w:p>
    <w:p w14:paraId="64C9C2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a[i] = extract_l( L_shr_r(t0,(Word16)13) );</w:t>
      </w:r>
      <w:r w:rsidRPr="00CA2983">
        <w:rPr>
          <w:rFonts w:ascii="Times New Roman" w:hAnsi="Times New Roman" w:cs="Times New Roman"/>
        </w:rPr>
        <w:tab/>
        <w:t>/*from Q24 to Q12 and * 0.5*/</w:t>
      </w:r>
    </w:p>
    <w:p w14:paraId="2B477A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t0   = L_sub(f1[i], f2[i]);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f1[i] - f2[i] */</w:t>
      </w:r>
    </w:p>
    <w:p w14:paraId="703365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a[j] = extract_l( L_shr_r(t0,(Word16)13) );</w:t>
      </w:r>
      <w:r w:rsidRPr="00CA2983">
        <w:rPr>
          <w:rFonts w:ascii="Times New Roman" w:hAnsi="Times New Roman" w:cs="Times New Roman"/>
        </w:rPr>
        <w:tab/>
        <w:t>/*from Q24 to Q12 and * 0.5*/</w:t>
      </w:r>
    </w:p>
    <w:p w14:paraId="7EBB7A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95D4696" w14:textId="77777777" w:rsidR="00A830F8" w:rsidRPr="00CA2983" w:rsidRDefault="00A830F8">
      <w:pPr>
        <w:pStyle w:val="LD10"/>
        <w:rPr>
          <w:rFonts w:ascii="Times New Roman" w:hAnsi="Times New Roman" w:cs="Times New Roman"/>
        </w:rPr>
      </w:pPr>
    </w:p>
    <w:p w14:paraId="0A69D4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1902E9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FC8083F" w14:textId="77777777" w:rsidR="00A830F8" w:rsidRPr="00CA2983" w:rsidRDefault="00A830F8">
      <w:pPr>
        <w:pStyle w:val="WP"/>
        <w:keepNext/>
        <w:keepLines/>
        <w:rPr>
          <w:rFonts w:ascii="Times New Roman" w:hAnsi="Times New Roman" w:cs="Times New Roman"/>
        </w:rPr>
      </w:pPr>
    </w:p>
    <w:p w14:paraId="57F109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51261D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D40DA9C" w14:textId="1A09D3A4"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Pond_Ai</w:t>
      </w:r>
      <w:r w:rsidRPr="00CA2983">
        <w:rPr>
          <w:rFonts w:ascii="Times New Roman" w:hAnsi="Times New Roman" w:cs="Times New Roman"/>
        </w:rPr>
        <w:fldChar w:fldCharType="begin"/>
      </w:r>
      <w:r w:rsidRPr="00CA2983">
        <w:rPr>
          <w:rFonts w:ascii="Times New Roman" w:hAnsi="Times New Roman" w:cs="Times New Roman"/>
        </w:rPr>
        <w:instrText>xe "Pond_Ai</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7C0F7A8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8DC371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Compute spectral expansion (a_exp[]) of LPC </w:t>
      </w:r>
    </w:p>
    <w:p w14:paraId="3339D05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coefficients (a[]) using spectral expansion</w:t>
      </w:r>
    </w:p>
    <w:p w14:paraId="4BFB28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factors (fac[]) with the LPC order fixed to 10</w:t>
      </w:r>
    </w:p>
    <w:p w14:paraId="7D3B366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3A337E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7A3959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9ADCBE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Pond_Ai(buffer_in1,buffer_in2,buffer_out)</w:t>
      </w:r>
    </w:p>
    <w:p w14:paraId="0B74D3F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1BF432D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24E93C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B8926C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7A2153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LPC coefficients</w:t>
      </w:r>
    </w:p>
    <w:p w14:paraId="2015875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4F53D9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F498E4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Spectral expansion factors</w:t>
      </w:r>
    </w:p>
    <w:p w14:paraId="43E4C0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Q15</w:t>
      </w:r>
    </w:p>
    <w:p w14:paraId="39BC551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91A1C9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9C7ABA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C1083C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Spectral expanded LPC coefficients</w:t>
      </w:r>
    </w:p>
    <w:p w14:paraId="709D256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7B13A7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51C8A8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2FAFF5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2234D9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a_exp[i] = a[i] * fac[i-1]</w:t>
      </w:r>
      <w:r w:rsidRPr="00CA2983">
        <w:rPr>
          <w:rFonts w:ascii="Times New Roman" w:hAnsi="Times New Roman" w:cs="Times New Roman"/>
        </w:rPr>
        <w:tab/>
        <w:t>i=1,10</w:t>
      </w:r>
    </w:p>
    <w:p w14:paraId="3F64FD6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05A97A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E7810AC" w14:textId="77777777" w:rsidR="00A830F8" w:rsidRPr="00CA2983" w:rsidRDefault="00A830F8">
      <w:pPr>
        <w:pStyle w:val="LD10"/>
        <w:rPr>
          <w:rFonts w:ascii="Times New Roman" w:hAnsi="Times New Roman" w:cs="Times New Roman"/>
        </w:rPr>
      </w:pPr>
    </w:p>
    <w:p w14:paraId="6F2462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Pond_Ai(Word16 a[], Word16 fac[], Word16 a_exp[])</w:t>
      </w:r>
    </w:p>
    <w:p w14:paraId="61EDA9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58226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w:t>
      </w:r>
    </w:p>
    <w:p w14:paraId="1D1B7065" w14:textId="77777777" w:rsidR="00A830F8" w:rsidRPr="00CA2983" w:rsidRDefault="00A830F8">
      <w:pPr>
        <w:pStyle w:val="LD10"/>
        <w:rPr>
          <w:rFonts w:ascii="Times New Roman" w:hAnsi="Times New Roman" w:cs="Times New Roman"/>
        </w:rPr>
      </w:pPr>
    </w:p>
    <w:p w14:paraId="40B38B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a_exp[0] = a[0];</w:t>
      </w:r>
    </w:p>
    <w:p w14:paraId="42FDE7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for(i=1; i&lt;=pp; i++)</w:t>
      </w:r>
    </w:p>
    <w:p w14:paraId="21B96B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a_exp[i] = round( L_mult(a[i], fac[i-1]) );</w:t>
      </w:r>
    </w:p>
    <w:p w14:paraId="6168010A" w14:textId="77777777" w:rsidR="00A830F8" w:rsidRPr="00CA2983" w:rsidRDefault="00A830F8">
      <w:pPr>
        <w:pStyle w:val="LD10"/>
        <w:rPr>
          <w:rFonts w:ascii="Times New Roman" w:hAnsi="Times New Roman" w:cs="Times New Roman"/>
        </w:rPr>
      </w:pPr>
    </w:p>
    <w:p w14:paraId="6DFCB7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131390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08B1DB7" w14:textId="77777777" w:rsidR="00A830F8" w:rsidRPr="00CA2983" w:rsidRDefault="00A830F8">
      <w:pPr>
        <w:pStyle w:val="WP"/>
        <w:keepLines/>
        <w:rPr>
          <w:rFonts w:ascii="Times New Roman" w:hAnsi="Times New Roman" w:cs="Times New Roman"/>
        </w:rPr>
      </w:pPr>
    </w:p>
    <w:p w14:paraId="23FFD6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8C6E2D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0F9420C" w14:textId="0609005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Residu</w:t>
      </w:r>
      <w:r w:rsidRPr="00CA2983">
        <w:rPr>
          <w:rFonts w:ascii="Times New Roman" w:hAnsi="Times New Roman" w:cs="Times New Roman"/>
        </w:rPr>
        <w:fldChar w:fldCharType="begin"/>
      </w:r>
      <w:r w:rsidRPr="00CA2983">
        <w:rPr>
          <w:rFonts w:ascii="Times New Roman" w:hAnsi="Times New Roman" w:cs="Times New Roman"/>
        </w:rPr>
        <w:instrText>xe "Residu</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2567AE7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59BBDB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 the LPC residual  by filtering the input</w:t>
      </w:r>
    </w:p>
    <w:p w14:paraId="12C9730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through A(z)</w:t>
      </w:r>
    </w:p>
    <w:p w14:paraId="554E250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1EEC5A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02137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566FD7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Residu(buffer_in1,buffer_in2,buffer_out,lg)</w:t>
      </w:r>
    </w:p>
    <w:p w14:paraId="5B17262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(Routine_Name(input1,input2,output1,input3))</w:t>
      </w:r>
    </w:p>
    <w:p w14:paraId="221EC70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1C57DB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074446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770C70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Prediction coefficients</w:t>
      </w:r>
    </w:p>
    <w:p w14:paraId="6C8F7C4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579FA6D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2D0EB2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speech - values of buffer_in2[]</w:t>
      </w:r>
    </w:p>
    <w:p w14:paraId="43DA684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from -p to -1 are needed</w:t>
      </w:r>
    </w:p>
    <w:p w14:paraId="2CE014B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B88441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5A81CD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Size of filtering</w:t>
      </w:r>
    </w:p>
    <w:p w14:paraId="3D68183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D75A5D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568C56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F691FF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EFCE92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Residual signal</w:t>
      </w:r>
    </w:p>
    <w:p w14:paraId="6789588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B1536D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7E49D4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871C2B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F46F8B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0C033FC" w14:textId="77777777" w:rsidR="00A830F8" w:rsidRPr="00CA2983" w:rsidRDefault="00A830F8">
      <w:pPr>
        <w:pStyle w:val="LD10"/>
        <w:rPr>
          <w:rFonts w:ascii="Times New Roman" w:hAnsi="Times New Roman" w:cs="Times New Roman"/>
        </w:rPr>
      </w:pPr>
    </w:p>
    <w:p w14:paraId="48972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Residu(Word16 a[], Word16 x[], Word16 y[], Word16 lg)</w:t>
      </w:r>
    </w:p>
    <w:p w14:paraId="6A4D30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E54F4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0C319A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w:t>
      </w:r>
    </w:p>
    <w:p w14:paraId="66038384" w14:textId="77777777" w:rsidR="00A830F8" w:rsidRPr="00CA2983" w:rsidRDefault="00A830F8">
      <w:pPr>
        <w:pStyle w:val="LD10"/>
        <w:rPr>
          <w:rFonts w:ascii="Times New Roman" w:hAnsi="Times New Roman" w:cs="Times New Roman"/>
        </w:rPr>
      </w:pPr>
    </w:p>
    <w:p w14:paraId="2FD94C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lg; i++)</w:t>
      </w:r>
    </w:p>
    <w:p w14:paraId="3E6412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03574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Load_sh(x[i], (Word16)12);</w:t>
      </w:r>
    </w:p>
    <w:p w14:paraId="3DB295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1; j &lt;= pp; j++)</w:t>
      </w:r>
    </w:p>
    <w:p w14:paraId="0725F8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L_mac0(s, a[j], x[i-j]);</w:t>
      </w:r>
    </w:p>
    <w:p w14:paraId="56CC64F5" w14:textId="77777777" w:rsidR="00A830F8" w:rsidRPr="00CA2983" w:rsidRDefault="00A830F8">
      <w:pPr>
        <w:pStyle w:val="LD10"/>
        <w:rPr>
          <w:rFonts w:ascii="Times New Roman" w:hAnsi="Times New Roman" w:cs="Times New Roman"/>
        </w:rPr>
      </w:pPr>
    </w:p>
    <w:p w14:paraId="7A49ED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add_sh(s, (Word16)1, (Word16)11);</w:t>
      </w:r>
      <w:r w:rsidRPr="00CA2983">
        <w:rPr>
          <w:rFonts w:ascii="Times New Roman" w:hAnsi="Times New Roman" w:cs="Times New Roman"/>
        </w:rPr>
        <w:tab/>
      </w:r>
      <w:r w:rsidRPr="00CA2983">
        <w:rPr>
          <w:rFonts w:ascii="Times New Roman" w:hAnsi="Times New Roman" w:cs="Times New Roman"/>
        </w:rPr>
        <w:tab/>
        <w:t>/* Rounding */</w:t>
      </w:r>
    </w:p>
    <w:p w14:paraId="0121D5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L_shl(s, (Word16)4);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Saturation */</w:t>
      </w:r>
    </w:p>
    <w:p w14:paraId="0A0970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y[i] = extract_h(s);</w:t>
      </w:r>
    </w:p>
    <w:p w14:paraId="2721BA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40091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34CC85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5340858" w14:textId="77777777" w:rsidR="00A830F8" w:rsidRPr="00CA2983" w:rsidRDefault="00A830F8">
      <w:pPr>
        <w:pStyle w:val="WP"/>
        <w:keepLines/>
        <w:rPr>
          <w:rFonts w:ascii="Times New Roman" w:hAnsi="Times New Roman" w:cs="Times New Roman"/>
        </w:rPr>
      </w:pPr>
    </w:p>
    <w:p w14:paraId="5830D98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5160DC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A1B36D4" w14:textId="225EC134"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Syn_Filt</w:t>
      </w:r>
      <w:r w:rsidRPr="00CA2983">
        <w:rPr>
          <w:rFonts w:ascii="Times New Roman" w:hAnsi="Times New Roman" w:cs="Times New Roman"/>
        </w:rPr>
        <w:fldChar w:fldCharType="begin"/>
      </w:r>
      <w:r w:rsidRPr="00CA2983">
        <w:rPr>
          <w:rFonts w:ascii="Times New Roman" w:hAnsi="Times New Roman" w:cs="Times New Roman"/>
        </w:rPr>
        <w:instrText>xe "Syn_Filt</w:instrText>
      </w:r>
      <w:r w:rsidRPr="00CA2983">
        <w:rPr>
          <w:rFonts w:ascii="Times New Roman" w:hAnsi="Times New Roman" w:cs="Times New Roman"/>
        </w:rPr>
        <w:tab/>
      </w:r>
      <w:r w:rsidRPr="00CA2983">
        <w:rPr>
          <w:rFonts w:ascii="Times New Roman" w:hAnsi="Times New Roman" w:cs="Times New Roman"/>
        </w:rPr>
        <w:tab/>
        <w:instrText>sub_dsp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.4"</w:instrText>
      </w:r>
      <w:r w:rsidRPr="00CA2983">
        <w:rPr>
          <w:rFonts w:ascii="Times New Roman" w:hAnsi="Times New Roman" w:cs="Times New Roman"/>
        </w:rPr>
        <w:fldChar w:fldCharType="end"/>
      </w:r>
    </w:p>
    <w:p w14:paraId="21132AF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7636E2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Perform the synthesis filtering 1/A(z)</w:t>
      </w:r>
    </w:p>
    <w:p w14:paraId="3C8527F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B5AA39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F41C90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9CA7CE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Syn_Filt(buffer_in1,buffer_in2,buffer_out,</w:t>
      </w:r>
    </w:p>
    <w:p w14:paraId="482625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lg,buffer,flag)</w:t>
      </w:r>
    </w:p>
    <w:p w14:paraId="7A6AFE7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75B1CE4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input3,arg4,input5))</w:t>
      </w:r>
    </w:p>
    <w:p w14:paraId="4143AE7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C8822D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DAE046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7EC8D6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Prediction coefficients</w:t>
      </w:r>
    </w:p>
    <w:p w14:paraId="58F9B77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Word16 - Q12</w:t>
      </w:r>
    </w:p>
    <w:p w14:paraId="7EFFD3D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76E3B1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signal</w:t>
      </w:r>
    </w:p>
    <w:p w14:paraId="1ADCC6E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2C8647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CC1FD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Size of filtering</w:t>
      </w:r>
    </w:p>
    <w:p w14:paraId="39299E8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CB4A9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9DAF7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Memory associated with this filtering</w:t>
      </w:r>
    </w:p>
    <w:p w14:paraId="304DF8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A46E53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CD359F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INPUT5</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-&gt; no update of memory</w:t>
      </w:r>
    </w:p>
    <w:p w14:paraId="632E8E4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flag = 1  -&gt; update of memory</w:t>
      </w:r>
    </w:p>
    <w:p w14:paraId="0C14185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9F5F14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B363BC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AA065C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66CB84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Output signal</w:t>
      </w:r>
    </w:p>
    <w:p w14:paraId="63E6CF8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8B4C71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A475F2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5F1B31A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14D2B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8836CC2" w14:textId="77777777" w:rsidR="00A830F8" w:rsidRPr="00CA2983" w:rsidRDefault="00A830F8">
      <w:pPr>
        <w:pStyle w:val="LD10"/>
        <w:rPr>
          <w:rFonts w:ascii="Times New Roman" w:hAnsi="Times New Roman" w:cs="Times New Roman"/>
        </w:rPr>
      </w:pPr>
    </w:p>
    <w:p w14:paraId="64F040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Syn_Filt(Word16 a[], Word16 x[], Word16 y[], Word16 lg, Word16 mem[],</w:t>
      </w:r>
    </w:p>
    <w:p w14:paraId="6FE233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update)</w:t>
      </w:r>
    </w:p>
    <w:p w14:paraId="53E1C8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7D0DE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 j;</w:t>
      </w:r>
    </w:p>
    <w:p w14:paraId="42F19D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s;</w:t>
      </w:r>
    </w:p>
    <w:p w14:paraId="4A217C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tmp[80];</w:t>
      </w:r>
      <w:r w:rsidRPr="00CA2983">
        <w:rPr>
          <w:rFonts w:ascii="Times New Roman" w:hAnsi="Times New Roman" w:cs="Times New Roman"/>
        </w:rPr>
        <w:tab/>
        <w:t>/* This is usually done by memory allocation (lg+pp) */</w:t>
      </w:r>
    </w:p>
    <w:p w14:paraId="01BB5A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*yy;</w:t>
      </w:r>
    </w:p>
    <w:p w14:paraId="0B7DFE1C" w14:textId="77777777" w:rsidR="00A830F8" w:rsidRPr="00CA2983" w:rsidRDefault="00A830F8">
      <w:pPr>
        <w:pStyle w:val="LD10"/>
        <w:rPr>
          <w:rFonts w:ascii="Times New Roman" w:hAnsi="Times New Roman" w:cs="Times New Roman"/>
        </w:rPr>
      </w:pPr>
    </w:p>
    <w:p w14:paraId="7B8A22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Copy mem[] to yy[] */</w:t>
      </w:r>
    </w:p>
    <w:p w14:paraId="7D521822" w14:textId="77777777" w:rsidR="00A830F8" w:rsidRPr="00CA2983" w:rsidRDefault="00A830F8">
      <w:pPr>
        <w:pStyle w:val="LD10"/>
        <w:rPr>
          <w:rFonts w:ascii="Times New Roman" w:hAnsi="Times New Roman" w:cs="Times New Roman"/>
        </w:rPr>
      </w:pPr>
    </w:p>
    <w:p w14:paraId="5174C8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yy = tmp;</w:t>
      </w:r>
    </w:p>
    <w:p w14:paraId="08357790" w14:textId="77777777" w:rsidR="00A830F8" w:rsidRPr="00CA2983" w:rsidRDefault="00A830F8">
      <w:pPr>
        <w:pStyle w:val="LD10"/>
        <w:rPr>
          <w:rFonts w:ascii="Times New Roman" w:hAnsi="Times New Roman" w:cs="Times New Roman"/>
        </w:rPr>
      </w:pPr>
    </w:p>
    <w:p w14:paraId="063882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i&lt;pp; i++)</w:t>
      </w:r>
    </w:p>
    <w:p w14:paraId="40EA31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*yy++ = mem[i];</w:t>
      </w:r>
    </w:p>
    <w:p w14:paraId="738B7A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8DD68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 Do the filtering. */</w:t>
      </w:r>
    </w:p>
    <w:p w14:paraId="70F0781A" w14:textId="77777777" w:rsidR="00A830F8" w:rsidRPr="00CA2983" w:rsidRDefault="00A830F8">
      <w:pPr>
        <w:pStyle w:val="LD10"/>
        <w:rPr>
          <w:rFonts w:ascii="Times New Roman" w:hAnsi="Times New Roman" w:cs="Times New Roman"/>
        </w:rPr>
      </w:pPr>
    </w:p>
    <w:p w14:paraId="543C6D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lg; i++)</w:t>
      </w:r>
    </w:p>
    <w:p w14:paraId="2D4316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1CDD3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Load_sh(x[i], (Word16)12);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 is in Q12 */</w:t>
      </w:r>
    </w:p>
    <w:p w14:paraId="504004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(j = 1; j &lt;= pp; j++)</w:t>
      </w:r>
    </w:p>
    <w:p w14:paraId="42EFCC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L_msu0(s, a[j], yy[-j]);</w:t>
      </w:r>
    </w:p>
    <w:p w14:paraId="049415CE" w14:textId="77777777" w:rsidR="00A830F8" w:rsidRPr="00CA2983" w:rsidRDefault="00A830F8">
      <w:pPr>
        <w:pStyle w:val="LD10"/>
        <w:rPr>
          <w:rFonts w:ascii="Times New Roman" w:hAnsi="Times New Roman" w:cs="Times New Roman"/>
        </w:rPr>
      </w:pPr>
    </w:p>
    <w:p w14:paraId="401544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     = add_sh(s, (Word16)1, (Word16)11);</w:t>
      </w:r>
      <w:r w:rsidRPr="00CA2983">
        <w:rPr>
          <w:rFonts w:ascii="Times New Roman" w:hAnsi="Times New Roman" w:cs="Times New Roman"/>
        </w:rPr>
        <w:tab/>
      </w:r>
      <w:r w:rsidRPr="00CA2983">
        <w:rPr>
          <w:rFonts w:ascii="Times New Roman" w:hAnsi="Times New Roman" w:cs="Times New Roman"/>
        </w:rPr>
        <w:tab/>
        <w:t>/* Rounding */</w:t>
      </w:r>
    </w:p>
    <w:p w14:paraId="0AF377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*yy++ = extract_h( L_shl(s, (Word16)4) );</w:t>
      </w:r>
    </w:p>
    <w:p w14:paraId="394F09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82DCACD" w14:textId="77777777" w:rsidR="00A830F8" w:rsidRPr="00CA2983" w:rsidRDefault="00A830F8">
      <w:pPr>
        <w:pStyle w:val="LD10"/>
        <w:rPr>
          <w:rFonts w:ascii="Times New Roman" w:hAnsi="Times New Roman" w:cs="Times New Roman"/>
        </w:rPr>
      </w:pPr>
    </w:p>
    <w:p w14:paraId="7FC9E1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for(i=0; i&lt;lg; i++) y[i] = tmp[i+pp];</w:t>
      </w:r>
    </w:p>
    <w:p w14:paraId="7EEB528C" w14:textId="77777777" w:rsidR="00A830F8" w:rsidRPr="00CA2983" w:rsidRDefault="00A830F8">
      <w:pPr>
        <w:pStyle w:val="LD10"/>
        <w:rPr>
          <w:rFonts w:ascii="Times New Roman" w:hAnsi="Times New Roman" w:cs="Times New Roman"/>
        </w:rPr>
      </w:pPr>
    </w:p>
    <w:p w14:paraId="24CAAE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Update of memory if update==1 */</w:t>
      </w:r>
    </w:p>
    <w:p w14:paraId="0E986F5C" w14:textId="77777777" w:rsidR="00A830F8" w:rsidRPr="00CA2983" w:rsidRDefault="00A830F8">
      <w:pPr>
        <w:pStyle w:val="LD10"/>
        <w:rPr>
          <w:rFonts w:ascii="Times New Roman" w:hAnsi="Times New Roman" w:cs="Times New Roman"/>
        </w:rPr>
      </w:pPr>
    </w:p>
    <w:p w14:paraId="08F4DF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if(update != 0)</w:t>
      </w:r>
    </w:p>
    <w:p w14:paraId="352001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pp; i++) mem[i] = y[lg-pp+i];</w:t>
      </w:r>
    </w:p>
    <w:p w14:paraId="27F88E44" w14:textId="77777777" w:rsidR="00A830F8" w:rsidRPr="00CA2983" w:rsidRDefault="00A830F8">
      <w:pPr>
        <w:pStyle w:val="LD10"/>
        <w:rPr>
          <w:rFonts w:ascii="Times New Roman" w:hAnsi="Times New Roman" w:cs="Times New Roman"/>
        </w:rPr>
      </w:pPr>
    </w:p>
    <w:p w14:paraId="057694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w:t>
      </w:r>
    </w:p>
    <w:p w14:paraId="31225B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E1862F2" w14:textId="77777777" w:rsidR="00A830F8" w:rsidRPr="00CA2983" w:rsidRDefault="00A830F8">
      <w:pPr>
        <w:pStyle w:val="WP"/>
        <w:keepLines/>
        <w:rPr>
          <w:rFonts w:ascii="Times New Roman" w:hAnsi="Times New Roman" w:cs="Times New Roman"/>
        </w:rPr>
      </w:pPr>
    </w:p>
    <w:p w14:paraId="5898950F" w14:textId="2826B931"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58" w:name="_Toc162012079"/>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.5</w:t>
      </w:r>
      <w:r w:rsidRPr="00CA2983">
        <w:rPr>
          <w:rFonts w:ascii="Times New Roman" w:hAnsi="Times New Roman" w:cs="Times New Roman"/>
        </w:rPr>
        <w:tab/>
        <w:t>Library of Basic and Mathematic Functions</w:t>
      </w:r>
      <w:bookmarkEnd w:id="58"/>
    </w:p>
    <w:p w14:paraId="709B54A9" w14:textId="709B4359" w:rsidR="00A830F8" w:rsidRPr="00CA2983" w:rsidRDefault="00A830F8">
      <w:pPr>
        <w:pStyle w:val="Heading3"/>
        <w:rPr>
          <w:rFonts w:ascii="Times New Roman" w:hAnsi="Times New Roman" w:cs="Times New Roman"/>
        </w:rPr>
      </w:pPr>
      <w:r w:rsidRPr="00CA2983">
        <w:rPr>
          <w:rFonts w:ascii="Times New Roman" w:hAnsi="Times New Roman" w:cs="Times New Roman"/>
        </w:rPr>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59" w:name="_Toc162012080"/>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.5.1</w:t>
      </w:r>
      <w:r w:rsidRPr="00CA2983">
        <w:rPr>
          <w:rFonts w:ascii="Times New Roman" w:hAnsi="Times New Roman" w:cs="Times New Roman"/>
        </w:rPr>
        <w:tab/>
        <w:t>Basic Functions</w:t>
      </w:r>
      <w:bookmarkEnd w:id="59"/>
    </w:p>
    <w:p w14:paraId="120BCD09" w14:textId="77777777" w:rsidR="00A830F8" w:rsidRPr="00CA2983" w:rsidRDefault="00A830F8">
      <w:pPr>
        <w:pStyle w:val="WP"/>
        <w:rPr>
          <w:rFonts w:ascii="Times New Roman" w:hAnsi="Times New Roman" w:cs="Times New Roman"/>
        </w:rPr>
      </w:pPr>
    </w:p>
    <w:p w14:paraId="69C58CA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AB1362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B77A0C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0" w:name="fbas_tet_c"/>
      <w:bookmarkEnd w:id="60"/>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fbas_tet.c</w:t>
      </w:r>
    </w:p>
    <w:p w14:paraId="175FE2F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493BE9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Library of basic functions used in the TETRA speech</w:t>
      </w:r>
    </w:p>
    <w:p w14:paraId="430316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codec, other than accepted operators</w:t>
      </w:r>
    </w:p>
    <w:p w14:paraId="6878561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B8C3BF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DE69EF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36C86C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add_sh()</w:t>
      </w:r>
    </w:p>
    <w:p w14:paraId="457A4FB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add_sh16()</w:t>
      </w:r>
    </w:p>
    <w:p w14:paraId="004FE7E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bin2int()</w:t>
      </w:r>
    </w:p>
    <w:p w14:paraId="1480886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int2bin()</w:t>
      </w:r>
    </w:p>
    <w:p w14:paraId="21FC7D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Load_sh()</w:t>
      </w:r>
    </w:p>
    <w:p w14:paraId="6E5D04A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Load_sh16()</w:t>
      </w:r>
    </w:p>
    <w:p w14:paraId="01892E6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norm_v()</w:t>
      </w:r>
    </w:p>
    <w:p w14:paraId="06C5D8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store _hi()</w:t>
      </w:r>
    </w:p>
    <w:p w14:paraId="6F1E9A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sub_sh()</w:t>
      </w:r>
    </w:p>
    <w:p w14:paraId="0427F5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sub_sh16()</w:t>
      </w:r>
    </w:p>
    <w:p w14:paraId="0BF59C5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87B52A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E1FA2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EBBE20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08DC04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BA1009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AA0644A" w14:textId="77777777" w:rsidR="00A830F8" w:rsidRPr="00CA2983" w:rsidRDefault="00A830F8">
      <w:pPr>
        <w:pStyle w:val="LD10"/>
        <w:rPr>
          <w:rFonts w:ascii="Times New Roman" w:hAnsi="Times New Roman" w:cs="Times New Roman"/>
        </w:rPr>
      </w:pPr>
    </w:p>
    <w:p w14:paraId="263457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40FA9F53" w14:textId="77777777" w:rsidR="00A830F8" w:rsidRPr="00CA2983" w:rsidRDefault="00A830F8">
      <w:pPr>
        <w:pStyle w:val="LD10"/>
        <w:keepNext w:val="0"/>
        <w:rPr>
          <w:rFonts w:ascii="Times New Roman" w:hAnsi="Times New Roman" w:cs="Times New Roman"/>
        </w:rPr>
      </w:pPr>
    </w:p>
    <w:p w14:paraId="69BF047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POW2[16] = { -1, -2, -4, -8, -16, -32, -64, -128, -256, -512,</w:t>
      </w:r>
    </w:p>
    <w:p w14:paraId="601A8C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-1024, -2048, -4096, -8192, -16384, -32768};</w:t>
      </w:r>
    </w:p>
    <w:p w14:paraId="75941EC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E6D357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EA83426" w14:textId="0F73902A"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add_sh</w:t>
      </w:r>
      <w:r w:rsidRPr="00CA2983">
        <w:rPr>
          <w:rFonts w:ascii="Times New Roman" w:hAnsi="Times New Roman" w:cs="Times New Roman"/>
        </w:rPr>
        <w:fldChar w:fldCharType="begin"/>
      </w:r>
      <w:r w:rsidRPr="00CA2983">
        <w:rPr>
          <w:rFonts w:ascii="Times New Roman" w:hAnsi="Times New Roman" w:cs="Times New Roman"/>
        </w:rPr>
        <w:instrText>xe "add_sh</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25E578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F4EEF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23C3F6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C5999F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Add var1 with a left shift(0-15) to L_var2.</w:t>
      </w:r>
    </w:p>
    <w:p w14:paraId="3473F45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Control saturation and set overflow flag </w:t>
      </w:r>
    </w:p>
    <w:p w14:paraId="5F7096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4F51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66FFA2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81505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975BC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D47E4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36FD81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66D240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140CFC3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134764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64A9CF9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18DB9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150803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F780A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shift</w:t>
      </w:r>
    </w:p>
    <w:p w14:paraId="6B42EF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1E349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shift &lt;= 15.</w:t>
      </w:r>
    </w:p>
    <w:p w14:paraId="079A7A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C4EEA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A7682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F7789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7E14E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98309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316D5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E1B2D5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13A716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C156B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2CCFEE1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EE9F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0682BF0" w14:textId="77777777" w:rsidR="00A830F8" w:rsidRPr="00CA2983" w:rsidRDefault="00A830F8">
      <w:pPr>
        <w:pStyle w:val="LD10"/>
        <w:keepNext w:val="0"/>
        <w:rPr>
          <w:rFonts w:ascii="Times New Roman" w:hAnsi="Times New Roman" w:cs="Times New Roman"/>
        </w:rPr>
      </w:pPr>
    </w:p>
    <w:p w14:paraId="776A674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add_sh(Word32 L_var2, Word16 var1, Word16 shift)</w:t>
      </w:r>
    </w:p>
    <w:p w14:paraId="48083D5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F26483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L_msu0(L_var2, var1, POW2[shift]));</w:t>
      </w:r>
    </w:p>
    <w:p w14:paraId="7AAE1B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4709123" w14:textId="77777777" w:rsidR="00A830F8" w:rsidRPr="00CA2983" w:rsidRDefault="00A830F8">
      <w:pPr>
        <w:pStyle w:val="LD10"/>
        <w:keepNext w:val="0"/>
        <w:rPr>
          <w:rFonts w:ascii="Times New Roman" w:hAnsi="Times New Roman" w:cs="Times New Roman"/>
        </w:rPr>
      </w:pPr>
    </w:p>
    <w:p w14:paraId="6D7C8B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E088E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9402BED" w14:textId="5F6E6536"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add_sh16</w:t>
      </w:r>
      <w:r w:rsidRPr="00CA2983">
        <w:rPr>
          <w:rFonts w:ascii="Times New Roman" w:hAnsi="Times New Roman" w:cs="Times New Roman"/>
        </w:rPr>
        <w:fldChar w:fldCharType="begin"/>
      </w:r>
      <w:r w:rsidRPr="00CA2983">
        <w:rPr>
          <w:rFonts w:ascii="Times New Roman" w:hAnsi="Times New Roman" w:cs="Times New Roman"/>
        </w:rPr>
        <w:instrText>xe "add_sh16</w:instrText>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7DE1EA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F114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61ADFE2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AFCCA7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Add var1 with a left shift of 16 to L_var2.</w:t>
      </w:r>
    </w:p>
    <w:p w14:paraId="7EF0AB1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Control saturation and set overflow flag </w:t>
      </w:r>
    </w:p>
    <w:p w14:paraId="71E1A76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8DF8D2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33370B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C7C51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7E0C3A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BE64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6733166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DEFC86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62E921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4BE553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34D74D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2C369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DBBF7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1EA7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261EEB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33D06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DCE538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F6691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CE884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F3DCF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315F89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93B0B4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292BCBB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03375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13D6A37" w14:textId="77777777" w:rsidR="00A830F8" w:rsidRPr="00CA2983" w:rsidRDefault="00A830F8">
      <w:pPr>
        <w:pStyle w:val="LD10"/>
        <w:keepNext w:val="0"/>
        <w:rPr>
          <w:rFonts w:ascii="Times New Roman" w:hAnsi="Times New Roman" w:cs="Times New Roman"/>
        </w:rPr>
      </w:pPr>
    </w:p>
    <w:p w14:paraId="4C208C0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add_sh16(Word32 L_var2, Word16 var1)</w:t>
      </w:r>
    </w:p>
    <w:p w14:paraId="17A8F6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80F40E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L_msu(L_var2, var1, (Word16)-32768));</w:t>
      </w:r>
    </w:p>
    <w:p w14:paraId="0C38A7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47A953F" w14:textId="77777777" w:rsidR="00A830F8" w:rsidRPr="00CA2983" w:rsidRDefault="00A830F8">
      <w:pPr>
        <w:pStyle w:val="LD10"/>
        <w:rPr>
          <w:rFonts w:ascii="Times New Roman" w:hAnsi="Times New Roman" w:cs="Times New Roman"/>
        </w:rPr>
      </w:pPr>
    </w:p>
    <w:p w14:paraId="1DBC7D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32C917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D60F86" w14:textId="292DAD2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bin2int</w:t>
      </w:r>
      <w:r w:rsidRPr="00CA2983">
        <w:rPr>
          <w:rFonts w:ascii="Times New Roman" w:hAnsi="Times New Roman" w:cs="Times New Roman"/>
        </w:rPr>
        <w:fldChar w:fldCharType="begin"/>
      </w:r>
      <w:r w:rsidRPr="00CA2983">
        <w:rPr>
          <w:rFonts w:ascii="Times New Roman" w:hAnsi="Times New Roman" w:cs="Times New Roman"/>
        </w:rPr>
        <w:instrText>xe "bin2int</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121E5A7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181C9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B0E6D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8E98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Read "no_of_bits" bits from the array bitstream[] and convert to integer </w:t>
      </w:r>
    </w:p>
    <w:p w14:paraId="206F5A9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AF357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4810FB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44B9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no_of_bits</w:t>
      </w:r>
    </w:p>
    <w:p w14:paraId="0591CF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16 bit </w:t>
      </w:r>
    </w:p>
    <w:p w14:paraId="45E33FD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A142B0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*bitstream</w:t>
      </w:r>
    </w:p>
    <w:p w14:paraId="32C2F6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16 bit </w:t>
      </w:r>
    </w:p>
    <w:p w14:paraId="7C68C9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B08C1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A0262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98F80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F711D8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185D7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6B0AE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304C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value</w:t>
      </w:r>
    </w:p>
    <w:p w14:paraId="4EF438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32 bit </w:t>
      </w:r>
    </w:p>
    <w:p w14:paraId="0A2FEF3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BF8CF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44BAC7" w14:textId="77777777" w:rsidR="00A830F8" w:rsidRPr="00CA2983" w:rsidRDefault="00A830F8">
      <w:pPr>
        <w:pStyle w:val="LD10"/>
        <w:keepNext w:val="0"/>
        <w:rPr>
          <w:rFonts w:ascii="Times New Roman" w:hAnsi="Times New Roman" w:cs="Times New Roman"/>
        </w:rPr>
      </w:pPr>
    </w:p>
    <w:p w14:paraId="3EBE395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BIT_1  1</w:t>
      </w:r>
    </w:p>
    <w:p w14:paraId="22AA784D" w14:textId="77777777" w:rsidR="00A830F8" w:rsidRPr="00CA2983" w:rsidRDefault="00A830F8">
      <w:pPr>
        <w:pStyle w:val="LD10"/>
        <w:keepNext w:val="0"/>
        <w:tabs>
          <w:tab w:val="left" w:pos="9498"/>
        </w:tabs>
        <w:rPr>
          <w:rFonts w:ascii="Times New Roman" w:hAnsi="Times New Roman" w:cs="Times New Roman"/>
        </w:rPr>
      </w:pPr>
    </w:p>
    <w:p w14:paraId="00D5F692" w14:textId="77777777" w:rsidR="00A830F8" w:rsidRPr="00CA2983" w:rsidRDefault="00A830F8">
      <w:pPr>
        <w:pStyle w:val="LD10"/>
        <w:keepNext w:val="0"/>
        <w:tabs>
          <w:tab w:val="left" w:pos="9498"/>
        </w:tabs>
        <w:rPr>
          <w:rFonts w:ascii="Times New Roman" w:hAnsi="Times New Roman" w:cs="Times New Roman"/>
        </w:rPr>
      </w:pPr>
      <w:r w:rsidRPr="00CA2983">
        <w:rPr>
          <w:rFonts w:ascii="Times New Roman" w:hAnsi="Times New Roman" w:cs="Times New Roman"/>
        </w:rPr>
        <w:t>Word16 bin2int(Word16 no_of_bits, Word16 *bitstream)</w:t>
      </w:r>
    </w:p>
    <w:p w14:paraId="2B60F54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1AEDED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value, i, bit;</w:t>
      </w:r>
    </w:p>
    <w:p w14:paraId="6CA7C3F8" w14:textId="77777777" w:rsidR="00A830F8" w:rsidRPr="00CA2983" w:rsidRDefault="00A830F8">
      <w:pPr>
        <w:pStyle w:val="LD10"/>
        <w:keepNext w:val="0"/>
        <w:rPr>
          <w:rFonts w:ascii="Times New Roman" w:hAnsi="Times New Roman" w:cs="Times New Roman"/>
        </w:rPr>
      </w:pPr>
    </w:p>
    <w:p w14:paraId="7B15EBC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value = 0;</w:t>
      </w:r>
    </w:p>
    <w:p w14:paraId="1303976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for (i = 0; i &lt; no_of_bits; i++)</w:t>
      </w:r>
    </w:p>
    <w:p w14:paraId="0BD3F7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5DB797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value = shl( value,(Word16)1 );</w:t>
      </w:r>
    </w:p>
    <w:p w14:paraId="6745E8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bit = *bitstream++;</w:t>
      </w:r>
    </w:p>
    <w:p w14:paraId="7FFE46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(bit == BIT_1)  value += 1;</w:t>
      </w:r>
    </w:p>
    <w:p w14:paraId="58E053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30F822B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return(value);</w:t>
      </w:r>
    </w:p>
    <w:p w14:paraId="3A57B54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51D1F12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E1D64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9BA120" w14:textId="585941AE"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int2bin</w:t>
      </w:r>
      <w:r w:rsidRPr="00CA2983">
        <w:rPr>
          <w:rFonts w:ascii="Times New Roman" w:hAnsi="Times New Roman" w:cs="Times New Roman"/>
        </w:rPr>
        <w:fldChar w:fldCharType="begin"/>
      </w:r>
      <w:r w:rsidRPr="00CA2983">
        <w:rPr>
          <w:rFonts w:ascii="Times New Roman" w:hAnsi="Times New Roman" w:cs="Times New Roman"/>
        </w:rPr>
        <w:instrText>xe "int2bin</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158113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C99B4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3857159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FE4F6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Convert integer to binary and write the bits to the array bitstream [] </w:t>
      </w:r>
    </w:p>
    <w:p w14:paraId="0DD3B3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D9CF0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8BCD63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F7357B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no_of_bits</w:t>
      </w:r>
    </w:p>
    <w:p w14:paraId="66FA0A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16 bit </w:t>
      </w:r>
    </w:p>
    <w:p w14:paraId="2179B72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574B8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*bitstream</w:t>
      </w:r>
    </w:p>
    <w:p w14:paraId="79CF26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16 bit </w:t>
      </w:r>
    </w:p>
    <w:p w14:paraId="1B1750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86C15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1584CE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2EAF2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A766C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C3034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05F7CD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A4556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value</w:t>
      </w:r>
    </w:p>
    <w:p w14:paraId="0111FD1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32 bit </w:t>
      </w:r>
    </w:p>
    <w:p w14:paraId="2A26A9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84E01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97EA00" w14:textId="77777777" w:rsidR="00A830F8" w:rsidRPr="00CA2983" w:rsidRDefault="00A830F8">
      <w:pPr>
        <w:pStyle w:val="LD10"/>
        <w:rPr>
          <w:rFonts w:ascii="Times New Roman" w:hAnsi="Times New Roman" w:cs="Times New Roman"/>
        </w:rPr>
      </w:pPr>
    </w:p>
    <w:p w14:paraId="05F8D89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BIT_0     0</w:t>
      </w:r>
    </w:p>
    <w:p w14:paraId="36998E5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BIT_1     1</w:t>
      </w:r>
    </w:p>
    <w:p w14:paraId="3BF775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MASK      1</w:t>
      </w:r>
    </w:p>
    <w:p w14:paraId="1F63A909" w14:textId="77777777" w:rsidR="00A830F8" w:rsidRPr="00CA2983" w:rsidRDefault="00A830F8">
      <w:pPr>
        <w:pStyle w:val="LD10"/>
        <w:rPr>
          <w:rFonts w:ascii="Times New Roman" w:hAnsi="Times New Roman" w:cs="Times New Roman"/>
        </w:rPr>
      </w:pPr>
    </w:p>
    <w:p w14:paraId="4D5889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int2bin(Word16 value, Word16 no_of_bits, Word16 *bitstream)</w:t>
      </w:r>
    </w:p>
    <w:p w14:paraId="58A294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03868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*pt_bitstream, i, bit;</w:t>
      </w:r>
    </w:p>
    <w:p w14:paraId="3EFD4CD0" w14:textId="77777777" w:rsidR="00A830F8" w:rsidRPr="00CA2983" w:rsidRDefault="00A830F8">
      <w:pPr>
        <w:pStyle w:val="LD10"/>
        <w:rPr>
          <w:rFonts w:ascii="Times New Roman" w:hAnsi="Times New Roman" w:cs="Times New Roman"/>
        </w:rPr>
      </w:pPr>
    </w:p>
    <w:p w14:paraId="16788C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pt_bitstream = bitstream + no_of_bits;</w:t>
      </w:r>
    </w:p>
    <w:p w14:paraId="29A462D2" w14:textId="77777777" w:rsidR="00A830F8" w:rsidRPr="00CA2983" w:rsidRDefault="00A830F8">
      <w:pPr>
        <w:pStyle w:val="LD10"/>
        <w:rPr>
          <w:rFonts w:ascii="Times New Roman" w:hAnsi="Times New Roman" w:cs="Times New Roman"/>
        </w:rPr>
      </w:pPr>
    </w:p>
    <w:p w14:paraId="226FD8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 i &lt; no_of_bits; i++)</w:t>
      </w:r>
    </w:p>
    <w:p w14:paraId="37DCE1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B197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bit = value &amp; MASK;</w:t>
      </w:r>
    </w:p>
    <w:p w14:paraId="4B20CB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(bit == 0)</w:t>
      </w:r>
    </w:p>
    <w:p w14:paraId="443C4F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*--pt_bitstream = BIT_0;</w:t>
      </w:r>
    </w:p>
    <w:p w14:paraId="58C05D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66D73F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*--pt_bitstream = BIT_1;</w:t>
      </w:r>
    </w:p>
    <w:p w14:paraId="6AB074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value = shr( value,(Word16)1 );</w:t>
      </w:r>
    </w:p>
    <w:p w14:paraId="0E8385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69F26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286C3CB" w14:textId="77777777" w:rsidR="00A830F8" w:rsidRPr="00CA2983" w:rsidRDefault="00A830F8">
      <w:pPr>
        <w:pStyle w:val="LD10"/>
        <w:rPr>
          <w:rFonts w:ascii="Times New Roman" w:hAnsi="Times New Roman" w:cs="Times New Roman"/>
        </w:rPr>
      </w:pPr>
    </w:p>
    <w:p w14:paraId="0711E3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4487B1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BA76548" w14:textId="7339A219"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Load_sh</w:t>
      </w:r>
      <w:r w:rsidRPr="00CA2983">
        <w:rPr>
          <w:rFonts w:ascii="Times New Roman" w:hAnsi="Times New Roman" w:cs="Times New Roman"/>
        </w:rPr>
        <w:fldChar w:fldCharType="begin"/>
      </w:r>
      <w:r w:rsidRPr="00CA2983">
        <w:rPr>
          <w:rFonts w:ascii="Times New Roman" w:hAnsi="Times New Roman" w:cs="Times New Roman"/>
        </w:rPr>
        <w:instrText>xe "Load_sh</w:instrText>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5FE56B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F6185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B42A0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1BDD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Load the 16 bit var1 left shift(0-15) into the 32 bit output.</w:t>
      </w:r>
    </w:p>
    <w:p w14:paraId="161E94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MS bits of the output are sign extended.</w:t>
      </w:r>
    </w:p>
    <w:p w14:paraId="2E409C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FB71A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2E73B21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7833D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0D26D0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ACE9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2B98E63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3C500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7B8FE1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F886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shift</w:t>
      </w:r>
    </w:p>
    <w:p w14:paraId="4F3E8EA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DF3A7D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var1 &lt;= 15.</w:t>
      </w:r>
    </w:p>
    <w:p w14:paraId="777995C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74BF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2FD041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72CD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64285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10F70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86652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84E61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3D7ABE9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8EE8B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62642B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F7BF1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6B4BDF" w14:textId="77777777" w:rsidR="00A830F8" w:rsidRPr="00CA2983" w:rsidRDefault="00A830F8">
      <w:pPr>
        <w:pStyle w:val="LD10"/>
        <w:keepNext w:val="0"/>
        <w:rPr>
          <w:rFonts w:ascii="Times New Roman" w:hAnsi="Times New Roman" w:cs="Times New Roman"/>
        </w:rPr>
      </w:pPr>
    </w:p>
    <w:p w14:paraId="4D4A74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Load_sh(Word16 var1, Word16 shift)</w:t>
      </w:r>
    </w:p>
    <w:p w14:paraId="3C60EE8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DAACF8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L_msu0( (Word32)0, var1, POW2[shift]));</w:t>
      </w:r>
    </w:p>
    <w:p w14:paraId="4CE9951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8095BD0" w14:textId="77777777" w:rsidR="00A830F8" w:rsidRPr="00CA2983" w:rsidRDefault="00A830F8">
      <w:pPr>
        <w:pStyle w:val="WP"/>
        <w:keepLines/>
        <w:rPr>
          <w:rFonts w:ascii="Times New Roman" w:hAnsi="Times New Roman" w:cs="Times New Roman"/>
        </w:rPr>
      </w:pPr>
    </w:p>
    <w:p w14:paraId="5A1406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D573C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B8BE89" w14:textId="050C9CE3"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Load_sh16</w:t>
      </w:r>
      <w:r w:rsidRPr="00CA2983">
        <w:rPr>
          <w:rFonts w:ascii="Times New Roman" w:hAnsi="Times New Roman" w:cs="Times New Roman"/>
        </w:rPr>
        <w:fldChar w:fldCharType="begin"/>
      </w:r>
      <w:r w:rsidRPr="00CA2983">
        <w:rPr>
          <w:rFonts w:ascii="Times New Roman" w:hAnsi="Times New Roman" w:cs="Times New Roman"/>
        </w:rPr>
        <w:instrText>xe "Load_sh16</w:instrText>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187264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9621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5A32E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033DA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Load the 16 bit var1 with a left shift of 16 into the 32 bit output.</w:t>
      </w:r>
    </w:p>
    <w:p w14:paraId="104F3FA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4971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5B9B31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BB857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9FB7F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05F8A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4C6006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1AE717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2E74B50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E522D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1B9C4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A136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9B2BC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8FD56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9E946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4A16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764350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F6DE5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061BC5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27246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5181239" w14:textId="77777777" w:rsidR="00A830F8" w:rsidRPr="00CA2983" w:rsidRDefault="00A830F8">
      <w:pPr>
        <w:pStyle w:val="LD10"/>
        <w:rPr>
          <w:rFonts w:ascii="Times New Roman" w:hAnsi="Times New Roman" w:cs="Times New Roman"/>
        </w:rPr>
      </w:pPr>
    </w:p>
    <w:p w14:paraId="277FCEA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Load_sh16(Word16 var1)</w:t>
      </w:r>
    </w:p>
    <w:p w14:paraId="6D26B99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1ABFF6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L_msu( (Word32)0, var1, (Word16)-32768));</w:t>
      </w:r>
    </w:p>
    <w:p w14:paraId="3E70CE0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89CDFAE" w14:textId="77777777" w:rsidR="00A830F8" w:rsidRPr="00CA2983" w:rsidRDefault="00A830F8">
      <w:pPr>
        <w:pStyle w:val="LD10"/>
        <w:keepNext w:val="0"/>
        <w:rPr>
          <w:rFonts w:ascii="Times New Roman" w:hAnsi="Times New Roman" w:cs="Times New Roman"/>
        </w:rPr>
      </w:pPr>
    </w:p>
    <w:p w14:paraId="053DC7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E161A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1080574" w14:textId="4FEB510F"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norm_v</w:t>
      </w:r>
      <w:r w:rsidRPr="00CA2983">
        <w:rPr>
          <w:rFonts w:ascii="Times New Roman" w:hAnsi="Times New Roman" w:cs="Times New Roman"/>
        </w:rPr>
        <w:fldChar w:fldCharType="begin"/>
      </w:r>
      <w:r w:rsidRPr="00CA2983">
        <w:rPr>
          <w:rFonts w:ascii="Times New Roman" w:hAnsi="Times New Roman" w:cs="Times New Roman"/>
        </w:rPr>
        <w:instrText>xe "norm_v</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4BC5F5C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471B2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8EAD2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A775A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Variable normalisation of a 32 bit integer (L_var3).</w:t>
      </w:r>
    </w:p>
    <w:p w14:paraId="4A59183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 gives the maximum number of left shift to be done</w:t>
      </w:r>
    </w:p>
    <w:p w14:paraId="5703486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*var2 returns the actual number of left shift </w:t>
      </w:r>
    </w:p>
    <w:p w14:paraId="33FC8CE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AB54CD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37</w:t>
      </w:r>
    </w:p>
    <w:p w14:paraId="185170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76717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90DF6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7C016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L_var3</w:t>
      </w:r>
    </w:p>
    <w:p w14:paraId="2F1F311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AABCF9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L_var3 &lt;= 0x7fff ffff.</w:t>
      </w:r>
    </w:p>
    <w:p w14:paraId="0C46EA0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78E090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3EFC571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1A6AEA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var1 &lt;= 15.</w:t>
      </w:r>
    </w:p>
    <w:p w14:paraId="228722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46161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5CC9CB5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48AACC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17136F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F9F57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*var2 &lt;= 15.</w:t>
      </w:r>
    </w:p>
    <w:p w14:paraId="7EE4B3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D2E4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39C21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7C5FA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212A50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6F4D4E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03C667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765F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3799A2" w14:textId="77777777" w:rsidR="00A830F8" w:rsidRPr="00CA2983" w:rsidRDefault="00A830F8">
      <w:pPr>
        <w:pStyle w:val="LD10"/>
        <w:rPr>
          <w:rFonts w:ascii="Times New Roman" w:hAnsi="Times New Roman" w:cs="Times New Roman"/>
        </w:rPr>
      </w:pPr>
    </w:p>
    <w:p w14:paraId="7D0DCF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norm_v(Word32 L_var3, Word16 var1, Word16 *var2)</w:t>
      </w:r>
    </w:p>
    <w:p w14:paraId="15D16D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E5264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shift;</w:t>
      </w:r>
    </w:p>
    <w:p w14:paraId="59EADEC2" w14:textId="77777777" w:rsidR="00A830F8" w:rsidRPr="00CA2983" w:rsidRDefault="00A830F8">
      <w:pPr>
        <w:pStyle w:val="LD10"/>
        <w:rPr>
          <w:rFonts w:ascii="Times New Roman" w:hAnsi="Times New Roman" w:cs="Times New Roman"/>
        </w:rPr>
      </w:pPr>
    </w:p>
    <w:p w14:paraId="22709E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shift = norm_l(L_var3);</w:t>
      </w:r>
    </w:p>
    <w:p w14:paraId="558729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if(sub(shift, var1) &gt; 0) shift = var1;</w:t>
      </w:r>
    </w:p>
    <w:p w14:paraId="3D54E5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*var2 = shift;</w:t>
      </w:r>
    </w:p>
    <w:p w14:paraId="7CEE60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return(L_shl(L_var3, shift));</w:t>
      </w:r>
    </w:p>
    <w:p w14:paraId="60060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1644889" w14:textId="77777777" w:rsidR="00A830F8" w:rsidRPr="00CA2983" w:rsidRDefault="00A830F8">
      <w:pPr>
        <w:pStyle w:val="LD10"/>
        <w:keepNext w:val="0"/>
        <w:rPr>
          <w:rFonts w:ascii="Times New Roman" w:hAnsi="Times New Roman" w:cs="Times New Roman"/>
        </w:rPr>
      </w:pPr>
    </w:p>
    <w:p w14:paraId="5F3F9BA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643B8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FD7403" w14:textId="119186D1"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store_hi</w:t>
      </w:r>
      <w:r w:rsidRPr="00CA2983">
        <w:rPr>
          <w:rFonts w:ascii="Times New Roman" w:hAnsi="Times New Roman" w:cs="Times New Roman"/>
        </w:rPr>
        <w:fldChar w:fldCharType="begin"/>
      </w:r>
      <w:r w:rsidRPr="00CA2983">
        <w:rPr>
          <w:rFonts w:ascii="Times New Roman" w:hAnsi="Times New Roman" w:cs="Times New Roman"/>
        </w:rPr>
        <w:instrText>xe "store_hi</w:instrText>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2C584C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27C2A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089E6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6B1DB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Store high part of a L_var1 with a left shift of var2.</w:t>
      </w:r>
    </w:p>
    <w:p w14:paraId="395F65A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BCC50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3</w:t>
      </w:r>
    </w:p>
    <w:p w14:paraId="083070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5DE3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DF0476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EF51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090E8A2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DD6E7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087001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EE60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12F7238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E1B90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var2 &lt;= 7.</w:t>
      </w:r>
    </w:p>
    <w:p w14:paraId="728E9AE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D983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2AA91B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4A275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78DED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AD377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D99A6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A8AF5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2FEEC36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5CC3B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3712EC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1325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946B17" w14:textId="77777777" w:rsidR="00A830F8" w:rsidRPr="00CA2983" w:rsidRDefault="00A830F8">
      <w:pPr>
        <w:pStyle w:val="LD10"/>
        <w:rPr>
          <w:rFonts w:ascii="Times New Roman" w:hAnsi="Times New Roman" w:cs="Times New Roman"/>
        </w:rPr>
      </w:pPr>
    </w:p>
    <w:p w14:paraId="19DD15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store_hi(Word32 L_var1, Word16 var2)</w:t>
      </w:r>
    </w:p>
    <w:p w14:paraId="518794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95C99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static Word16 SHR[8]={16, 15, 14, 13, 12, 11, 10, 9};</w:t>
      </w:r>
    </w:p>
    <w:p w14:paraId="5068A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return(extract_l( L_shr(L_var1, SHR[var2])));</w:t>
      </w:r>
    </w:p>
    <w:p w14:paraId="5A1008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42D599D" w14:textId="77777777" w:rsidR="00A830F8" w:rsidRPr="00CA2983" w:rsidRDefault="00A830F8">
      <w:pPr>
        <w:pStyle w:val="LD10"/>
        <w:keepNext w:val="0"/>
        <w:rPr>
          <w:rFonts w:ascii="Times New Roman" w:hAnsi="Times New Roman" w:cs="Times New Roman"/>
        </w:rPr>
      </w:pPr>
    </w:p>
    <w:p w14:paraId="4AD3B30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687E8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70101E8" w14:textId="16EDB5A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sub_sh</w:t>
      </w:r>
      <w:r w:rsidRPr="00CA2983">
        <w:rPr>
          <w:rFonts w:ascii="Times New Roman" w:hAnsi="Times New Roman" w:cs="Times New Roman"/>
        </w:rPr>
        <w:fldChar w:fldCharType="begin"/>
      </w:r>
      <w:r w:rsidRPr="00CA2983">
        <w:rPr>
          <w:rFonts w:ascii="Times New Roman" w:hAnsi="Times New Roman" w:cs="Times New Roman"/>
        </w:rPr>
        <w:instrText>xe "sub_sh</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1CB2E1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578F2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BFDE6E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91454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Subtract var1 with a left shift(0-15) to L_var2.</w:t>
      </w:r>
    </w:p>
    <w:p w14:paraId="7E1A8D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Control saturation and set overflow_flag.</w:t>
      </w:r>
    </w:p>
    <w:p w14:paraId="5BBB09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17AC91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4E802D5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5894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2F481B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409B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55A5E8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8CCDF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46AEFC8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1A450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4D6AE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AEA9A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530D7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C52AD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shift</w:t>
      </w:r>
    </w:p>
    <w:p w14:paraId="200872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F2E20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shift &lt;= 15.</w:t>
      </w:r>
    </w:p>
    <w:p w14:paraId="27B2FA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361E9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6F3F93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1A5F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FD96B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2FED4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538EC5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CEA4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798CDB1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BBD0D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0EB9820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BE99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09B0AC" w14:textId="77777777" w:rsidR="00A830F8" w:rsidRPr="00CA2983" w:rsidRDefault="00A830F8">
      <w:pPr>
        <w:pStyle w:val="LD10"/>
        <w:rPr>
          <w:rFonts w:ascii="Times New Roman" w:hAnsi="Times New Roman" w:cs="Times New Roman"/>
        </w:rPr>
      </w:pPr>
    </w:p>
    <w:p w14:paraId="52CB858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sub_sh(Word32 L_var2, Word16 var1, Word16 shift)</w:t>
      </w:r>
    </w:p>
    <w:p w14:paraId="64CEA47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68794C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L_mac0(L_var2, var1, POW2[shift]));</w:t>
      </w:r>
    </w:p>
    <w:p w14:paraId="7A63C8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0FD6253" w14:textId="77777777" w:rsidR="00A830F8" w:rsidRPr="00CA2983" w:rsidRDefault="00A830F8">
      <w:pPr>
        <w:pStyle w:val="LD10"/>
        <w:keepNext w:val="0"/>
        <w:rPr>
          <w:rFonts w:ascii="Times New Roman" w:hAnsi="Times New Roman" w:cs="Times New Roman"/>
        </w:rPr>
      </w:pPr>
    </w:p>
    <w:p w14:paraId="73B1E36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A6D59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21C655" w14:textId="385E8436"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sub_sh16</w:t>
      </w:r>
      <w:r w:rsidRPr="00CA2983">
        <w:rPr>
          <w:rFonts w:ascii="Times New Roman" w:hAnsi="Times New Roman" w:cs="Times New Roman"/>
        </w:rPr>
        <w:fldChar w:fldCharType="begin"/>
      </w:r>
      <w:r w:rsidRPr="00CA2983">
        <w:rPr>
          <w:rFonts w:ascii="Times New Roman" w:hAnsi="Times New Roman" w:cs="Times New Roman"/>
        </w:rPr>
        <w:instrText>xe "sub_sh16</w:instrText>
      </w:r>
      <w:r w:rsidRPr="00CA2983">
        <w:rPr>
          <w:rFonts w:ascii="Times New Roman" w:hAnsi="Times New Roman" w:cs="Times New Roman"/>
        </w:rPr>
        <w:tab/>
      </w:r>
      <w:r w:rsidRPr="00CA2983">
        <w:rPr>
          <w:rFonts w:ascii="Times New Roman" w:hAnsi="Times New Roman" w:cs="Times New Roman"/>
        </w:rPr>
        <w:tab/>
        <w:instrText>fbas_tet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.5.1"</w:instrText>
      </w:r>
      <w:r w:rsidRPr="00CA2983">
        <w:rPr>
          <w:rFonts w:ascii="Times New Roman" w:hAnsi="Times New Roman" w:cs="Times New Roman"/>
        </w:rPr>
        <w:fldChar w:fldCharType="end"/>
      </w:r>
    </w:p>
    <w:p w14:paraId="4AC25D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90BB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48518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102598E"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Subtract var1 with a left shift of 16 to L_var2.</w:t>
      </w:r>
    </w:p>
    <w:p w14:paraId="223261A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Control saturation and set overflow flag. </w:t>
      </w:r>
    </w:p>
    <w:p w14:paraId="01D9C9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B046D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13F2EB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43E67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6CEDB72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6973A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22AD99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8F8B73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789926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5D2F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5FF442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894E7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4383AEC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DD464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830BC2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0AE04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7EE6B3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37ED0D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31F8DD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C907B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5DE05D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3721D8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4BE39112" w14:textId="77777777" w:rsidR="00A830F8" w:rsidRPr="00CA2983" w:rsidRDefault="00A830F8">
      <w:pPr>
        <w:pStyle w:val="WP"/>
        <w:rPr>
          <w:rFonts w:ascii="Times New Roman" w:hAnsi="Times New Roman" w:cs="Times New Roman"/>
        </w:rPr>
      </w:pPr>
    </w:p>
    <w:p w14:paraId="74412E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B0A205" w14:textId="77777777" w:rsidR="00A830F8" w:rsidRPr="00CA2983" w:rsidRDefault="00A830F8">
      <w:pPr>
        <w:pStyle w:val="LD10"/>
        <w:rPr>
          <w:rFonts w:ascii="Times New Roman" w:hAnsi="Times New Roman" w:cs="Times New Roman"/>
        </w:rPr>
      </w:pPr>
    </w:p>
    <w:p w14:paraId="2A444E7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sub_sh16(Word32 L_var2, Word16 var1)</w:t>
      </w:r>
    </w:p>
    <w:p w14:paraId="198405D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8E13A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t>return( L_mac(L_var2, var1, (Word16)-32768));</w:t>
      </w:r>
    </w:p>
    <w:p w14:paraId="737B59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5E1E0BD5" w14:textId="77777777" w:rsidR="00A830F8" w:rsidRPr="00CA2983" w:rsidRDefault="00A830F8">
      <w:pPr>
        <w:pStyle w:val="LD10"/>
        <w:keepNext w:val="0"/>
        <w:rPr>
          <w:rFonts w:ascii="Times New Roman" w:hAnsi="Times New Roman" w:cs="Times New Roman"/>
        </w:rPr>
      </w:pPr>
    </w:p>
    <w:p w14:paraId="41B8C604" w14:textId="1D02DC78" w:rsidR="00A830F8" w:rsidRPr="00CA2983" w:rsidRDefault="00A830F8">
      <w:pPr>
        <w:pStyle w:val="Heading3"/>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61" w:name="_Toc162012081"/>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.5.2</w:t>
      </w:r>
      <w:r w:rsidRPr="00CA2983">
        <w:rPr>
          <w:rFonts w:ascii="Times New Roman" w:hAnsi="Times New Roman" w:cs="Times New Roman"/>
        </w:rPr>
        <w:tab/>
        <w:t>Extended Precision Functions</w:t>
      </w:r>
      <w:bookmarkEnd w:id="61"/>
    </w:p>
    <w:p w14:paraId="689166E9" w14:textId="77777777" w:rsidR="00A830F8" w:rsidRPr="00CA2983" w:rsidRDefault="00A830F8">
      <w:pPr>
        <w:pStyle w:val="WP"/>
        <w:rPr>
          <w:rFonts w:ascii="Times New Roman" w:hAnsi="Times New Roman" w:cs="Times New Roman"/>
        </w:rPr>
      </w:pPr>
    </w:p>
    <w:p w14:paraId="2D25E23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164559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133394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2" w:name="fexp_tet_c"/>
      <w:bookmarkEnd w:id="62"/>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fexp_tet.c</w:t>
      </w:r>
    </w:p>
    <w:p w14:paraId="4529029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155B56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Library of special functions for operations in</w:t>
      </w:r>
    </w:p>
    <w:p w14:paraId="601DC42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extended precision used in the TETRA speech codec</w:t>
      </w:r>
    </w:p>
    <w:p w14:paraId="70FAF6C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6DA8F6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9BD461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D3736C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L_comp()</w:t>
      </w:r>
    </w:p>
    <w:p w14:paraId="6A3E2AC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L_extract()</w:t>
      </w:r>
    </w:p>
    <w:p w14:paraId="6DFB884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mpy_mix()</w:t>
      </w:r>
    </w:p>
    <w:p w14:paraId="65A8EFC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mpy_32()</w:t>
      </w:r>
    </w:p>
    <w:p w14:paraId="1D037E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div_32()</w:t>
      </w:r>
    </w:p>
    <w:p w14:paraId="2A0E8E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8081E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C0384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0BAF0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71467C9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82710B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DB8FE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CFC831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This subsection contains operations in double precision.</w:t>
      </w:r>
    </w:p>
    <w:p w14:paraId="0E3E6C7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These operations are non standard double precision </w:t>
      </w:r>
    </w:p>
    <w:p w14:paraId="0BD3D9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operations.</w:t>
      </w:r>
    </w:p>
    <w:p w14:paraId="595BA0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B35AF0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They are used where single precision is not enough but the </w:t>
      </w:r>
    </w:p>
    <w:p w14:paraId="4589248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full 32 bits precision is not necessary. For example, the </w:t>
      </w:r>
    </w:p>
    <w:p w14:paraId="394ACEE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function div_32() has a 24 bits precision.</w:t>
      </w:r>
    </w:p>
    <w:p w14:paraId="05EFF3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4DB9A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double precision numbers use a special representation :</w:t>
      </w:r>
    </w:p>
    <w:p w14:paraId="7DD7547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D13B0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L_32 = hi&lt;&lt;15 + lo</w:t>
      </w:r>
    </w:p>
    <w:p w14:paraId="1DD2E3C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77EC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L_32 is a 32 bit integer with b30 == b31.</w:t>
      </w:r>
    </w:p>
    <w:p w14:paraId="19BAD91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hi and lo are 16 bit signed integers.</w:t>
      </w:r>
    </w:p>
    <w:p w14:paraId="3026B7C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As the low part also contains the sign, this allows fast</w:t>
      </w:r>
    </w:p>
    <w:p w14:paraId="5864E2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multiplication.</w:t>
      </w:r>
    </w:p>
    <w:p w14:paraId="315D8A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A924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0xc000 0000 &lt;= L_32 &lt;= 0x3fff ffff.</w:t>
      </w:r>
    </w:p>
    <w:p w14:paraId="2FE1D6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5E8AEE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In general, DPF is used to specify this special </w:t>
      </w:r>
    </w:p>
    <w:p w14:paraId="4A8BCCC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format.</w:t>
      </w:r>
    </w:p>
    <w:p w14:paraId="703CEDB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C77D75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C8C6930" w14:textId="77777777" w:rsidR="00A830F8" w:rsidRPr="00CA2983" w:rsidRDefault="00A830F8">
      <w:pPr>
        <w:pStyle w:val="LD10"/>
        <w:rPr>
          <w:rFonts w:ascii="Times New Roman" w:hAnsi="Times New Roman" w:cs="Times New Roman"/>
        </w:rPr>
      </w:pPr>
    </w:p>
    <w:p w14:paraId="41AC2E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"source.h"</w:t>
      </w:r>
    </w:p>
    <w:p w14:paraId="058B680E" w14:textId="77777777" w:rsidR="00A830F8" w:rsidRPr="00CA2983" w:rsidRDefault="00A830F8">
      <w:pPr>
        <w:pStyle w:val="LD10"/>
        <w:rPr>
          <w:rFonts w:ascii="Times New Roman" w:hAnsi="Times New Roman" w:cs="Times New Roman"/>
        </w:rPr>
      </w:pPr>
    </w:p>
    <w:p w14:paraId="502399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0D060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5237648" w14:textId="11D09AB3"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L_comp</w:t>
      </w:r>
      <w:r w:rsidRPr="00CA2983">
        <w:rPr>
          <w:rFonts w:ascii="Times New Roman" w:hAnsi="Times New Roman" w:cs="Times New Roman"/>
        </w:rPr>
        <w:fldChar w:fldCharType="begin"/>
      </w:r>
      <w:r w:rsidRPr="00CA2983">
        <w:rPr>
          <w:rFonts w:ascii="Times New Roman" w:hAnsi="Times New Roman" w:cs="Times New Roman"/>
        </w:rPr>
        <w:instrText>xe "L_comp</w:instrText>
      </w:r>
      <w:r w:rsidRPr="00CA2983">
        <w:rPr>
          <w:rFonts w:ascii="Times New Roman" w:hAnsi="Times New Roman" w:cs="Times New Roman"/>
        </w:rPr>
        <w:tab/>
      </w:r>
      <w:r w:rsidRPr="00CA2983">
        <w:rPr>
          <w:rFonts w:ascii="Times New Roman" w:hAnsi="Times New Roman" w:cs="Times New Roman"/>
        </w:rPr>
        <w:tab/>
        <w:instrText>fexp_tet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.5.2"</w:instrText>
      </w:r>
      <w:r w:rsidRPr="00CA2983">
        <w:rPr>
          <w:rFonts w:ascii="Times New Roman" w:hAnsi="Times New Roman" w:cs="Times New Roman"/>
        </w:rPr>
        <w:fldChar w:fldCharType="end"/>
      </w:r>
    </w:p>
    <w:p w14:paraId="4C7D90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82177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6F455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6935E6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Compose from two 16 bit DPF a normal 32 bit integer.</w:t>
      </w:r>
    </w:p>
    <w:p w14:paraId="3E9904D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L_32 = hi&lt;&lt;15 + lo</w:t>
      </w:r>
    </w:p>
    <w:p w14:paraId="0F5C40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1B44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6E3117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7111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8BD4E0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1678A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hi</w:t>
      </w:r>
    </w:p>
    <w:p w14:paraId="1C31C6C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msb</w:t>
      </w:r>
    </w:p>
    <w:p w14:paraId="3CA37E1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6729CC6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w:t>
      </w:r>
    </w:p>
    <w:p w14:paraId="4992F8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lsb (with sign)</w:t>
      </w:r>
    </w:p>
    <w:p w14:paraId="2652A2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2E2E7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5B8DF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061FB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A05AE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15AB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55E0D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37C07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L_32</w:t>
      </w:r>
    </w:p>
    <w:p w14:paraId="39E033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6928A3F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0xc000 0000 &lt;= L_32 &lt;= 0x3fff ffff.</w:t>
      </w:r>
    </w:p>
    <w:p w14:paraId="5728033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103A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AACEB45" w14:textId="77777777" w:rsidR="00A830F8" w:rsidRPr="00CA2983" w:rsidRDefault="00A830F8">
      <w:pPr>
        <w:pStyle w:val="LD10"/>
        <w:keepNext w:val="0"/>
        <w:rPr>
          <w:rFonts w:ascii="Times New Roman" w:hAnsi="Times New Roman" w:cs="Times New Roman"/>
        </w:rPr>
      </w:pPr>
    </w:p>
    <w:p w14:paraId="66CA884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L_comp(Word16 hi, Word16 lo)</w:t>
      </w:r>
    </w:p>
    <w:p w14:paraId="02DA562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D27A13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return(add_sh( Load_sh( lo,(Word16)0 ), hi, (Word16)15 ));</w:t>
      </w:r>
    </w:p>
    <w:p w14:paraId="445F56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8846A76" w14:textId="77777777" w:rsidR="00A830F8" w:rsidRPr="00CA2983" w:rsidRDefault="00A830F8">
      <w:pPr>
        <w:pStyle w:val="WP"/>
        <w:rPr>
          <w:rFonts w:ascii="Times New Roman" w:hAnsi="Times New Roman" w:cs="Times New Roman"/>
        </w:rPr>
      </w:pPr>
    </w:p>
    <w:p w14:paraId="2AF502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47221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77E9CB" w14:textId="0ACB73D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L_extract</w:t>
      </w:r>
      <w:r w:rsidRPr="00CA2983">
        <w:rPr>
          <w:rFonts w:ascii="Times New Roman" w:hAnsi="Times New Roman" w:cs="Times New Roman"/>
        </w:rPr>
        <w:fldChar w:fldCharType="begin"/>
      </w:r>
      <w:r w:rsidRPr="00CA2983">
        <w:rPr>
          <w:rFonts w:ascii="Times New Roman" w:hAnsi="Times New Roman" w:cs="Times New Roman"/>
        </w:rPr>
        <w:instrText>xe "L_extract</w:instrText>
      </w:r>
      <w:r w:rsidRPr="00CA2983">
        <w:rPr>
          <w:rFonts w:ascii="Times New Roman" w:hAnsi="Times New Roman" w:cs="Times New Roman"/>
        </w:rPr>
        <w:tab/>
      </w:r>
      <w:r w:rsidRPr="00CA2983">
        <w:rPr>
          <w:rFonts w:ascii="Times New Roman" w:hAnsi="Times New Roman" w:cs="Times New Roman"/>
        </w:rPr>
        <w:tab/>
        <w:instrText>fexp_tet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.5.2"</w:instrText>
      </w:r>
      <w:r w:rsidRPr="00CA2983">
        <w:rPr>
          <w:rFonts w:ascii="Times New Roman" w:hAnsi="Times New Roman" w:cs="Times New Roman"/>
        </w:rPr>
        <w:fldChar w:fldCharType="end"/>
      </w:r>
    </w:p>
    <w:p w14:paraId="085103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F603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6F590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5BC133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Extract from a 31 bit integer two 16 bit DPF.</w:t>
      </w:r>
    </w:p>
    <w:p w14:paraId="2B3AF5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EB461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5</w:t>
      </w:r>
    </w:p>
    <w:p w14:paraId="4FECC3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1CF16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66630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55B8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L_32</w:t>
      </w:r>
    </w:p>
    <w:p w14:paraId="788D47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with b30 == b31</w:t>
      </w:r>
    </w:p>
    <w:p w14:paraId="5EFB1E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whose value falls in the range : 0xc000 0000 &lt;= L_32 &lt;= 0x3fff ffff.</w:t>
      </w:r>
    </w:p>
    <w:p w14:paraId="62C594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0E9BA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31ABB9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3F242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hi</w:t>
      </w:r>
    </w:p>
    <w:p w14:paraId="1FF8B60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b15 to b30 of L_32</w:t>
      </w:r>
    </w:p>
    <w:p w14:paraId="236B9C9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7263C86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w:t>
      </w:r>
    </w:p>
    <w:p w14:paraId="790B75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L_32 - hi&lt;&lt;15</w:t>
      </w:r>
    </w:p>
    <w:p w14:paraId="479DF8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25A22B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6F2E22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EDBE9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5A48D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C7CF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06DACFE" w14:textId="77777777" w:rsidR="00A830F8" w:rsidRPr="00CA2983" w:rsidRDefault="00A830F8">
      <w:pPr>
        <w:pStyle w:val="LD10"/>
        <w:keepNext w:val="0"/>
        <w:rPr>
          <w:rFonts w:ascii="Times New Roman" w:hAnsi="Times New Roman" w:cs="Times New Roman"/>
        </w:rPr>
      </w:pPr>
    </w:p>
    <w:p w14:paraId="7A9253D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L_extract(Word32 L_32, Word16 *hi, Word16 *lo)</w:t>
      </w:r>
    </w:p>
    <w:p w14:paraId="5AA6D7C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DB0357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*hi  = extract_h( L_shl( L_32,(Word16)1 ) );</w:t>
      </w:r>
    </w:p>
    <w:p w14:paraId="7C0030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*lo  = extract_l( sub_sh( L_32, *hi, (Word16)15 ) );</w:t>
      </w:r>
    </w:p>
    <w:p w14:paraId="2E4EE51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23B8A5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7DA4F9FF" w14:textId="77777777" w:rsidR="00A830F8" w:rsidRPr="00CA2983" w:rsidRDefault="00A830F8">
      <w:pPr>
        <w:pStyle w:val="WP"/>
        <w:rPr>
          <w:rFonts w:ascii="Times New Roman" w:hAnsi="Times New Roman" w:cs="Times New Roman"/>
        </w:rPr>
      </w:pPr>
    </w:p>
    <w:p w14:paraId="3D179F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E453E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17E95EC" w14:textId="3A28868E"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mpy_mix</w:t>
      </w:r>
      <w:r w:rsidRPr="00CA2983">
        <w:rPr>
          <w:rFonts w:ascii="Times New Roman" w:hAnsi="Times New Roman" w:cs="Times New Roman"/>
        </w:rPr>
        <w:fldChar w:fldCharType="begin"/>
      </w:r>
      <w:r w:rsidRPr="00CA2983">
        <w:rPr>
          <w:rFonts w:ascii="Times New Roman" w:hAnsi="Times New Roman" w:cs="Times New Roman"/>
        </w:rPr>
        <w:instrText>xe "mpy_mix</w:instrText>
      </w:r>
      <w:r w:rsidRPr="00CA2983">
        <w:rPr>
          <w:rFonts w:ascii="Times New Roman" w:hAnsi="Times New Roman" w:cs="Times New Roman"/>
        </w:rPr>
        <w:tab/>
      </w:r>
      <w:r w:rsidRPr="00CA2983">
        <w:rPr>
          <w:rFonts w:ascii="Times New Roman" w:hAnsi="Times New Roman" w:cs="Times New Roman"/>
        </w:rPr>
        <w:tab/>
        <w:instrText>fexp_tet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.5.2"</w:instrText>
      </w:r>
      <w:r w:rsidRPr="00CA2983">
        <w:rPr>
          <w:rFonts w:ascii="Times New Roman" w:hAnsi="Times New Roman" w:cs="Times New Roman"/>
        </w:rPr>
        <w:fldChar w:fldCharType="end"/>
      </w:r>
    </w:p>
    <w:p w14:paraId="004A56A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EA14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351EDE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3CB79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Multiply a 16 bit integer by a 32 bit (DPF). </w:t>
      </w:r>
    </w:p>
    <w:p w14:paraId="405BCB4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result is divided by 2**16</w:t>
      </w:r>
    </w:p>
    <w:p w14:paraId="1C92889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L_32 = hi1*lo2 + (lo1*lo2)&gt;&gt;15</w:t>
      </w:r>
    </w:p>
    <w:p w14:paraId="3C8FA1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2F2F3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4</w:t>
      </w:r>
    </w:p>
    <w:p w14:paraId="4632A8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720D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273D1D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046847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hi1</w:t>
      </w:r>
    </w:p>
    <w:p w14:paraId="6C54B52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hi part of 32 bit number</w:t>
      </w:r>
    </w:p>
    <w:p w14:paraId="08B57C0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35648FB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lo1</w:t>
      </w:r>
    </w:p>
    <w:p w14:paraId="6DEADBB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lo part of 32 bit number</w:t>
      </w:r>
    </w:p>
    <w:p w14:paraId="65FAD83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6345716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lo2</w:t>
      </w:r>
    </w:p>
    <w:p w14:paraId="7A1C317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number</w:t>
      </w:r>
    </w:p>
    <w:p w14:paraId="26A293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F3E8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3929873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934A0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2F645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CB603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13738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7EB5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3E05E22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2C155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L_var_out &lt;= 0x7fff ffff.</w:t>
      </w:r>
    </w:p>
    <w:p w14:paraId="4DF8C6F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BF6D56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7663DDE" w14:textId="77777777" w:rsidR="00A830F8" w:rsidRPr="00CA2983" w:rsidRDefault="00A830F8">
      <w:pPr>
        <w:pStyle w:val="LD10"/>
        <w:keepNext w:val="0"/>
        <w:rPr>
          <w:rFonts w:ascii="Times New Roman" w:hAnsi="Times New Roman" w:cs="Times New Roman"/>
        </w:rPr>
      </w:pPr>
    </w:p>
    <w:p w14:paraId="186038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mpy_mix(Word16 hi1, Word16 lo1, Word16 lo2)</w:t>
      </w:r>
    </w:p>
    <w:p w14:paraId="3E72D14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55D44E5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p1;</w:t>
      </w:r>
    </w:p>
    <w:p w14:paraId="4CCE318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L_32;</w:t>
      </w:r>
    </w:p>
    <w:p w14:paraId="1D4DE9CC" w14:textId="77777777" w:rsidR="00A830F8" w:rsidRPr="00CA2983" w:rsidRDefault="00A830F8">
      <w:pPr>
        <w:pStyle w:val="LD10"/>
        <w:keepNext w:val="0"/>
        <w:rPr>
          <w:rFonts w:ascii="Times New Roman" w:hAnsi="Times New Roman" w:cs="Times New Roman"/>
        </w:rPr>
      </w:pPr>
    </w:p>
    <w:p w14:paraId="510EF8F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p1   = extract_h(L_mult0(lo1, lo2));</w:t>
      </w:r>
    </w:p>
    <w:p w14:paraId="4672355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L_32 = L_mult0(hi1,lo2 );</w:t>
      </w:r>
    </w:p>
    <w:p w14:paraId="2674E5A8" w14:textId="77777777" w:rsidR="00A830F8" w:rsidRPr="00CA2983" w:rsidRDefault="00A830F8">
      <w:pPr>
        <w:pStyle w:val="LD10"/>
        <w:keepNext w:val="0"/>
        <w:rPr>
          <w:rFonts w:ascii="Times New Roman" w:hAnsi="Times New Roman" w:cs="Times New Roman"/>
        </w:rPr>
      </w:pPr>
    </w:p>
    <w:p w14:paraId="6D9B277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return(add_sh( L_32, p1, (Word16)1 ));</w:t>
      </w:r>
    </w:p>
    <w:p w14:paraId="7445B4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11777FC" w14:textId="77777777" w:rsidR="00A830F8" w:rsidRPr="00CA2983" w:rsidRDefault="00A830F8">
      <w:pPr>
        <w:pStyle w:val="WP"/>
        <w:rPr>
          <w:rFonts w:ascii="Times New Roman" w:hAnsi="Times New Roman" w:cs="Times New Roman"/>
        </w:rPr>
      </w:pPr>
    </w:p>
    <w:p w14:paraId="6C62CE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598B0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BFF02F" w14:textId="3FBEC1F0"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mpy_32</w:t>
      </w:r>
      <w:r w:rsidRPr="00CA2983">
        <w:rPr>
          <w:rFonts w:ascii="Times New Roman" w:hAnsi="Times New Roman" w:cs="Times New Roman"/>
        </w:rPr>
        <w:fldChar w:fldCharType="begin"/>
      </w:r>
      <w:r w:rsidRPr="00CA2983">
        <w:rPr>
          <w:rFonts w:ascii="Times New Roman" w:hAnsi="Times New Roman" w:cs="Times New Roman"/>
        </w:rPr>
        <w:instrText>xe "mpy_32</w:instrText>
      </w:r>
      <w:r w:rsidRPr="00CA2983">
        <w:rPr>
          <w:rFonts w:ascii="Times New Roman" w:hAnsi="Times New Roman" w:cs="Times New Roman"/>
        </w:rPr>
        <w:tab/>
      </w:r>
      <w:r w:rsidRPr="00CA2983">
        <w:rPr>
          <w:rFonts w:ascii="Times New Roman" w:hAnsi="Times New Roman" w:cs="Times New Roman"/>
        </w:rPr>
        <w:tab/>
        <w:instrText>fexp_tet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.5.2"</w:instrText>
      </w:r>
      <w:r w:rsidRPr="00CA2983">
        <w:rPr>
          <w:rFonts w:ascii="Times New Roman" w:hAnsi="Times New Roman" w:cs="Times New Roman"/>
        </w:rPr>
        <w:fldChar w:fldCharType="end"/>
      </w:r>
    </w:p>
    <w:p w14:paraId="776E328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9493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33F4DD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D7E7E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Multiply two 32 bit integers (DPF). The result is divided by 2**32</w:t>
      </w:r>
    </w:p>
    <w:p w14:paraId="1CE8E0C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L_32 = hi1*hi2 + (hi1*lo2)&gt;&gt;15 + (lo1*hi2)&gt;&gt;15)</w:t>
      </w:r>
    </w:p>
    <w:p w14:paraId="2D0464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C950D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7</w:t>
      </w:r>
    </w:p>
    <w:p w14:paraId="1D2BAE7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FD007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AC573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E2D0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hi1</w:t>
      </w:r>
    </w:p>
    <w:p w14:paraId="0F784DF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hi part of first number</w:t>
      </w:r>
    </w:p>
    <w:p w14:paraId="1554686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6235350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lo1</w:t>
      </w:r>
    </w:p>
    <w:p w14:paraId="2E40BEB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lo part of first number</w:t>
      </w:r>
    </w:p>
    <w:p w14:paraId="04E2270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73005D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hi2</w:t>
      </w:r>
    </w:p>
    <w:p w14:paraId="70216A1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hi part of second number</w:t>
      </w:r>
    </w:p>
    <w:p w14:paraId="4CF0491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393051D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lo2</w:t>
      </w:r>
    </w:p>
    <w:p w14:paraId="0DBF98B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lo part of second number</w:t>
      </w:r>
    </w:p>
    <w:p w14:paraId="0A51890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01C8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608407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4160B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CC0EF6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0ADDD2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908D4C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2D7294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1356C2D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27C666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L_var_out &lt;= 0x7fff ffff.</w:t>
      </w:r>
    </w:p>
    <w:p w14:paraId="7970664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810F0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E9A066" w14:textId="77777777" w:rsidR="00A830F8" w:rsidRPr="00CA2983" w:rsidRDefault="00A830F8">
      <w:pPr>
        <w:pStyle w:val="LD10"/>
        <w:keepNext w:val="0"/>
        <w:rPr>
          <w:rFonts w:ascii="Times New Roman" w:hAnsi="Times New Roman" w:cs="Times New Roman"/>
        </w:rPr>
      </w:pPr>
    </w:p>
    <w:p w14:paraId="59BB4BF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mpy_32(Word16 hi1, Word16 lo1, Word16 hi2, Word16 lo2)</w:t>
      </w:r>
    </w:p>
    <w:p w14:paraId="015DED3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0B62307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p1, p2;</w:t>
      </w:r>
    </w:p>
    <w:p w14:paraId="50E95A9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L_32;</w:t>
      </w:r>
    </w:p>
    <w:p w14:paraId="2345E5CF" w14:textId="77777777" w:rsidR="00A830F8" w:rsidRPr="00CA2983" w:rsidRDefault="00A830F8">
      <w:pPr>
        <w:pStyle w:val="LD10"/>
        <w:keepNext w:val="0"/>
        <w:rPr>
          <w:rFonts w:ascii="Times New Roman" w:hAnsi="Times New Roman" w:cs="Times New Roman"/>
        </w:rPr>
      </w:pPr>
    </w:p>
    <w:p w14:paraId="4B8DEAC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p1   = extract_h(L_mult0(hi1, lo2));</w:t>
      </w:r>
    </w:p>
    <w:p w14:paraId="1E75819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p2   = extract_h(L_mult0(lo1, hi2));</w:t>
      </w:r>
    </w:p>
    <w:p w14:paraId="1CF8F3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L_32 = L_mult0(hi1, hi2);</w:t>
      </w:r>
    </w:p>
    <w:p w14:paraId="1591A70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L_32 = add_sh( L_32, p1, (Word16)1 );</w:t>
      </w:r>
    </w:p>
    <w:p w14:paraId="0FC14E79" w14:textId="77777777" w:rsidR="00A830F8" w:rsidRPr="00CA2983" w:rsidRDefault="00A830F8">
      <w:pPr>
        <w:pStyle w:val="LD10"/>
        <w:keepNext w:val="0"/>
        <w:rPr>
          <w:rFonts w:ascii="Times New Roman" w:hAnsi="Times New Roman" w:cs="Times New Roman"/>
        </w:rPr>
      </w:pPr>
    </w:p>
    <w:p w14:paraId="05EC41C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return(add_sh( L_32, p2, (Word16)1 ));</w:t>
      </w:r>
    </w:p>
    <w:p w14:paraId="53A3AC7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91BDD72" w14:textId="77777777" w:rsidR="00A830F8" w:rsidRPr="00CA2983" w:rsidRDefault="00A830F8">
      <w:pPr>
        <w:pStyle w:val="WP"/>
        <w:rPr>
          <w:rFonts w:ascii="Times New Roman" w:hAnsi="Times New Roman" w:cs="Times New Roman"/>
        </w:rPr>
      </w:pPr>
    </w:p>
    <w:p w14:paraId="4D0B29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03821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46190E3" w14:textId="1422F18D"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div_32</w:t>
      </w:r>
      <w:r w:rsidRPr="00CA2983">
        <w:rPr>
          <w:rFonts w:ascii="Times New Roman" w:hAnsi="Times New Roman" w:cs="Times New Roman"/>
        </w:rPr>
        <w:fldChar w:fldCharType="begin"/>
      </w:r>
      <w:r w:rsidRPr="00CA2983">
        <w:rPr>
          <w:rFonts w:ascii="Times New Roman" w:hAnsi="Times New Roman" w:cs="Times New Roman"/>
        </w:rPr>
        <w:instrText>xe "div_32</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fexp_tet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.5.2"</w:instrText>
      </w:r>
      <w:r w:rsidRPr="00CA2983">
        <w:rPr>
          <w:rFonts w:ascii="Times New Roman" w:hAnsi="Times New Roman" w:cs="Times New Roman"/>
        </w:rPr>
        <w:fldChar w:fldCharType="end"/>
      </w:r>
    </w:p>
    <w:p w14:paraId="6E00241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676499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2F23D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220374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Fractionnal integer division of two 32 bit numbers.</w:t>
      </w:r>
    </w:p>
    <w:p w14:paraId="18F5E7F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L_num / L_denom</w:t>
      </w:r>
    </w:p>
    <w:p w14:paraId="2CD1305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L_num and L_denom must be positive and L_num &lt; L_denom</w:t>
      </w:r>
    </w:p>
    <w:p w14:paraId="7038879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L_denom = denom_hi&lt;&lt;15 + denom_lo</w:t>
      </w:r>
    </w:p>
    <w:p w14:paraId="43B6B41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denom_hi is a normalized number</w:t>
      </w:r>
    </w:p>
    <w:p w14:paraId="53271F6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result is in Q30</w:t>
      </w:r>
    </w:p>
    <w:p w14:paraId="1EEDB9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F9A9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52</w:t>
      </w:r>
    </w:p>
    <w:p w14:paraId="24E374D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05E8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0EB9DC0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3BB2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L_num</w:t>
      </w:r>
    </w:p>
    <w:p w14:paraId="0C44081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8F6827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L_num &lt;= L_denom.</w:t>
      </w:r>
    </w:p>
    <w:p w14:paraId="13F7E69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8564D7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(L_denom = denom_hi&lt;&lt;15 + denom_lo)</w:t>
      </w:r>
    </w:p>
    <w:p w14:paraId="11E72F9E"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6D1A824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denom_hi</w:t>
      </w:r>
    </w:p>
    <w:p w14:paraId="2D04113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normalized integer whose value falls in the</w:t>
      </w:r>
    </w:p>
    <w:p w14:paraId="101552E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0x4000000 &lt; hi &lt; 0x7fff ffff.</w:t>
      </w:r>
    </w:p>
    <w:p w14:paraId="1D1A65A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18BA633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denom_lo</w:t>
      </w:r>
    </w:p>
    <w:p w14:paraId="417C89D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positive integer whose value falls in the</w:t>
      </w:r>
    </w:p>
    <w:p w14:paraId="61C0258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lo &lt; 0x7fff ffff.</w:t>
      </w:r>
    </w:p>
    <w:p w14:paraId="236C05D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2287D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666E9E2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CB6FE7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34DDF9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87B0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987EFC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06AF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L_div</w:t>
      </w:r>
    </w:p>
    <w:p w14:paraId="7E8EB93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46481B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L_div &lt;= 0x3fff ffff.</w:t>
      </w:r>
    </w:p>
    <w:p w14:paraId="5ED14A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L_div is a Q30 value (point between b30 and b29)</w:t>
      </w:r>
    </w:p>
    <w:p w14:paraId="1E2CCE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F864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Algorithm :</w:t>
      </w:r>
    </w:p>
    <w:p w14:paraId="4F3DC6D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002A6B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 - find = 1/L_denom</w:t>
      </w:r>
    </w:p>
    <w:p w14:paraId="50C358B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First approximation: approx = 1 / denom_hi</w:t>
      </w:r>
    </w:p>
    <w:p w14:paraId="712EEC7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1/L_denom = approx * (2.0 - L_denom * approx )</w:t>
      </w:r>
    </w:p>
    <w:p w14:paraId="3033AEB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result = L_num * (1/L_denom)</w:t>
      </w:r>
    </w:p>
    <w:p w14:paraId="49C154C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DF25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AF527B" w14:textId="77777777" w:rsidR="00A830F8" w:rsidRPr="00CA2983" w:rsidRDefault="00A830F8">
      <w:pPr>
        <w:pStyle w:val="LD10"/>
        <w:keepNext w:val="0"/>
        <w:rPr>
          <w:rFonts w:ascii="Times New Roman" w:hAnsi="Times New Roman" w:cs="Times New Roman"/>
        </w:rPr>
      </w:pPr>
    </w:p>
    <w:p w14:paraId="37FC197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div_32(Word32 L_num, Word16 denom_hi, Word16 denom_lo)</w:t>
      </w:r>
    </w:p>
    <w:p w14:paraId="5D6AC45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63FA7DE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approx, hi, lo, n_hi, n_lo;</w:t>
      </w:r>
    </w:p>
    <w:p w14:paraId="1BBD6B1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t0;</w:t>
      </w:r>
    </w:p>
    <w:p w14:paraId="4CC1956A" w14:textId="77777777" w:rsidR="00A830F8" w:rsidRPr="00CA2983" w:rsidRDefault="00A830F8">
      <w:pPr>
        <w:pStyle w:val="LD10"/>
        <w:keepNext w:val="0"/>
        <w:rPr>
          <w:rFonts w:ascii="Times New Roman" w:hAnsi="Times New Roman" w:cs="Times New Roman"/>
        </w:rPr>
      </w:pPr>
    </w:p>
    <w:p w14:paraId="398DD15C" w14:textId="77777777" w:rsidR="00A830F8" w:rsidRPr="00CA2983" w:rsidRDefault="00A830F8">
      <w:pPr>
        <w:pStyle w:val="LD10"/>
        <w:keepNext w:val="0"/>
        <w:rPr>
          <w:rFonts w:ascii="Times New Roman" w:hAnsi="Times New Roman" w:cs="Times New Roman"/>
        </w:rPr>
      </w:pPr>
    </w:p>
    <w:p w14:paraId="10A585B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First approximation: 1 / L_denom = 1/denom_hi */</w:t>
      </w:r>
    </w:p>
    <w:p w14:paraId="3906DE3F" w14:textId="77777777" w:rsidR="00A830F8" w:rsidRPr="00CA2983" w:rsidRDefault="00A830F8">
      <w:pPr>
        <w:pStyle w:val="LD10"/>
        <w:keepNext w:val="0"/>
        <w:rPr>
          <w:rFonts w:ascii="Times New Roman" w:hAnsi="Times New Roman" w:cs="Times New Roman"/>
        </w:rPr>
      </w:pPr>
    </w:p>
    <w:p w14:paraId="5788F5E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approx = div_s( (Word16)0x3fff, denom_hi);</w:t>
      </w:r>
      <w:r w:rsidRPr="00CA2983">
        <w:rPr>
          <w:rFonts w:ascii="Times New Roman" w:hAnsi="Times New Roman" w:cs="Times New Roman"/>
        </w:rPr>
        <w:tab/>
        <w:t>/* result in Q15 */</w:t>
      </w:r>
    </w:p>
    <w:p w14:paraId="3C4E3852" w14:textId="77777777" w:rsidR="00A830F8" w:rsidRPr="00CA2983" w:rsidRDefault="00A830F8">
      <w:pPr>
        <w:pStyle w:val="LD10"/>
        <w:keepNext w:val="0"/>
        <w:rPr>
          <w:rFonts w:ascii="Times New Roman" w:hAnsi="Times New Roman" w:cs="Times New Roman"/>
        </w:rPr>
      </w:pPr>
    </w:p>
    <w:p w14:paraId="1FD36B5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br w:type="page"/>
      </w:r>
      <w:r w:rsidRPr="00CA2983">
        <w:rPr>
          <w:rFonts w:ascii="Times New Roman" w:hAnsi="Times New Roman" w:cs="Times New Roman"/>
        </w:rPr>
        <w:lastRenderedPageBreak/>
        <w:t xml:space="preserve"> </w:t>
      </w:r>
    </w:p>
    <w:p w14:paraId="0CCADD3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1/L_denom = approx * (2.0 - L_denom * approx) */</w:t>
      </w:r>
    </w:p>
    <w:p w14:paraId="5D95B902" w14:textId="77777777" w:rsidR="00A830F8" w:rsidRPr="00CA2983" w:rsidRDefault="00A830F8">
      <w:pPr>
        <w:pStyle w:val="LD10"/>
        <w:keepNext w:val="0"/>
        <w:rPr>
          <w:rFonts w:ascii="Times New Roman" w:hAnsi="Times New Roman" w:cs="Times New Roman"/>
        </w:rPr>
      </w:pPr>
    </w:p>
    <w:p w14:paraId="53E771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mpy_mix(denom_hi, denom_lo, approx);</w:t>
      </w:r>
      <w:r w:rsidRPr="00CA2983">
        <w:rPr>
          <w:rFonts w:ascii="Times New Roman" w:hAnsi="Times New Roman" w:cs="Times New Roman"/>
        </w:rPr>
        <w:tab/>
        <w:t>/* result in Q29 */</w:t>
      </w:r>
    </w:p>
    <w:p w14:paraId="71037511" w14:textId="77777777" w:rsidR="00A830F8" w:rsidRPr="00CA2983" w:rsidRDefault="00A830F8">
      <w:pPr>
        <w:pStyle w:val="LD10"/>
        <w:keepNext w:val="0"/>
        <w:rPr>
          <w:rFonts w:ascii="Times New Roman" w:hAnsi="Times New Roman" w:cs="Times New Roman"/>
        </w:rPr>
      </w:pPr>
    </w:p>
    <w:p w14:paraId="2CAEEE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L_sub( (Word32)0x40000000, t0);</w:t>
      </w:r>
      <w:r w:rsidRPr="00CA2983">
        <w:rPr>
          <w:rFonts w:ascii="Times New Roman" w:hAnsi="Times New Roman" w:cs="Times New Roman"/>
        </w:rPr>
        <w:tab/>
      </w:r>
      <w:r w:rsidRPr="00CA2983">
        <w:rPr>
          <w:rFonts w:ascii="Times New Roman" w:hAnsi="Times New Roman" w:cs="Times New Roman"/>
        </w:rPr>
        <w:tab/>
        <w:t>/* result in Q29 */</w:t>
      </w:r>
    </w:p>
    <w:p w14:paraId="4DFB0987" w14:textId="77777777" w:rsidR="00A830F8" w:rsidRPr="00CA2983" w:rsidRDefault="00A830F8">
      <w:pPr>
        <w:pStyle w:val="LD10"/>
        <w:keepNext w:val="0"/>
        <w:rPr>
          <w:rFonts w:ascii="Times New Roman" w:hAnsi="Times New Roman" w:cs="Times New Roman"/>
        </w:rPr>
      </w:pPr>
    </w:p>
    <w:p w14:paraId="32A94C2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L_extract(t0, &amp;hi, &amp;lo);</w:t>
      </w:r>
    </w:p>
    <w:p w14:paraId="23DBFC71" w14:textId="77777777" w:rsidR="00A830F8" w:rsidRPr="00CA2983" w:rsidRDefault="00A830F8">
      <w:pPr>
        <w:pStyle w:val="LD10"/>
        <w:keepNext w:val="0"/>
        <w:rPr>
          <w:rFonts w:ascii="Times New Roman" w:hAnsi="Times New Roman" w:cs="Times New Roman"/>
        </w:rPr>
      </w:pPr>
    </w:p>
    <w:p w14:paraId="4970475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mpy_mix(hi, lo, approx);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 1/L_denom in Q28 */</w:t>
      </w:r>
    </w:p>
    <w:p w14:paraId="736D37E8" w14:textId="77777777" w:rsidR="00A830F8" w:rsidRPr="00CA2983" w:rsidRDefault="00A830F8">
      <w:pPr>
        <w:pStyle w:val="LD10"/>
        <w:keepNext w:val="0"/>
        <w:rPr>
          <w:rFonts w:ascii="Times New Roman" w:hAnsi="Times New Roman" w:cs="Times New Roman"/>
        </w:rPr>
      </w:pPr>
    </w:p>
    <w:p w14:paraId="4006A9A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 L_num * (1/L_denom) */</w:t>
      </w:r>
    </w:p>
    <w:p w14:paraId="5AA84F5A" w14:textId="77777777" w:rsidR="00A830F8" w:rsidRPr="00CA2983" w:rsidRDefault="00A830F8">
      <w:pPr>
        <w:pStyle w:val="LD10"/>
        <w:keepNext w:val="0"/>
        <w:rPr>
          <w:rFonts w:ascii="Times New Roman" w:hAnsi="Times New Roman" w:cs="Times New Roman"/>
        </w:rPr>
      </w:pPr>
    </w:p>
    <w:p w14:paraId="05F9130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L_extract(t0, &amp;hi, &amp;lo);</w:t>
      </w:r>
    </w:p>
    <w:p w14:paraId="3F5CAE0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L_extract(L_num, &amp;n_hi, &amp;n_lo);</w:t>
      </w:r>
    </w:p>
    <w:p w14:paraId="618CB68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t0 = mpy_32(n_hi, n_lo, hi, lo);</w:t>
      </w:r>
    </w:p>
    <w:p w14:paraId="6E443D06" w14:textId="77777777" w:rsidR="00A830F8" w:rsidRPr="00CA2983" w:rsidRDefault="00A830F8">
      <w:pPr>
        <w:pStyle w:val="LD10"/>
        <w:keepNext w:val="0"/>
        <w:rPr>
          <w:rFonts w:ascii="Times New Roman" w:hAnsi="Times New Roman" w:cs="Times New Roman"/>
        </w:rPr>
      </w:pPr>
    </w:p>
    <w:p w14:paraId="4AE60E6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 L_shl( t0,(Word16)2)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From Q28 to Q30 */</w:t>
      </w:r>
    </w:p>
    <w:p w14:paraId="76C3961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86259FB" w14:textId="77777777" w:rsidR="00A830F8" w:rsidRPr="00CA2983" w:rsidRDefault="00A830F8">
      <w:pPr>
        <w:pStyle w:val="WP"/>
        <w:keepLines/>
        <w:rPr>
          <w:rFonts w:ascii="Times New Roman" w:hAnsi="Times New Roman" w:cs="Times New Roman"/>
        </w:rPr>
      </w:pPr>
    </w:p>
    <w:p w14:paraId="0022D9D0" w14:textId="1B996E24" w:rsidR="00A830F8" w:rsidRPr="00CA2983" w:rsidRDefault="00A830F8">
      <w:pPr>
        <w:pStyle w:val="Heading3"/>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63" w:name="_Toc162012082"/>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.5.3</w:t>
      </w:r>
      <w:r w:rsidRPr="00CA2983">
        <w:rPr>
          <w:rFonts w:ascii="Times New Roman" w:hAnsi="Times New Roman" w:cs="Times New Roman"/>
        </w:rPr>
        <w:tab/>
        <w:t>Mathematic Functions</w:t>
      </w:r>
      <w:bookmarkEnd w:id="63"/>
    </w:p>
    <w:p w14:paraId="540ABC0E" w14:textId="77777777" w:rsidR="00A830F8" w:rsidRPr="00CA2983" w:rsidRDefault="00A830F8">
      <w:pPr>
        <w:pStyle w:val="WP"/>
        <w:rPr>
          <w:rFonts w:ascii="Times New Roman" w:hAnsi="Times New Roman" w:cs="Times New Roman"/>
        </w:rPr>
      </w:pPr>
    </w:p>
    <w:p w14:paraId="3ADD477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60B9B6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655FCA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4" w:name="fmat_tet_c"/>
      <w:bookmarkEnd w:id="64"/>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fmat_tet.c</w:t>
      </w:r>
    </w:p>
    <w:p w14:paraId="7BCAC05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C42182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Library of mathematic functions used in the TETRA codec</w:t>
      </w:r>
    </w:p>
    <w:p w14:paraId="7EA694A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7A25CE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AD302A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C18A5D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inv_sqrt()</w:t>
      </w:r>
    </w:p>
    <w:p w14:paraId="38A0052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Log2()</w:t>
      </w:r>
    </w:p>
    <w:p w14:paraId="6DF251ED"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pow2()</w:t>
      </w:r>
    </w:p>
    <w:p w14:paraId="043DEA1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64AF52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4AB05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006708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1217D65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786A5A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inv_sqrt.tab</w:t>
      </w:r>
    </w:p>
    <w:p w14:paraId="438D6A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log2.tab</w:t>
      </w:r>
    </w:p>
    <w:p w14:paraId="233B83A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pow2.tab</w:t>
      </w:r>
    </w:p>
    <w:p w14:paraId="3D3728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82495E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E980540" w14:textId="77777777" w:rsidR="00A830F8" w:rsidRPr="00CA2983" w:rsidRDefault="00A830F8">
      <w:pPr>
        <w:pStyle w:val="LD10"/>
        <w:keepNext w:val="0"/>
        <w:rPr>
          <w:rFonts w:ascii="Times New Roman" w:hAnsi="Times New Roman" w:cs="Times New Roman"/>
        </w:rPr>
      </w:pPr>
    </w:p>
    <w:p w14:paraId="290E60E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"source.h"</w:t>
      </w:r>
    </w:p>
    <w:p w14:paraId="27A7A907" w14:textId="77777777" w:rsidR="00A830F8" w:rsidRPr="00CA2983" w:rsidRDefault="00A830F8">
      <w:pPr>
        <w:pStyle w:val="LD10"/>
        <w:keepNext w:val="0"/>
        <w:rPr>
          <w:rFonts w:ascii="Times New Roman" w:hAnsi="Times New Roman" w:cs="Times New Roman"/>
        </w:rPr>
      </w:pPr>
    </w:p>
    <w:p w14:paraId="660C2CB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"inv_sqrt.tab"         /* Table for inv_sqrt() */</w:t>
      </w:r>
    </w:p>
    <w:p w14:paraId="7C1D15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"log2.tab"             /* Table for Log2() */</w:t>
      </w:r>
    </w:p>
    <w:p w14:paraId="02C1E9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#include "pow2.tab"             /* Table for pow2() */</w:t>
      </w:r>
    </w:p>
    <w:p w14:paraId="64292195" w14:textId="77777777" w:rsidR="00A830F8" w:rsidRPr="00CA2983" w:rsidRDefault="00A830F8">
      <w:pPr>
        <w:pStyle w:val="LD10"/>
        <w:keepNext w:val="0"/>
        <w:rPr>
          <w:rFonts w:ascii="Times New Roman" w:hAnsi="Times New Roman" w:cs="Times New Roman"/>
        </w:rPr>
      </w:pPr>
    </w:p>
    <w:p w14:paraId="18FA31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154E9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17B7DF1" w14:textId="68230C3B"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inv_sqrt</w:t>
      </w:r>
      <w:r w:rsidRPr="00CA2983">
        <w:rPr>
          <w:rFonts w:ascii="Times New Roman" w:hAnsi="Times New Roman" w:cs="Times New Roman"/>
        </w:rPr>
        <w:fldChar w:fldCharType="begin"/>
      </w:r>
      <w:r w:rsidRPr="00CA2983">
        <w:rPr>
          <w:rFonts w:ascii="Times New Roman" w:hAnsi="Times New Roman" w:cs="Times New Roman"/>
        </w:rPr>
        <w:instrText>xe "inv_sqrt</w:instrText>
      </w:r>
      <w:r w:rsidRPr="00CA2983">
        <w:rPr>
          <w:rFonts w:ascii="Times New Roman" w:hAnsi="Times New Roman" w:cs="Times New Roman"/>
        </w:rPr>
        <w:tab/>
      </w:r>
      <w:r w:rsidRPr="00CA2983">
        <w:rPr>
          <w:rFonts w:ascii="Times New Roman" w:hAnsi="Times New Roman" w:cs="Times New Roman"/>
        </w:rPr>
        <w:tab/>
        <w:instrText>fmat_tet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.5.3"</w:instrText>
      </w:r>
      <w:r w:rsidRPr="00CA2983">
        <w:rPr>
          <w:rFonts w:ascii="Times New Roman" w:hAnsi="Times New Roman" w:cs="Times New Roman"/>
        </w:rPr>
        <w:fldChar w:fldCharType="end"/>
      </w:r>
    </w:p>
    <w:p w14:paraId="399B51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68BE7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04FEB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50544C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Compute 1/sqrt(L_x).</w:t>
      </w:r>
    </w:p>
    <w:p w14:paraId="162D232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 is positive. The result is in Q30.</w:t>
      </w:r>
    </w:p>
    <w:p w14:paraId="5CAB19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AF9D2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56</w:t>
      </w:r>
    </w:p>
    <w:p w14:paraId="4D1F2C1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EA55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BF039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EBDD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w:t>
      </w:r>
    </w:p>
    <w:p w14:paraId="18A1D50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13767D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L_x &lt;= 0x7fff ffff.</w:t>
      </w:r>
    </w:p>
    <w:p w14:paraId="43BB8E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D6101C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5D8DB31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1D43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DB2F81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E450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2F0A5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1758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L_y</w:t>
      </w:r>
    </w:p>
    <w:p w14:paraId="1BBCBB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26361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L_y &lt;= 0x3fff ffff.</w:t>
      </w:r>
    </w:p>
    <w:p w14:paraId="29A0C2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L_y is a Q30 value (point between b30 and b29)</w:t>
      </w:r>
    </w:p>
    <w:p w14:paraId="175FB3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7C100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Algorithm :</w:t>
      </w:r>
    </w:p>
    <w:p w14:paraId="2B8051E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D412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function 1/sqrt(L_x) is approximated by a table (tab_inv_sqrt)</w:t>
      </w:r>
    </w:p>
    <w:p w14:paraId="06E1CE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and linear interpolation :</w:t>
      </w:r>
    </w:p>
    <w:p w14:paraId="1FC8C0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38F049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 Normalization of L_x</w:t>
      </w:r>
    </w:p>
    <w:p w14:paraId="50B0C16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2 - If (30-exponant) is even then shift right once</w:t>
      </w:r>
    </w:p>
    <w:p w14:paraId="27F808C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3 - exponant = (30-exponant)/2  +1</w:t>
      </w:r>
    </w:p>
    <w:p w14:paraId="7174650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 i = bit25-b31 of L_x,    16 &lt;= i &lt;= 63  -&gt;because of normalization</w:t>
      </w:r>
    </w:p>
    <w:p w14:paraId="1955592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5 - a = bit10-b24</w:t>
      </w:r>
    </w:p>
    <w:p w14:paraId="7A49CDE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6 - i -=16</w:t>
      </w:r>
    </w:p>
    <w:p w14:paraId="7C6D4BF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7 - L_y = tab_inv_sqrt[i]&lt;&lt;16 - (tab_inv_sqrt[i] - tab_inv_sqrt[i+1]) * a * 2</w:t>
      </w:r>
    </w:p>
    <w:p w14:paraId="080756C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 L_y &gt;&gt;= exponant</w:t>
      </w:r>
    </w:p>
    <w:p w14:paraId="1C9834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617A60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4492D0B" w14:textId="77777777" w:rsidR="00A830F8" w:rsidRPr="00CA2983" w:rsidRDefault="00A830F8">
      <w:pPr>
        <w:pStyle w:val="LD10"/>
        <w:keepNext w:val="0"/>
        <w:rPr>
          <w:rFonts w:ascii="Times New Roman" w:hAnsi="Times New Roman" w:cs="Times New Roman"/>
        </w:rPr>
      </w:pPr>
    </w:p>
    <w:p w14:paraId="2651B1F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inv_sqrt(Word32 L_x)</w:t>
      </w:r>
    </w:p>
    <w:p w14:paraId="27247E8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E171DA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 i, a, tmp;</w:t>
      </w:r>
    </w:p>
    <w:p w14:paraId="17D90E8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L_y;</w:t>
      </w:r>
    </w:p>
    <w:p w14:paraId="7D0FCEE6" w14:textId="77777777" w:rsidR="00A830F8" w:rsidRPr="00CA2983" w:rsidRDefault="00A830F8">
      <w:pPr>
        <w:pStyle w:val="LD10"/>
        <w:keepNext w:val="0"/>
        <w:rPr>
          <w:rFonts w:ascii="Times New Roman" w:hAnsi="Times New Roman" w:cs="Times New Roman"/>
        </w:rPr>
      </w:pPr>
    </w:p>
    <w:p w14:paraId="628136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L_x &lt;= (Word32)0) return ( (Word32)0x3fffffff);</w:t>
      </w:r>
    </w:p>
    <w:p w14:paraId="121B850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44CC4DB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exp = norm_l(L_x);</w:t>
      </w:r>
    </w:p>
    <w:p w14:paraId="6CCF3B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L_shl(L_x, exp );</w:t>
      </w:r>
      <w:r w:rsidRPr="00CA2983">
        <w:rPr>
          <w:rFonts w:ascii="Times New Roman" w:hAnsi="Times New Roman" w:cs="Times New Roman"/>
        </w:rPr>
        <w:tab/>
      </w:r>
      <w:r w:rsidRPr="00CA2983">
        <w:rPr>
          <w:rFonts w:ascii="Times New Roman" w:hAnsi="Times New Roman" w:cs="Times New Roman"/>
        </w:rPr>
        <w:tab/>
        <w:t>/* L_x is normalized */</w:t>
      </w:r>
    </w:p>
    <w:p w14:paraId="65370AA1" w14:textId="77777777" w:rsidR="00A830F8" w:rsidRPr="00CA2983" w:rsidRDefault="00A830F8">
      <w:pPr>
        <w:pStyle w:val="LD10"/>
        <w:keepNext w:val="0"/>
        <w:rPr>
          <w:rFonts w:ascii="Times New Roman" w:hAnsi="Times New Roman" w:cs="Times New Roman"/>
        </w:rPr>
      </w:pPr>
    </w:p>
    <w:p w14:paraId="0B9FC1C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sub( (Word16)30, exp );</w:t>
      </w:r>
    </w:p>
    <w:p w14:paraId="0ADA538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(exp &amp; 1) == 0 )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If exponant even -&gt; shift right */</w:t>
      </w:r>
    </w:p>
    <w:p w14:paraId="74C3202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(Word16)1 );</w:t>
      </w:r>
    </w:p>
    <w:p w14:paraId="7CB58E9F" w14:textId="77777777" w:rsidR="00A830F8" w:rsidRPr="00CA2983" w:rsidRDefault="00A830F8">
      <w:pPr>
        <w:pStyle w:val="LD10"/>
        <w:keepNext w:val="0"/>
        <w:rPr>
          <w:rFonts w:ascii="Times New Roman" w:hAnsi="Times New Roman" w:cs="Times New Roman"/>
        </w:rPr>
      </w:pPr>
    </w:p>
    <w:p w14:paraId="5C2D5FC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shr( exp, (Word16)1 );</w:t>
      </w:r>
    </w:p>
    <w:p w14:paraId="53C00C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add( exp, (Word16)1 );</w:t>
      </w:r>
    </w:p>
    <w:p w14:paraId="099BB98D" w14:textId="77777777" w:rsidR="00A830F8" w:rsidRPr="00CA2983" w:rsidRDefault="00A830F8">
      <w:pPr>
        <w:pStyle w:val="LD10"/>
        <w:keepNext w:val="0"/>
        <w:rPr>
          <w:rFonts w:ascii="Times New Roman" w:hAnsi="Times New Roman" w:cs="Times New Roman"/>
        </w:rPr>
      </w:pPr>
    </w:p>
    <w:p w14:paraId="362A13B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(Word16)9 );</w:t>
      </w:r>
    </w:p>
    <w:p w14:paraId="0744186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extract_h(L_x);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b25-b31 */</w:t>
      </w:r>
    </w:p>
    <w:p w14:paraId="5A67BEC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(Word16)1 );</w:t>
      </w:r>
    </w:p>
    <w:p w14:paraId="590E3F4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extract_l(L_x);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b10-b24 */</w:t>
      </w:r>
    </w:p>
    <w:p w14:paraId="129DFA4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a &amp; (Word16)0x7fff;</w:t>
      </w:r>
    </w:p>
    <w:p w14:paraId="5197692F" w14:textId="77777777" w:rsidR="00A830F8" w:rsidRPr="00CA2983" w:rsidRDefault="00A830F8">
      <w:pPr>
        <w:pStyle w:val="LD10"/>
        <w:keepNext w:val="0"/>
        <w:rPr>
          <w:rFonts w:ascii="Times New Roman" w:hAnsi="Times New Roman" w:cs="Times New Roman"/>
        </w:rPr>
      </w:pPr>
    </w:p>
    <w:p w14:paraId="38AAFF6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sub( i, (Word16)16 );</w:t>
      </w:r>
    </w:p>
    <w:p w14:paraId="1315B9CA" w14:textId="77777777" w:rsidR="00A830F8" w:rsidRPr="00CA2983" w:rsidRDefault="00A830F8">
      <w:pPr>
        <w:pStyle w:val="LD10"/>
        <w:keepNext w:val="0"/>
        <w:rPr>
          <w:rFonts w:ascii="Times New Roman" w:hAnsi="Times New Roman" w:cs="Times New Roman"/>
        </w:rPr>
      </w:pPr>
    </w:p>
    <w:p w14:paraId="43852EE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L_y = L_deposit_h(tab_inv_sqrt[i]);</w:t>
      </w:r>
      <w:r w:rsidRPr="00CA2983">
        <w:rPr>
          <w:rFonts w:ascii="Times New Roman" w:hAnsi="Times New Roman" w:cs="Times New Roman"/>
        </w:rPr>
        <w:tab/>
        <w:t>/* tab_inv_sqrt[i] &lt;&lt; 16 */</w:t>
      </w:r>
    </w:p>
    <w:p w14:paraId="676560C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tmp = sub(tab_inv_sqrt[i], tab_inv_sqrt[i+1]);</w:t>
      </w:r>
    </w:p>
    <w:p w14:paraId="373EC51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tab_inv_sqrt[i] - tab_inv_sqrt[i+1])*/</w:t>
      </w:r>
    </w:p>
    <w:p w14:paraId="7E1B63B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L_y = L_msu(L_y, tmp, a);</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L_y -=  tmp*a*2 */</w:t>
      </w:r>
    </w:p>
    <w:p w14:paraId="7BCE0A78" w14:textId="77777777" w:rsidR="00A830F8" w:rsidRPr="00CA2983" w:rsidRDefault="00A830F8">
      <w:pPr>
        <w:pStyle w:val="LD10"/>
        <w:keepNext w:val="0"/>
        <w:rPr>
          <w:rFonts w:ascii="Times New Roman" w:hAnsi="Times New Roman" w:cs="Times New Roman"/>
        </w:rPr>
      </w:pPr>
    </w:p>
    <w:p w14:paraId="2A74A27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L_y = L_shr(L_y, exp);</w:t>
      </w:r>
      <w:r w:rsidRPr="00CA2983">
        <w:rPr>
          <w:rFonts w:ascii="Times New Roman" w:hAnsi="Times New Roman" w:cs="Times New Roman"/>
        </w:rPr>
        <w:tab/>
      </w:r>
      <w:r w:rsidRPr="00CA2983">
        <w:rPr>
          <w:rFonts w:ascii="Times New Roman" w:hAnsi="Times New Roman" w:cs="Times New Roman"/>
        </w:rPr>
        <w:tab/>
        <w:t>/* denormalization */</w:t>
      </w:r>
    </w:p>
    <w:p w14:paraId="5788A4D6" w14:textId="77777777" w:rsidR="00A830F8" w:rsidRPr="00CA2983" w:rsidRDefault="00A830F8">
      <w:pPr>
        <w:pStyle w:val="LD10"/>
        <w:keepNext w:val="0"/>
        <w:rPr>
          <w:rFonts w:ascii="Times New Roman" w:hAnsi="Times New Roman" w:cs="Times New Roman"/>
        </w:rPr>
      </w:pPr>
    </w:p>
    <w:p w14:paraId="3028932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return(L_y);</w:t>
      </w:r>
    </w:p>
    <w:p w14:paraId="1FA1870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12C6AF54" w14:textId="77777777" w:rsidR="00A830F8" w:rsidRPr="00CA2983" w:rsidRDefault="00A830F8">
      <w:pPr>
        <w:pStyle w:val="WP"/>
        <w:rPr>
          <w:rFonts w:ascii="Times New Roman" w:hAnsi="Times New Roman" w:cs="Times New Roman"/>
        </w:rPr>
      </w:pPr>
    </w:p>
    <w:p w14:paraId="6B40E6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3D4FDA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D13B488" w14:textId="23991345"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Log2</w:t>
      </w:r>
      <w:r w:rsidRPr="00CA2983">
        <w:rPr>
          <w:rFonts w:ascii="Times New Roman" w:hAnsi="Times New Roman" w:cs="Times New Roman"/>
        </w:rPr>
        <w:fldChar w:fldCharType="begin"/>
      </w:r>
      <w:r w:rsidRPr="00CA2983">
        <w:rPr>
          <w:rFonts w:ascii="Times New Roman" w:hAnsi="Times New Roman" w:cs="Times New Roman"/>
        </w:rPr>
        <w:instrText>xe "Log2</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fmat_tet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.5.3"</w:instrText>
      </w:r>
      <w:r w:rsidRPr="00CA2983">
        <w:rPr>
          <w:rFonts w:ascii="Times New Roman" w:hAnsi="Times New Roman" w:cs="Times New Roman"/>
        </w:rPr>
        <w:fldChar w:fldCharType="end"/>
      </w:r>
    </w:p>
    <w:p w14:paraId="4801761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B1CEC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FAC02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4E3908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Compute Log2(L_x).</w:t>
      </w:r>
    </w:p>
    <w:p w14:paraId="492BCC8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 is positive.</w:t>
      </w:r>
    </w:p>
    <w:p w14:paraId="30532A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199B0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48</w:t>
      </w:r>
    </w:p>
    <w:p w14:paraId="0018D7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41B44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50E08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679AF9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w:t>
      </w:r>
    </w:p>
    <w:p w14:paraId="3551E3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191E0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L_x &lt;= 0x7fff ffff.</w:t>
      </w:r>
    </w:p>
    <w:p w14:paraId="7450D72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C5C2DE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575A765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47B165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exponant</w:t>
      </w:r>
    </w:p>
    <w:p w14:paraId="4114D18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Integer part of Log2()</w:t>
      </w:r>
    </w:p>
    <w:p w14:paraId="56B83F8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signed integer (Word16) whose value falls in the</w:t>
      </w:r>
    </w:p>
    <w:p w14:paraId="7569088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exponant &lt;= 30</w:t>
      </w:r>
    </w:p>
    <w:p w14:paraId="597A47D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4322E08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fraction</w:t>
      </w:r>
    </w:p>
    <w:p w14:paraId="2C0CFB6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Fractional part of Log2()</w:t>
      </w:r>
    </w:p>
    <w:p w14:paraId="09148BA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signed integer (Word16) whose value falls in the</w:t>
      </w:r>
    </w:p>
    <w:p w14:paraId="743DA60E"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fraction &lt;= 0x7fff.</w:t>
      </w:r>
    </w:p>
    <w:p w14:paraId="7C186FF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It's a Q15 value (point between b15 and b16).</w:t>
      </w:r>
    </w:p>
    <w:p w14:paraId="508CC4A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6023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A34B1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283B90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25D65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4016AA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Algorithm :</w:t>
      </w:r>
    </w:p>
    <w:p w14:paraId="5565DA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80CE98"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 xml:space="preserve">The function Log2(L_x) is approximated by a table (tab_log2) </w:t>
      </w:r>
    </w:p>
    <w:p w14:paraId="4B8265F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and linear interpolation :</w:t>
      </w:r>
    </w:p>
    <w:p w14:paraId="648EE99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59A4CB9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 Normalization of L_x</w:t>
      </w:r>
    </w:p>
    <w:p w14:paraId="2222D8A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2 - exponant = 30-exponant</w:t>
      </w:r>
    </w:p>
    <w:p w14:paraId="2DDEBAD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3 - i = bit25-b31 of L_x,    32 &lt;= i &lt;= 63  -&gt;because of normalization</w:t>
      </w:r>
    </w:p>
    <w:p w14:paraId="54B19B3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 a = bit10-b24</w:t>
      </w:r>
    </w:p>
    <w:p w14:paraId="3C9CB57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5 - i -=32</w:t>
      </w:r>
    </w:p>
    <w:p w14:paraId="62EB902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6 - fraction = tab_log2[i]&lt;&lt;16 - (tab_log2[i] - tab_log2[i+1]) * a * 2</w:t>
      </w:r>
    </w:p>
    <w:p w14:paraId="0206A2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A642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C561798" w14:textId="77777777" w:rsidR="00A830F8" w:rsidRPr="00CA2983" w:rsidRDefault="00A830F8">
      <w:pPr>
        <w:pStyle w:val="LD10"/>
        <w:keepNext w:val="0"/>
        <w:rPr>
          <w:rFonts w:ascii="Times New Roman" w:hAnsi="Times New Roman" w:cs="Times New Roman"/>
        </w:rPr>
      </w:pPr>
    </w:p>
    <w:p w14:paraId="7DD3E02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void Log2(Word32 L_x, Word16 *exponant, Word16 *fraction)</w:t>
      </w:r>
    </w:p>
    <w:p w14:paraId="444C4D3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E3BA87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 i, a, tmp;</w:t>
      </w:r>
    </w:p>
    <w:p w14:paraId="11BB143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L_y;</w:t>
      </w:r>
    </w:p>
    <w:p w14:paraId="5102FE75" w14:textId="77777777" w:rsidR="00A830F8" w:rsidRPr="00CA2983" w:rsidRDefault="00A830F8">
      <w:pPr>
        <w:pStyle w:val="LD10"/>
        <w:keepNext w:val="0"/>
        <w:rPr>
          <w:rFonts w:ascii="Times New Roman" w:hAnsi="Times New Roman" w:cs="Times New Roman"/>
        </w:rPr>
      </w:pPr>
    </w:p>
    <w:p w14:paraId="7AE8BA1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if( L_x &lt;= (Word32)0 )</w:t>
      </w:r>
    </w:p>
    <w:p w14:paraId="4D384AF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03A1BA2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*exponant = 0;</w:t>
      </w:r>
    </w:p>
    <w:p w14:paraId="6E6E653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*fraction = 0;</w:t>
      </w:r>
    </w:p>
    <w:p w14:paraId="1C2EF2E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5028AF9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p>
    <w:p w14:paraId="43E494AF" w14:textId="77777777" w:rsidR="00A830F8" w:rsidRPr="00CA2983" w:rsidRDefault="00A830F8">
      <w:pPr>
        <w:pStyle w:val="LD10"/>
        <w:keepNext w:val="0"/>
        <w:rPr>
          <w:rFonts w:ascii="Times New Roman" w:hAnsi="Times New Roman" w:cs="Times New Roman"/>
        </w:rPr>
      </w:pPr>
    </w:p>
    <w:p w14:paraId="3328E83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norm_l(L_x);</w:t>
      </w:r>
    </w:p>
    <w:p w14:paraId="4360B23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L_shl(L_x, exp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L_x is normalized */</w:t>
      </w:r>
    </w:p>
    <w:p w14:paraId="6FA1989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br w:type="page"/>
      </w:r>
      <w:r w:rsidRPr="00CA2983">
        <w:rPr>
          <w:rFonts w:ascii="Times New Roman" w:hAnsi="Times New Roman" w:cs="Times New Roman"/>
        </w:rPr>
        <w:lastRenderedPageBreak/>
        <w:t xml:space="preserve">  *exponant = sub( (Word16)30, exp );</w:t>
      </w:r>
    </w:p>
    <w:p w14:paraId="25686E18" w14:textId="77777777" w:rsidR="00A830F8" w:rsidRPr="00CA2983" w:rsidRDefault="00A830F8">
      <w:pPr>
        <w:pStyle w:val="LD10"/>
        <w:keepNext w:val="0"/>
        <w:rPr>
          <w:rFonts w:ascii="Times New Roman" w:hAnsi="Times New Roman" w:cs="Times New Roman"/>
        </w:rPr>
      </w:pPr>
    </w:p>
    <w:p w14:paraId="325444E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(Word16)9 );</w:t>
      </w:r>
    </w:p>
    <w:p w14:paraId="65E3C52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extract_h(L_x);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b25-b31 */</w:t>
      </w:r>
    </w:p>
    <w:p w14:paraId="6E10543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(Word16)1 );</w:t>
      </w:r>
    </w:p>
    <w:p w14:paraId="037ADD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extract_l(L_x);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b10-b24 of fraction */</w:t>
      </w:r>
    </w:p>
    <w:p w14:paraId="1B9EC0C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a &amp; (Word16)0x7fff;</w:t>
      </w:r>
    </w:p>
    <w:p w14:paraId="34575DED" w14:textId="77777777" w:rsidR="00A830F8" w:rsidRPr="00CA2983" w:rsidRDefault="00A830F8">
      <w:pPr>
        <w:pStyle w:val="LD10"/>
        <w:keepNext w:val="0"/>
        <w:rPr>
          <w:rFonts w:ascii="Times New Roman" w:hAnsi="Times New Roman" w:cs="Times New Roman"/>
        </w:rPr>
      </w:pPr>
    </w:p>
    <w:p w14:paraId="16BB24B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sub( i, (Word16)32 );</w:t>
      </w:r>
    </w:p>
    <w:p w14:paraId="247B5ABE" w14:textId="77777777" w:rsidR="00A830F8" w:rsidRPr="00CA2983" w:rsidRDefault="00A830F8">
      <w:pPr>
        <w:pStyle w:val="LD10"/>
        <w:keepNext w:val="0"/>
        <w:rPr>
          <w:rFonts w:ascii="Times New Roman" w:hAnsi="Times New Roman" w:cs="Times New Roman"/>
        </w:rPr>
      </w:pPr>
    </w:p>
    <w:p w14:paraId="2B54E69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L_y = L_deposit_h(tab_log2[i]);</w:t>
      </w:r>
      <w:r w:rsidRPr="00CA2983">
        <w:rPr>
          <w:rFonts w:ascii="Times New Roman" w:hAnsi="Times New Roman" w:cs="Times New Roman"/>
        </w:rPr>
        <w:tab/>
      </w:r>
      <w:r w:rsidRPr="00CA2983">
        <w:rPr>
          <w:rFonts w:ascii="Times New Roman" w:hAnsi="Times New Roman" w:cs="Times New Roman"/>
        </w:rPr>
        <w:tab/>
        <w:t>/* tab_log2[i] &lt;&lt; 16 */</w:t>
      </w:r>
    </w:p>
    <w:p w14:paraId="731F183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tmp = sub(tab_log2[i], tab_log2[i+1]);</w:t>
      </w:r>
      <w:r w:rsidRPr="00CA2983">
        <w:rPr>
          <w:rFonts w:ascii="Times New Roman" w:hAnsi="Times New Roman" w:cs="Times New Roman"/>
        </w:rPr>
        <w:tab/>
        <w:t>/* tab_log2[i] - tab_log2[i+1] */</w:t>
      </w:r>
    </w:p>
    <w:p w14:paraId="0AF06B9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L_y = L_msu(L_y, tmp, a);</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L_y -= tmp*a*2 */</w:t>
      </w:r>
    </w:p>
    <w:p w14:paraId="445B6A13" w14:textId="77777777" w:rsidR="00A830F8" w:rsidRPr="00CA2983" w:rsidRDefault="00A830F8">
      <w:pPr>
        <w:pStyle w:val="LD10"/>
        <w:keepNext w:val="0"/>
        <w:rPr>
          <w:rFonts w:ascii="Times New Roman" w:hAnsi="Times New Roman" w:cs="Times New Roman"/>
        </w:rPr>
      </w:pPr>
    </w:p>
    <w:p w14:paraId="020130E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*fraction = extract_h( L_y);</w:t>
      </w:r>
    </w:p>
    <w:p w14:paraId="02BE954C" w14:textId="77777777" w:rsidR="00A830F8" w:rsidRPr="00CA2983" w:rsidRDefault="00A830F8">
      <w:pPr>
        <w:pStyle w:val="LD10"/>
        <w:keepNext w:val="0"/>
        <w:rPr>
          <w:rFonts w:ascii="Times New Roman" w:hAnsi="Times New Roman" w:cs="Times New Roman"/>
        </w:rPr>
      </w:pPr>
    </w:p>
    <w:p w14:paraId="647223A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w:t>
      </w:r>
    </w:p>
    <w:p w14:paraId="09CDCFF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37B0324A" w14:textId="77777777" w:rsidR="00A830F8" w:rsidRPr="00CA2983" w:rsidRDefault="00A830F8">
      <w:pPr>
        <w:pStyle w:val="WP"/>
        <w:rPr>
          <w:rFonts w:ascii="Times New Roman" w:hAnsi="Times New Roman" w:cs="Times New Roman"/>
        </w:rPr>
      </w:pPr>
    </w:p>
    <w:p w14:paraId="7D8608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A017C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60A99C5" w14:textId="4284FDC1"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pow2</w:t>
      </w:r>
      <w:r w:rsidRPr="00CA2983">
        <w:rPr>
          <w:rFonts w:ascii="Times New Roman" w:hAnsi="Times New Roman" w:cs="Times New Roman"/>
        </w:rPr>
        <w:fldChar w:fldCharType="begin"/>
      </w:r>
      <w:r w:rsidRPr="00CA2983">
        <w:rPr>
          <w:rFonts w:ascii="Times New Roman" w:hAnsi="Times New Roman" w:cs="Times New Roman"/>
        </w:rPr>
        <w:instrText>xe "pow2</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fmat_tet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a300395_2_01_title</w:instrText>
      </w:r>
      <w:r w:rsidR="00CA2983" w:rsidRP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A</w:instrText>
      </w:r>
      <w:r w:rsidRPr="00CA2983">
        <w:rPr>
          <w:rFonts w:ascii="Times New Roman" w:hAnsi="Times New Roman" w:cs="Times New Roman"/>
        </w:rPr>
        <w:fldChar w:fldCharType="end"/>
      </w:r>
      <w:r w:rsidRPr="00CA2983">
        <w:rPr>
          <w:rFonts w:ascii="Times New Roman" w:hAnsi="Times New Roman" w:cs="Times New Roman"/>
        </w:rPr>
        <w:instrText>.5.3"</w:instrText>
      </w:r>
      <w:r w:rsidRPr="00CA2983">
        <w:rPr>
          <w:rFonts w:ascii="Times New Roman" w:hAnsi="Times New Roman" w:cs="Times New Roman"/>
        </w:rPr>
        <w:fldChar w:fldCharType="end"/>
      </w:r>
    </w:p>
    <w:p w14:paraId="1FBA07D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CA89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B1B5C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AD662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 = pow(2.0, exponant.fraction).</w:t>
      </w:r>
    </w:p>
    <w:p w14:paraId="0E34944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22829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17</w:t>
      </w:r>
    </w:p>
    <w:p w14:paraId="29DD38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C5953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04FA8E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B468D7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exponant</w:t>
      </w:r>
    </w:p>
    <w:p w14:paraId="7CAF0E3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Integer part</w:t>
      </w:r>
    </w:p>
    <w:p w14:paraId="62C2107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signed integer (Word16) whose value falls in the</w:t>
      </w:r>
    </w:p>
    <w:p w14:paraId="49FEFBC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 &lt;= exponant &lt;= 30</w:t>
      </w:r>
    </w:p>
    <w:p w14:paraId="560CD003"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4494E61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fraction</w:t>
      </w:r>
    </w:p>
    <w:p w14:paraId="1F4B185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Fractional part</w:t>
      </w:r>
    </w:p>
    <w:p w14:paraId="1EF2306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signed integer (Word16) whose value falls in the</w:t>
      </w:r>
    </w:p>
    <w:p w14:paraId="4C37B4FC"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fraction &lt;= 0x7fff.</w:t>
      </w:r>
    </w:p>
    <w:p w14:paraId="1027120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It's a Q15 value (point between b15 and b16).</w:t>
      </w:r>
    </w:p>
    <w:p w14:paraId="45EB27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678E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4CC27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71609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374F6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303D3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AA8CC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B872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L_x</w:t>
      </w:r>
    </w:p>
    <w:p w14:paraId="77191B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194304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L_x &lt;= 0x7fff ffff.</w:t>
      </w:r>
    </w:p>
    <w:p w14:paraId="3B1C342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40A2D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Algorithm :</w:t>
      </w:r>
    </w:p>
    <w:p w14:paraId="5583B6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907974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function pow2(L_x) is approximated by a table (tab_pow2)</w:t>
      </w:r>
    </w:p>
    <w:p w14:paraId="734283D5"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and linear interpolation :</w:t>
      </w:r>
    </w:p>
    <w:p w14:paraId="59C87FCF"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7BDC04B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 i = bit11-b16 of fraction,   0 &lt;= i &lt;= 31</w:t>
      </w:r>
    </w:p>
    <w:p w14:paraId="42AE86A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2 - a = bit0-b10  of fraction</w:t>
      </w:r>
    </w:p>
    <w:p w14:paraId="3C706CF1"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3 - L_x = tab_pow2[i]&lt;&lt;16 - (tab_pow2[i] - tab_pow2[i+1]) * a * 2</w:t>
      </w:r>
    </w:p>
    <w:p w14:paraId="40101CD6"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 L_x = L_x &gt;&gt; (30-exponant)     (with rounding)</w:t>
      </w:r>
    </w:p>
    <w:p w14:paraId="452F1B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B4F39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560F85" w14:textId="77777777" w:rsidR="00A830F8" w:rsidRPr="00CA2983" w:rsidRDefault="00A830F8">
      <w:pPr>
        <w:pStyle w:val="LD10"/>
        <w:keepNext w:val="0"/>
        <w:rPr>
          <w:rFonts w:ascii="Times New Roman" w:hAnsi="Times New Roman" w:cs="Times New Roman"/>
        </w:rPr>
      </w:pPr>
    </w:p>
    <w:p w14:paraId="259E454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Word32 pow2(Word16 exponant, Word16 fraction)</w:t>
      </w:r>
    </w:p>
    <w:p w14:paraId="43D44DB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42B75E8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Word16 exp, i, a, tmp;</w:t>
      </w:r>
    </w:p>
    <w:p w14:paraId="0FB1EEC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Word32 L_x;</w:t>
      </w:r>
    </w:p>
    <w:p w14:paraId="3821452B" w14:textId="77777777" w:rsidR="00A830F8" w:rsidRPr="00CA2983" w:rsidRDefault="00A830F8">
      <w:pPr>
        <w:pStyle w:val="LD10"/>
        <w:keepNext w:val="0"/>
        <w:rPr>
          <w:rFonts w:ascii="Times New Roman" w:hAnsi="Times New Roman" w:cs="Times New Roman"/>
        </w:rPr>
      </w:pPr>
    </w:p>
    <w:p w14:paraId="6F67616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L_deposit_l(fraction);</w:t>
      </w:r>
    </w:p>
    <w:p w14:paraId="6C10A40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L_shl( L_x, (Word16)6 );</w:t>
      </w:r>
    </w:p>
    <w:p w14:paraId="557090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i   = extract_h(L_x);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b10-b16 of fraction */</w:t>
      </w:r>
    </w:p>
    <w:p w14:paraId="5A5CE75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 L_x, (Word16)1 );</w:t>
      </w:r>
    </w:p>
    <w:p w14:paraId="3924AB4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extract_l(L_x);</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 b0-b9   of fraction */</w:t>
      </w:r>
    </w:p>
    <w:p w14:paraId="4ECADFF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a   = a &amp; (Word16)0x7fff;</w:t>
      </w:r>
    </w:p>
    <w:p w14:paraId="57FECA2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br w:type="page"/>
      </w:r>
    </w:p>
    <w:p w14:paraId="649E996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L_x = L_deposit_h(tab_pow2[i]);</w:t>
      </w:r>
      <w:r w:rsidRPr="00CA2983">
        <w:rPr>
          <w:rFonts w:ascii="Times New Roman" w:hAnsi="Times New Roman" w:cs="Times New Roman"/>
        </w:rPr>
        <w:tab/>
      </w:r>
      <w:r w:rsidRPr="00CA2983">
        <w:rPr>
          <w:rFonts w:ascii="Times New Roman" w:hAnsi="Times New Roman" w:cs="Times New Roman"/>
        </w:rPr>
        <w:tab/>
        <w:t>/* tab_pow2[i] &lt;&lt; 16 */</w:t>
      </w:r>
    </w:p>
    <w:p w14:paraId="336EFC3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tmp = sub(tab_pow2[i], tab_pow2[i+1]);</w:t>
      </w:r>
      <w:r w:rsidRPr="00CA2983">
        <w:rPr>
          <w:rFonts w:ascii="Times New Roman" w:hAnsi="Times New Roman" w:cs="Times New Roman"/>
        </w:rPr>
        <w:tab/>
        <w:t>/* tab_pow2[i] - tab_pow2[i+1] */</w:t>
      </w:r>
    </w:p>
    <w:p w14:paraId="43CE01D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L_msu(L_x, tmp, a);</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L_x -= tmp*a*2  */</w:t>
      </w:r>
    </w:p>
    <w:p w14:paraId="5128D890" w14:textId="77777777" w:rsidR="00A830F8" w:rsidRPr="00CA2983" w:rsidRDefault="00A830F8">
      <w:pPr>
        <w:pStyle w:val="LD10"/>
        <w:keepNext w:val="0"/>
        <w:rPr>
          <w:rFonts w:ascii="Times New Roman" w:hAnsi="Times New Roman" w:cs="Times New Roman"/>
        </w:rPr>
      </w:pPr>
    </w:p>
    <w:p w14:paraId="2708EF2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exp = sub( (Word16)30, exponant );</w:t>
      </w:r>
    </w:p>
    <w:p w14:paraId="1CCB285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L_x = L_shr_r(L_x, exp);</w:t>
      </w:r>
    </w:p>
    <w:p w14:paraId="38D6AF6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return(L_x);</w:t>
      </w:r>
    </w:p>
    <w:p w14:paraId="1F12CAB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w:t>
      </w:r>
    </w:p>
    <w:p w14:paraId="2EF6D9D2" w14:textId="0307BE18"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a300395_2_01_title</w:instrText>
      </w:r>
      <w:r w:rsidR="00CA2983" w:rsidRP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65" w:name="_Toc162012083"/>
      <w:r w:rsidRPr="00CA2983">
        <w:rPr>
          <w:rFonts w:ascii="Times New Roman" w:hAnsi="Times New Roman" w:cs="Times New Roman"/>
        </w:rPr>
        <w:t>A</w:t>
      </w:r>
      <w:r w:rsidRPr="00CA2983">
        <w:rPr>
          <w:rFonts w:ascii="Times New Roman" w:hAnsi="Times New Roman" w:cs="Times New Roman"/>
        </w:rPr>
        <w:fldChar w:fldCharType="end"/>
      </w:r>
      <w:r w:rsidRPr="00CA2983">
        <w:rPr>
          <w:rFonts w:ascii="Times New Roman" w:hAnsi="Times New Roman" w:cs="Times New Roman"/>
        </w:rPr>
        <w:t>.6</w:t>
      </w:r>
      <w:r w:rsidRPr="00CA2983">
        <w:rPr>
          <w:rFonts w:ascii="Times New Roman" w:hAnsi="Times New Roman" w:cs="Times New Roman"/>
        </w:rPr>
        <w:tab/>
        <w:t>Tables and Constants for Source Coding</w:t>
      </w:r>
      <w:bookmarkEnd w:id="65"/>
    </w:p>
    <w:p w14:paraId="4F0F07E2" w14:textId="77777777" w:rsidR="00A830F8" w:rsidRPr="00CA2983" w:rsidRDefault="00A830F8">
      <w:pPr>
        <w:pStyle w:val="WP"/>
        <w:keepNext/>
        <w:keepLines/>
        <w:rPr>
          <w:rFonts w:ascii="Times New Roman" w:hAnsi="Times New Roman" w:cs="Times New Roman"/>
        </w:rPr>
      </w:pPr>
    </w:p>
    <w:p w14:paraId="0EAE449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E8A266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4EF22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source.h</w:t>
      </w:r>
      <w:bookmarkStart w:id="66" w:name="source_h"/>
      <w:bookmarkEnd w:id="66"/>
    </w:p>
    <w:p w14:paraId="0512B6C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9FA6E9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DEFINITIONS</w:t>
      </w:r>
    </w:p>
    <w:p w14:paraId="5770AA0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838E52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FUNCTION PROTOTYPES for the TETRA</w:t>
      </w:r>
    </w:p>
    <w:p w14:paraId="59BCE67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source coder and decoder</w:t>
      </w:r>
    </w:p>
    <w:p w14:paraId="3EE2F58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3F2AED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OPERATOR PROTOTYPES for TETRA codec</w:t>
      </w:r>
    </w:p>
    <w:p w14:paraId="302928D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60FD02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7B1A6DD" w14:textId="77777777" w:rsidR="00A830F8" w:rsidRPr="00CA2983" w:rsidRDefault="00A830F8">
      <w:pPr>
        <w:pStyle w:val="WP"/>
        <w:keepNext/>
        <w:keepLines/>
        <w:rPr>
          <w:rFonts w:ascii="Times New Roman" w:hAnsi="Times New Roman" w:cs="Times New Roman"/>
        </w:rPr>
      </w:pPr>
    </w:p>
    <w:p w14:paraId="155B2A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5739B4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F18C69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DEFINITIONS</w:t>
      </w:r>
    </w:p>
    <w:p w14:paraId="14865F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1F750E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E86A58" w14:textId="77777777" w:rsidR="00A830F8" w:rsidRPr="00CA2983" w:rsidRDefault="00A830F8">
      <w:pPr>
        <w:pStyle w:val="LD10"/>
        <w:rPr>
          <w:rFonts w:ascii="Times New Roman" w:hAnsi="Times New Roman" w:cs="Times New Roman"/>
        </w:rPr>
      </w:pPr>
    </w:p>
    <w:p w14:paraId="7A4468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TYPEDEF_H</w:t>
      </w:r>
    </w:p>
    <w:p w14:paraId="2D594A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TYPEDEF_H</w:t>
      </w:r>
    </w:p>
    <w:p w14:paraId="558DF3FD" w14:textId="77777777" w:rsidR="00A830F8" w:rsidRPr="00CA2983" w:rsidRDefault="00A830F8">
      <w:pPr>
        <w:pStyle w:val="LD10"/>
        <w:rPr>
          <w:rFonts w:ascii="Times New Roman" w:hAnsi="Times New Roman" w:cs="Times New Roman"/>
        </w:rPr>
      </w:pPr>
    </w:p>
    <w:p w14:paraId="41D618E9" w14:textId="77777777" w:rsidR="00A830F8" w:rsidRPr="00CA2983" w:rsidRDefault="00A830F8">
      <w:pPr>
        <w:pStyle w:val="LD10"/>
        <w:rPr>
          <w:rFonts w:ascii="Times New Roman" w:hAnsi="Times New Roman" w:cs="Times New Roman"/>
        </w:rPr>
      </w:pPr>
    </w:p>
    <w:p w14:paraId="4D8680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short Word16;</w:t>
      </w:r>
    </w:p>
    <w:p w14:paraId="3C0EEA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long  Word32;</w:t>
      </w:r>
    </w:p>
    <w:p w14:paraId="2358A7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int   Flag;</w:t>
      </w:r>
    </w:p>
    <w:p w14:paraId="1B255631" w14:textId="77777777" w:rsidR="00A830F8" w:rsidRPr="00CA2983" w:rsidRDefault="00A830F8">
      <w:pPr>
        <w:pStyle w:val="LD10"/>
        <w:rPr>
          <w:rFonts w:ascii="Times New Roman" w:hAnsi="Times New Roman" w:cs="Times New Roman"/>
        </w:rPr>
      </w:pPr>
    </w:p>
    <w:p w14:paraId="02684E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7687F22F" w14:textId="77777777" w:rsidR="00A830F8" w:rsidRPr="00CA2983" w:rsidRDefault="00A830F8">
      <w:pPr>
        <w:pStyle w:val="LD10"/>
        <w:rPr>
          <w:rFonts w:ascii="Times New Roman" w:hAnsi="Times New Roman" w:cs="Times New Roman"/>
        </w:rPr>
      </w:pPr>
    </w:p>
    <w:p w14:paraId="5862F9A0" w14:textId="77777777" w:rsidR="00A830F8" w:rsidRPr="00CA2983" w:rsidRDefault="00A830F8">
      <w:pPr>
        <w:pStyle w:val="LD10"/>
        <w:rPr>
          <w:rFonts w:ascii="Times New Roman" w:hAnsi="Times New Roman" w:cs="Times New Roman"/>
        </w:rPr>
      </w:pPr>
    </w:p>
    <w:p w14:paraId="680F45F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CFC029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AFBA62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FUNCTION PROTOTYPES for the TETRA</w:t>
      </w:r>
    </w:p>
    <w:p w14:paraId="0323185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source coder and decoder</w:t>
      </w:r>
    </w:p>
    <w:p w14:paraId="74689A9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BFF716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1AEE944" w14:textId="77777777" w:rsidR="00A830F8" w:rsidRPr="00CA2983" w:rsidRDefault="00A830F8">
      <w:pPr>
        <w:pStyle w:val="LD10"/>
        <w:rPr>
          <w:rFonts w:ascii="Times New Roman" w:hAnsi="Times New Roman" w:cs="Times New Roman"/>
        </w:rPr>
      </w:pPr>
    </w:p>
    <w:p w14:paraId="6E37B5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TETRA_H</w:t>
      </w:r>
    </w:p>
    <w:p w14:paraId="6A4D6E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TETRA_H</w:t>
      </w:r>
    </w:p>
    <w:p w14:paraId="3783929C" w14:textId="77777777" w:rsidR="00A830F8" w:rsidRPr="00CA2983" w:rsidRDefault="00A830F8">
      <w:pPr>
        <w:pStyle w:val="LD10"/>
        <w:rPr>
          <w:rFonts w:ascii="Times New Roman" w:hAnsi="Times New Roman" w:cs="Times New Roman"/>
        </w:rPr>
      </w:pPr>
    </w:p>
    <w:p w14:paraId="4D9C32C1" w14:textId="77777777" w:rsidR="00A830F8" w:rsidRPr="00CA2983" w:rsidRDefault="00A830F8">
      <w:pPr>
        <w:pStyle w:val="LD10"/>
        <w:rPr>
          <w:rFonts w:ascii="Times New Roman" w:hAnsi="Times New Roman" w:cs="Times New Roman"/>
        </w:rPr>
      </w:pPr>
    </w:p>
    <w:p w14:paraId="7C53E5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Basic functions */</w:t>
      </w:r>
    </w:p>
    <w:p w14:paraId="39A806A5" w14:textId="77777777" w:rsidR="00A830F8" w:rsidRPr="00CA2983" w:rsidRDefault="00A830F8">
      <w:pPr>
        <w:pStyle w:val="LD10"/>
        <w:rPr>
          <w:rFonts w:ascii="Times New Roman" w:hAnsi="Times New Roman" w:cs="Times New Roman"/>
        </w:rPr>
      </w:pPr>
    </w:p>
    <w:p w14:paraId="7E13AA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add_sh(Word32 L_var, Word16 var1, Word16 shift);</w:t>
      </w:r>
    </w:p>
    <w:p w14:paraId="537190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add_sh16(Word32 L_var, Word16 var1);</w:t>
      </w:r>
    </w:p>
    <w:p w14:paraId="46B5A5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bin2int(Word16 no_of_bits, Word16 *bitstream);</w:t>
      </w:r>
    </w:p>
    <w:p w14:paraId="419F04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int2bin(Word16 value, Word16 no_of_bits, Word16 *bitstream);</w:t>
      </w:r>
    </w:p>
    <w:p w14:paraId="0C6FF6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Load_sh(Word16 var1, Word16 shift);</w:t>
      </w:r>
    </w:p>
    <w:p w14:paraId="3E4345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Load_sh16(Word16 var1);</w:t>
      </w:r>
    </w:p>
    <w:p w14:paraId="35BFF2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norm_v(Word32 L_var3, Word16 var1, Word16 *var2);</w:t>
      </w:r>
    </w:p>
    <w:p w14:paraId="1FCEDC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store_hi(Word32 L_var1, Word16 var2);</w:t>
      </w:r>
    </w:p>
    <w:p w14:paraId="5DFE3B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sub_sh(Word32 L_var, Word16 var1, Word16 shift);</w:t>
      </w:r>
    </w:p>
    <w:p w14:paraId="7D39A6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sub_sh16(Word32 L_var, Word16 var1);</w:t>
      </w:r>
    </w:p>
    <w:p w14:paraId="27C68B86" w14:textId="77777777" w:rsidR="00A830F8" w:rsidRPr="00CA2983" w:rsidRDefault="00A830F8">
      <w:pPr>
        <w:pStyle w:val="LD10"/>
        <w:rPr>
          <w:rFonts w:ascii="Times New Roman" w:hAnsi="Times New Roman" w:cs="Times New Roman"/>
        </w:rPr>
      </w:pPr>
    </w:p>
    <w:p w14:paraId="06E366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Extended precision functions */</w:t>
      </w:r>
    </w:p>
    <w:p w14:paraId="5CCDE5EB" w14:textId="77777777" w:rsidR="00A830F8" w:rsidRPr="00CA2983" w:rsidRDefault="00A830F8">
      <w:pPr>
        <w:pStyle w:val="LD10"/>
        <w:rPr>
          <w:rFonts w:ascii="Times New Roman" w:hAnsi="Times New Roman" w:cs="Times New Roman"/>
        </w:rPr>
      </w:pPr>
    </w:p>
    <w:p w14:paraId="61FA5E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div_32(Word32 L_num, Word16 hi, Word16 lo);</w:t>
      </w:r>
    </w:p>
    <w:p w14:paraId="5CFDF2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L_comp(Word16 hi, Word16 lo);</w:t>
      </w:r>
    </w:p>
    <w:p w14:paraId="155D1A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L_extract(Word32 L_32, Word16 *hi, Word16 *lo);</w:t>
      </w:r>
    </w:p>
    <w:p w14:paraId="2FC9E2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mpy_mix(Word16 hi1, Word16 lo1, Word16 lo2);</w:t>
      </w:r>
    </w:p>
    <w:p w14:paraId="6F02BA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Word32 mpy_32(Word16 hi1, Word16 lo1, Word16 hi2, Word16 lo2);</w:t>
      </w:r>
    </w:p>
    <w:p w14:paraId="56C4A8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16E19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Mathematic functions  */</w:t>
      </w:r>
    </w:p>
    <w:p w14:paraId="07CCE714" w14:textId="77777777" w:rsidR="00A830F8" w:rsidRPr="00CA2983" w:rsidRDefault="00A830F8">
      <w:pPr>
        <w:pStyle w:val="LD10"/>
        <w:rPr>
          <w:rFonts w:ascii="Times New Roman" w:hAnsi="Times New Roman" w:cs="Times New Roman"/>
        </w:rPr>
      </w:pPr>
    </w:p>
    <w:p w14:paraId="5AC9B0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inv_sqrt(Word32 L_x);</w:t>
      </w:r>
    </w:p>
    <w:p w14:paraId="068F72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Log2(Word32 L_x, Word16 *exponant, Word16 *fraction);</w:t>
      </w:r>
    </w:p>
    <w:p w14:paraId="4835BD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pow2(Word16 exponant, Word16 fraction);</w:t>
      </w:r>
    </w:p>
    <w:p w14:paraId="50AB53D0" w14:textId="77777777" w:rsidR="00A830F8" w:rsidRPr="00CA2983" w:rsidRDefault="00A830F8">
      <w:pPr>
        <w:pStyle w:val="LD10"/>
        <w:rPr>
          <w:rFonts w:ascii="Times New Roman" w:hAnsi="Times New Roman" w:cs="Times New Roman"/>
        </w:rPr>
      </w:pPr>
    </w:p>
    <w:p w14:paraId="57BB38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General signal processing */</w:t>
      </w:r>
    </w:p>
    <w:p w14:paraId="4474E824" w14:textId="77777777" w:rsidR="00A830F8" w:rsidRPr="00CA2983" w:rsidRDefault="00A830F8">
      <w:pPr>
        <w:pStyle w:val="LD10"/>
        <w:rPr>
          <w:rFonts w:ascii="Times New Roman" w:hAnsi="Times New Roman" w:cs="Times New Roman"/>
        </w:rPr>
      </w:pPr>
    </w:p>
    <w:p w14:paraId="53FA77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Autocorr(Word16 x[], Word16 p, Word16 r_h[], Word16 r_l[]);</w:t>
      </w:r>
    </w:p>
    <w:p w14:paraId="4AB552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Az_Lsp(Word16 a[], Word16 lsp[], Word16 old_lsp[]);</w:t>
      </w:r>
    </w:p>
    <w:p w14:paraId="292949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Back_Fil(Word16 x[], Word16 h[], Word16 y[], Word16 L);</w:t>
      </w:r>
    </w:p>
    <w:p w14:paraId="2FF80B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Chebps(Word16 x, Word16 f[], Word16 n);</w:t>
      </w:r>
    </w:p>
    <w:p w14:paraId="59D2A7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Convolve(Word16 x[], Word16 h[], Word16 y[], Word16 L);</w:t>
      </w:r>
    </w:p>
    <w:p w14:paraId="016A08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Fac_Pond(Word16 gamma, Word16 fac[]);</w:t>
      </w:r>
    </w:p>
    <w:p w14:paraId="5BD104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Get_Lsp_Pol(Word16 *lsp, Word32 *f);</w:t>
      </w:r>
    </w:p>
    <w:p w14:paraId="7CA48F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Int_Lpc4(Word16 lsp_old[], Word16 lsp_new[], Word16 a_4[]);</w:t>
      </w:r>
    </w:p>
    <w:p w14:paraId="5034A4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Lag_Window(Word16 p, Word16 r_h[], Word16 r_l[]);</w:t>
      </w:r>
    </w:p>
    <w:p w14:paraId="0E9934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Levin_32(Word16 Rh[], Word16 Rl[], Word16 A[]);</w:t>
      </w:r>
    </w:p>
    <w:p w14:paraId="268D46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Lpc_Gain(Word16 a[]);</w:t>
      </w:r>
    </w:p>
    <w:p w14:paraId="14CAAC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Lsp_Az(Word16 lsp[], Word16 a[]);</w:t>
      </w:r>
    </w:p>
    <w:p w14:paraId="3E3852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Pond_Ai(Word16 a[], Word16 fac[], Word16 a_exp[]);</w:t>
      </w:r>
    </w:p>
    <w:p w14:paraId="11CCA2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Residu(Word16 a[], Word16 x[], Word16 y[], Word16 lg);</w:t>
      </w:r>
    </w:p>
    <w:p w14:paraId="72827B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Syn_Filt(Word16 a[], Word16 x[], Word16 y[], Word16 lg, Word16 mem[],</w:t>
      </w:r>
    </w:p>
    <w:p w14:paraId="12C746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update);</w:t>
      </w:r>
    </w:p>
    <w:p w14:paraId="01F59262" w14:textId="77777777" w:rsidR="00A830F8" w:rsidRPr="00CA2983" w:rsidRDefault="00A830F8">
      <w:pPr>
        <w:pStyle w:val="LD10"/>
        <w:rPr>
          <w:rFonts w:ascii="Times New Roman" w:hAnsi="Times New Roman" w:cs="Times New Roman"/>
        </w:rPr>
      </w:pPr>
    </w:p>
    <w:p w14:paraId="44FD58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Specific coder functions */</w:t>
      </w:r>
    </w:p>
    <w:p w14:paraId="46436CFD" w14:textId="77777777" w:rsidR="00A830F8" w:rsidRPr="00CA2983" w:rsidRDefault="00A830F8">
      <w:pPr>
        <w:pStyle w:val="LD10"/>
        <w:rPr>
          <w:rFonts w:ascii="Times New Roman" w:hAnsi="Times New Roman" w:cs="Times New Roman"/>
        </w:rPr>
      </w:pPr>
    </w:p>
    <w:p w14:paraId="23B8F4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Init_Coder_Tetra(void);</w:t>
      </w:r>
    </w:p>
    <w:p w14:paraId="097D8E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Coder_Tetra(Word16 ana[], Word16 synth[]);</w:t>
      </w:r>
    </w:p>
    <w:p w14:paraId="30CA67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Cal_Rr2(Word16 h[], Word16 *rr);</w:t>
      </w:r>
    </w:p>
    <w:p w14:paraId="5FEFFB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Clsp_334(Word16 *lsp, Word16 *lsp_q, Word16 *indice);</w:t>
      </w:r>
    </w:p>
    <w:p w14:paraId="1481CB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D4i60_16(Word16 dn[], Word16 f[], Word16 h[], Word16 rr[][32],</w:t>
      </w:r>
    </w:p>
    <w:p w14:paraId="526D7A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cod[], Word16 y[], Word16 *sign, Word16 *shift_code);</w:t>
      </w:r>
    </w:p>
    <w:p w14:paraId="4CF46A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Ener_Qua(Word16 A[], Word16 prd_lt[], Word16 code[], Word16 L_subfr,</w:t>
      </w:r>
    </w:p>
    <w:p w14:paraId="579B61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*gain_pit, Word16 *gain_cod);</w:t>
      </w:r>
    </w:p>
    <w:p w14:paraId="7F0B5F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G_Code(Word16 xn2[], Word16 y2[], Word16 L_subfr);</w:t>
      </w:r>
    </w:p>
    <w:p w14:paraId="725434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G_Pitch(Word16 xn[], Word16 y1[], Word16 L_subfr);</w:t>
      </w:r>
    </w:p>
    <w:p w14:paraId="2363E5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Init_Pre_Process(void);</w:t>
      </w:r>
    </w:p>
    <w:p w14:paraId="4A6D9F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Lag_Max(Word16 signal[], Word16 sig_dec[], Word16 L_frame,</w:t>
      </w:r>
    </w:p>
    <w:p w14:paraId="6A85BE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lag_max, Word16 lag_min, Word16 *cor_max);</w:t>
      </w:r>
    </w:p>
    <w:p w14:paraId="27FCE4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Pitch_Fr(Word16 exc[], Word16 xn[], Word16 h[], Word16 L_subfr,</w:t>
      </w:r>
    </w:p>
    <w:p w14:paraId="2BD9AE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t0_min, Word16 t0_max, Word16 i_subfr,</w:t>
      </w:r>
    </w:p>
    <w:p w14:paraId="58F9C9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Word16 *pit_frac);</w:t>
      </w:r>
    </w:p>
    <w:p w14:paraId="01B354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Pitch_Ol_Dec(Word16 signal[], Word16 L_frame);</w:t>
      </w:r>
    </w:p>
    <w:p w14:paraId="57CE72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Pred_Lt(Word16 exc[], Word16 T0, Word16 frac, Word16 L_subfr);</w:t>
      </w:r>
    </w:p>
    <w:p w14:paraId="260D4C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Pre_Process(Word16 signal[], Word16 lg);</w:t>
      </w:r>
    </w:p>
    <w:p w14:paraId="67338A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Prm2bits_Tetra(Word16 prm[], Word16 bits[]);</w:t>
      </w:r>
    </w:p>
    <w:p w14:paraId="3F4D44ED" w14:textId="77777777" w:rsidR="00A830F8" w:rsidRPr="00CA2983" w:rsidRDefault="00A830F8">
      <w:pPr>
        <w:pStyle w:val="LD10"/>
        <w:rPr>
          <w:rFonts w:ascii="Times New Roman" w:hAnsi="Times New Roman" w:cs="Times New Roman"/>
        </w:rPr>
      </w:pPr>
    </w:p>
    <w:p w14:paraId="1259FE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Specific decoder functions */</w:t>
      </w:r>
    </w:p>
    <w:p w14:paraId="217AF7E0" w14:textId="77777777" w:rsidR="00A830F8" w:rsidRPr="00CA2983" w:rsidRDefault="00A830F8">
      <w:pPr>
        <w:pStyle w:val="LD10"/>
        <w:rPr>
          <w:rFonts w:ascii="Times New Roman" w:hAnsi="Times New Roman" w:cs="Times New Roman"/>
        </w:rPr>
      </w:pPr>
    </w:p>
    <w:p w14:paraId="058409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Init_Decod_Tetra(void);</w:t>
      </w:r>
    </w:p>
    <w:p w14:paraId="355CAF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Decod_Tetra(Word16 parm[], Word16 synth[]);</w:t>
      </w:r>
    </w:p>
    <w:p w14:paraId="3FD741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Bits2prm_Tetra(Word16 bits[], Word16 prm[]);</w:t>
      </w:r>
    </w:p>
    <w:p w14:paraId="3FFC13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Dec_Ener(Word16 index, Word16 bfi, Word16 A[], Word16 prd_lt[],</w:t>
      </w:r>
    </w:p>
    <w:p w14:paraId="449060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Word16 code[], Word16 L_subfr, Word16 *gain_pit, Word16 *gain_cod);</w:t>
      </w:r>
    </w:p>
    <w:p w14:paraId="71C20F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void   D_D4i60(Word16 index,Word16 sign,Word16 shift, Word16 F[], </w:t>
      </w:r>
    </w:p>
    <w:p w14:paraId="3CD277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Word16 cod[]);</w:t>
      </w:r>
    </w:p>
    <w:p w14:paraId="714085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D_Lsp334(Word16 indice[], Word16 lsp[], Word16 old_lsp[]);</w:t>
      </w:r>
    </w:p>
    <w:p w14:paraId="535B05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Post_Process(Word16 signal[], Word16 lg);</w:t>
      </w:r>
    </w:p>
    <w:p w14:paraId="65F4F0BF" w14:textId="77777777" w:rsidR="00A830F8" w:rsidRPr="00CA2983" w:rsidRDefault="00A830F8">
      <w:pPr>
        <w:pStyle w:val="LD10"/>
        <w:rPr>
          <w:rFonts w:ascii="Times New Roman" w:hAnsi="Times New Roman" w:cs="Times New Roman"/>
        </w:rPr>
      </w:pPr>
    </w:p>
    <w:p w14:paraId="00C4AC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142401AB" w14:textId="77777777" w:rsidR="00A830F8" w:rsidRPr="00CA2983" w:rsidRDefault="00A830F8">
      <w:pPr>
        <w:pStyle w:val="LD10"/>
        <w:rPr>
          <w:rFonts w:ascii="Times New Roman" w:hAnsi="Times New Roman" w:cs="Times New Roman"/>
        </w:rPr>
      </w:pPr>
    </w:p>
    <w:p w14:paraId="4460AE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C0A9EC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lastRenderedPageBreak/>
        <w:t>/************************************************************************</w:t>
      </w:r>
    </w:p>
    <w:p w14:paraId="4E79939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91F6E7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     OPERATOR PROTOTYPES for TETRA codec</w:t>
      </w:r>
    </w:p>
    <w:p w14:paraId="35DD423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442FFC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95BDC3A" w14:textId="77777777" w:rsidR="00A830F8" w:rsidRPr="00CA2983" w:rsidRDefault="00A830F8">
      <w:pPr>
        <w:pStyle w:val="LD10"/>
        <w:rPr>
          <w:rFonts w:ascii="Times New Roman" w:hAnsi="Times New Roman" w:cs="Times New Roman"/>
        </w:rPr>
      </w:pPr>
    </w:p>
    <w:p w14:paraId="741C49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TETRA_OP_H</w:t>
      </w:r>
    </w:p>
    <w:p w14:paraId="7C3CA8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TETRA_OP_H</w:t>
      </w:r>
    </w:p>
    <w:p w14:paraId="3E204513" w14:textId="77777777" w:rsidR="00A830F8" w:rsidRPr="00CA2983" w:rsidRDefault="00A830F8">
      <w:pPr>
        <w:pStyle w:val="LD10"/>
        <w:rPr>
          <w:rFonts w:ascii="Times New Roman" w:hAnsi="Times New Roman" w:cs="Times New Roman"/>
        </w:rPr>
      </w:pPr>
    </w:p>
    <w:p w14:paraId="7706BB59" w14:textId="77777777" w:rsidR="00A830F8" w:rsidRPr="00CA2983" w:rsidRDefault="00A830F8">
      <w:pPr>
        <w:pStyle w:val="LD10"/>
        <w:rPr>
          <w:rFonts w:ascii="Times New Roman" w:hAnsi="Times New Roman" w:cs="Times New Roman"/>
        </w:rPr>
      </w:pPr>
    </w:p>
    <w:p w14:paraId="584E30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A9B2F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Constants and Globals *</w:t>
      </w:r>
    </w:p>
    <w:p w14:paraId="3E7827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8A2945" w14:textId="77777777" w:rsidR="00A830F8" w:rsidRPr="00CA2983" w:rsidRDefault="00A830F8">
      <w:pPr>
        <w:pStyle w:val="LD10"/>
        <w:rPr>
          <w:rFonts w:ascii="Times New Roman" w:hAnsi="Times New Roman" w:cs="Times New Roman"/>
        </w:rPr>
      </w:pPr>
    </w:p>
    <w:p w14:paraId="295E0ECA" w14:textId="77777777" w:rsidR="00A830F8" w:rsidRPr="00CA2983" w:rsidRDefault="00A830F8">
      <w:pPr>
        <w:pStyle w:val="LD10"/>
        <w:rPr>
          <w:rFonts w:ascii="Times New Roman" w:hAnsi="Times New Roman" w:cs="Times New Roman"/>
        </w:rPr>
      </w:pPr>
    </w:p>
    <w:p w14:paraId="186A23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extern Flag Overflow;</w:t>
      </w:r>
    </w:p>
    <w:p w14:paraId="3AD6BC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extern Flag Carry;</w:t>
      </w:r>
    </w:p>
    <w:p w14:paraId="5B0725DE" w14:textId="77777777" w:rsidR="00A830F8" w:rsidRPr="00CA2983" w:rsidRDefault="00A830F8">
      <w:pPr>
        <w:pStyle w:val="LD10"/>
        <w:rPr>
          <w:rFonts w:ascii="Times New Roman" w:hAnsi="Times New Roman" w:cs="Times New Roman"/>
        </w:rPr>
      </w:pPr>
    </w:p>
    <w:p w14:paraId="3C449D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MAX_32 (Word32)0x7fffffff</w:t>
      </w:r>
    </w:p>
    <w:p w14:paraId="2F49C8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MIN_32 (Word32)0x80000000</w:t>
      </w:r>
    </w:p>
    <w:p w14:paraId="3CA45D3B" w14:textId="77777777" w:rsidR="00A830F8" w:rsidRPr="00CA2983" w:rsidRDefault="00A830F8">
      <w:pPr>
        <w:pStyle w:val="LD10"/>
        <w:rPr>
          <w:rFonts w:ascii="Times New Roman" w:hAnsi="Times New Roman" w:cs="Times New Roman"/>
        </w:rPr>
      </w:pPr>
    </w:p>
    <w:p w14:paraId="089965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MAX_16 (Word16)0x7fff</w:t>
      </w:r>
    </w:p>
    <w:p w14:paraId="7FE104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MIN_16 (Word16)0x8000</w:t>
      </w:r>
    </w:p>
    <w:p w14:paraId="7677E5CA" w14:textId="77777777" w:rsidR="00A830F8" w:rsidRPr="00CA2983" w:rsidRDefault="00A830F8">
      <w:pPr>
        <w:pStyle w:val="LD10"/>
        <w:rPr>
          <w:rFonts w:ascii="Times New Roman" w:hAnsi="Times New Roman" w:cs="Times New Roman"/>
        </w:rPr>
      </w:pPr>
    </w:p>
    <w:p w14:paraId="70B7777B" w14:textId="77777777" w:rsidR="00A830F8" w:rsidRPr="00CA2983" w:rsidRDefault="00A830F8">
      <w:pPr>
        <w:pStyle w:val="LD10"/>
        <w:rPr>
          <w:rFonts w:ascii="Times New Roman" w:hAnsi="Times New Roman" w:cs="Times New Roman"/>
        </w:rPr>
      </w:pPr>
    </w:p>
    <w:p w14:paraId="496FA8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BA73D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Operators prototypes  *</w:t>
      </w:r>
    </w:p>
    <w:p w14:paraId="39E6C8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5AF4BAE" w14:textId="77777777" w:rsidR="00A830F8" w:rsidRPr="00CA2983" w:rsidRDefault="00A830F8">
      <w:pPr>
        <w:pStyle w:val="LD10"/>
        <w:rPr>
          <w:rFonts w:ascii="Times New Roman" w:hAnsi="Times New Roman" w:cs="Times New Roman"/>
        </w:rPr>
      </w:pPr>
    </w:p>
    <w:p w14:paraId="10F730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abs_s(Word16 var1);                /* Short abs,           1 */</w:t>
      </w:r>
    </w:p>
    <w:p w14:paraId="760599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add(Word16 var1, Word16 var2);     /* Short add,           1 */</w:t>
      </w:r>
    </w:p>
    <w:p w14:paraId="4FCC4F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div_s(Word16 var1, Word16 var2);   /* Short division,     18 */</w:t>
      </w:r>
    </w:p>
    <w:p w14:paraId="6C201B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extract_h(Word32 L_var1);          /* Extract high,        1 */</w:t>
      </w:r>
    </w:p>
    <w:p w14:paraId="26CE34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extract_l(Word32 L_var1);          /* Extract low,         1 */</w:t>
      </w:r>
    </w:p>
    <w:p w14:paraId="4FB102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mult(Word16 var1, Word16 var2);    /* Short mult,          1 */</w:t>
      </w:r>
    </w:p>
    <w:p w14:paraId="54BF0E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mult_r(Word16 var1, Word16 var2);  /* Mult with round,     2 */</w:t>
      </w:r>
    </w:p>
    <w:p w14:paraId="409AD0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negate(Word16 var1);               /* Short negate,        1 */</w:t>
      </w:r>
    </w:p>
    <w:p w14:paraId="0E41C1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norm_l(Word32 L_var1);             /* Long norm,          30 */</w:t>
      </w:r>
    </w:p>
    <w:p w14:paraId="0BA145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norm_s(Word16 var1);               /* Short norm,         15 */</w:t>
      </w:r>
    </w:p>
    <w:p w14:paraId="44E764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round(Word32 L_var1);              /* Round,               1 */</w:t>
      </w:r>
    </w:p>
    <w:p w14:paraId="7BFAFF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shl(Word16 var1, Word16 var2);     /* Short shift left,    1 */</w:t>
      </w:r>
    </w:p>
    <w:p w14:paraId="671DDE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shr(Word16 var1, Word16 var2);     /* Short shift right,   1 */</w:t>
      </w:r>
    </w:p>
    <w:p w14:paraId="7FE47E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sub(Word16 var1, Word16 var2);     /* Short sub,           1 */</w:t>
      </w:r>
    </w:p>
    <w:p w14:paraId="7BE0EC09" w14:textId="77777777" w:rsidR="00A830F8" w:rsidRPr="00CA2983" w:rsidRDefault="00A830F8">
      <w:pPr>
        <w:pStyle w:val="LD10"/>
        <w:rPr>
          <w:rFonts w:ascii="Times New Roman" w:hAnsi="Times New Roman" w:cs="Times New Roman"/>
        </w:rPr>
      </w:pPr>
    </w:p>
    <w:p w14:paraId="7ECC21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L_abs(Word32 L_var1);              /* Long abs,            3 */</w:t>
      </w:r>
    </w:p>
    <w:p w14:paraId="7837FF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L_add(Word32 L_var1, Word32 L_var2);  /* Long add,         2 */</w:t>
      </w:r>
    </w:p>
    <w:p w14:paraId="175173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L_deposit_h(Word16 var1);          /* 16 bit var1 -&gt; MSB   2 */</w:t>
      </w:r>
    </w:p>
    <w:p w14:paraId="2AD7DA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L_deposit_l(Word16 var1);          /* 16 bit var1 -&gt; LSB,  2 */</w:t>
      </w:r>
    </w:p>
    <w:p w14:paraId="35D517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L_mac(Word32 L_var3, Word16 var1, Word16 var2);  /* Mac,   1 */</w:t>
      </w:r>
    </w:p>
    <w:p w14:paraId="4B0520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L_mac0(Word32 L_var3, Word16 var1, Word16 var2); /* no shi 1 */</w:t>
      </w:r>
    </w:p>
    <w:p w14:paraId="1EAEF4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L_msu(Word32 L_var3, Word16 var1, Word16 var2);  /* Msu,   1 */</w:t>
      </w:r>
    </w:p>
    <w:p w14:paraId="38F4E9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L_msu0(Word32 L_var3, Word16 var1, Word16 var2); /* no shi 1 */</w:t>
      </w:r>
    </w:p>
    <w:p w14:paraId="26A144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L_mult(Word16 var1, Word16 var2);  /* Long mult,           1 */</w:t>
      </w:r>
    </w:p>
    <w:p w14:paraId="13C7F9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L_mult0(Word16 var1, Word16 var2); /* Long mult no shift,  1 */</w:t>
      </w:r>
    </w:p>
    <w:p w14:paraId="79BF58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L_negate(Word32 L_var1);           /* Long negate,         2 */</w:t>
      </w:r>
    </w:p>
    <w:p w14:paraId="3CB97C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L_shl(Word32 L_var1, Word16 var2); /* Long shift left,     2 */</w:t>
      </w:r>
    </w:p>
    <w:p w14:paraId="32DCAA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L_shr(Word32 L_var1, Word16 var2); /* Long shift right,    2 */</w:t>
      </w:r>
    </w:p>
    <w:p w14:paraId="5686C6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L_shr_r(Word32 L_var1, Word16 var2);  /* L_shr with round, 3 */</w:t>
      </w:r>
    </w:p>
    <w:p w14:paraId="0B67AA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L_sub(Word32 L_var1, Word32 L_var2);  /* Long sub,         2 */</w:t>
      </w:r>
    </w:p>
    <w:p w14:paraId="23130CEC" w14:textId="77777777" w:rsidR="00A830F8" w:rsidRPr="00CA2983" w:rsidRDefault="00A830F8">
      <w:pPr>
        <w:pStyle w:val="LD10"/>
        <w:rPr>
          <w:rFonts w:ascii="Times New Roman" w:hAnsi="Times New Roman" w:cs="Times New Roman"/>
        </w:rPr>
      </w:pPr>
    </w:p>
    <w:p w14:paraId="2CE380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2EC1612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BBA0E48"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3BC2C190"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7" w:name="clsp_334_tab"/>
      <w:bookmarkEnd w:id="67"/>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clsp_334.tab</w:t>
      </w:r>
    </w:p>
    <w:p w14:paraId="3988903F"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4712A00C"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LSP codebooks:  split VQ with 3 codebooks.</w:t>
      </w:r>
    </w:p>
    <w:p w14:paraId="3092BA10"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LSPs are in the cosine domain (-1, 1) in Q15</w:t>
      </w:r>
    </w:p>
    <w:p w14:paraId="07F8B927"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6BE3CFA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codebook    </w:t>
      </w:r>
      <w:r w:rsidRPr="00CA2983">
        <w:rPr>
          <w:rFonts w:ascii="Times New Roman" w:hAnsi="Times New Roman" w:cs="Times New Roman"/>
        </w:rPr>
        <w:tab/>
        <w:t>vector dimension        number of vectors</w:t>
      </w:r>
    </w:p>
    <w:p w14:paraId="1DA131C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r w:rsidRPr="00CA2983">
        <w:rPr>
          <w:rFonts w:ascii="Times New Roman" w:hAnsi="Times New Roman" w:cs="Times New Roman"/>
        </w:rPr>
        <w:tab/>
        <w:t>~~~~~~~~~~~~~         ~~~~~~~~~~~~~~</w:t>
      </w:r>
    </w:p>
    <w:p w14:paraId="4BFE59B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w:t>
      </w:r>
      <w:r w:rsidRPr="00CA2983">
        <w:rPr>
          <w:rFonts w:ascii="Times New Roman" w:hAnsi="Times New Roman" w:cs="Times New Roman"/>
        </w:rPr>
        <w:tab/>
      </w:r>
      <w:r w:rsidRPr="00CA2983">
        <w:rPr>
          <w:rFonts w:ascii="Times New Roman" w:hAnsi="Times New Roman" w:cs="Times New Roman"/>
        </w:rPr>
        <w:tab/>
        <w:t>256</w:t>
      </w:r>
      <w:r w:rsidRPr="00CA2983">
        <w:rPr>
          <w:rFonts w:ascii="Times New Roman" w:hAnsi="Times New Roman" w:cs="Times New Roman"/>
        </w:rPr>
        <w:tab/>
        <w:t>(8 bits)</w:t>
      </w:r>
    </w:p>
    <w:p w14:paraId="77C44F1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w:t>
      </w:r>
      <w:r w:rsidRPr="00CA2983">
        <w:rPr>
          <w:rFonts w:ascii="Times New Roman" w:hAnsi="Times New Roman" w:cs="Times New Roman"/>
        </w:rPr>
        <w:tab/>
      </w:r>
      <w:r w:rsidRPr="00CA2983">
        <w:rPr>
          <w:rFonts w:ascii="Times New Roman" w:hAnsi="Times New Roman" w:cs="Times New Roman"/>
        </w:rPr>
        <w:tab/>
        <w:t>512</w:t>
      </w:r>
      <w:r w:rsidRPr="00CA2983">
        <w:rPr>
          <w:rFonts w:ascii="Times New Roman" w:hAnsi="Times New Roman" w:cs="Times New Roman"/>
        </w:rPr>
        <w:tab/>
        <w:t>(9 bits)</w:t>
      </w:r>
    </w:p>
    <w:p w14:paraId="411C0DF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w:t>
      </w:r>
      <w:r w:rsidRPr="00CA2983">
        <w:rPr>
          <w:rFonts w:ascii="Times New Roman" w:hAnsi="Times New Roman" w:cs="Times New Roman"/>
        </w:rPr>
        <w:tab/>
      </w:r>
      <w:r w:rsidRPr="00CA2983">
        <w:rPr>
          <w:rFonts w:ascii="Times New Roman" w:hAnsi="Times New Roman" w:cs="Times New Roman"/>
        </w:rPr>
        <w:tab/>
        <w:t>512</w:t>
      </w:r>
      <w:r w:rsidRPr="00CA2983">
        <w:rPr>
          <w:rFonts w:ascii="Times New Roman" w:hAnsi="Times New Roman" w:cs="Times New Roman"/>
        </w:rPr>
        <w:tab/>
        <w:t>(9 bits)</w:t>
      </w:r>
    </w:p>
    <w:p w14:paraId="6C515F86"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08CA95D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EE3EE43" w14:textId="77777777" w:rsidR="00A830F8" w:rsidRPr="00CA2983" w:rsidRDefault="00A830F8">
      <w:pPr>
        <w:pStyle w:val="LD10"/>
        <w:rPr>
          <w:rFonts w:ascii="Times New Roman" w:hAnsi="Times New Roman" w:cs="Times New Roman"/>
        </w:rPr>
      </w:pPr>
    </w:p>
    <w:p w14:paraId="69387C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dim_dic1</w:t>
      </w:r>
      <w:r w:rsidRPr="00CA2983">
        <w:rPr>
          <w:rFonts w:ascii="Times New Roman" w:hAnsi="Times New Roman" w:cs="Times New Roman"/>
        </w:rPr>
        <w:tab/>
      </w:r>
      <w:r w:rsidRPr="00CA2983">
        <w:rPr>
          <w:rFonts w:ascii="Times New Roman" w:hAnsi="Times New Roman" w:cs="Times New Roman"/>
        </w:rPr>
        <w:tab/>
        <w:t>3</w:t>
      </w:r>
    </w:p>
    <w:p w14:paraId="37044D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dim_dic2</w:t>
      </w:r>
      <w:r w:rsidRPr="00CA2983">
        <w:rPr>
          <w:rFonts w:ascii="Times New Roman" w:hAnsi="Times New Roman" w:cs="Times New Roman"/>
        </w:rPr>
        <w:tab/>
      </w:r>
      <w:r w:rsidRPr="00CA2983">
        <w:rPr>
          <w:rFonts w:ascii="Times New Roman" w:hAnsi="Times New Roman" w:cs="Times New Roman"/>
        </w:rPr>
        <w:tab/>
        <w:t>3</w:t>
      </w:r>
    </w:p>
    <w:p w14:paraId="3B1F85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dim_dic3</w:t>
      </w:r>
      <w:r w:rsidRPr="00CA2983">
        <w:rPr>
          <w:rFonts w:ascii="Times New Roman" w:hAnsi="Times New Roman" w:cs="Times New Roman"/>
        </w:rPr>
        <w:tab/>
      </w:r>
      <w:r w:rsidRPr="00CA2983">
        <w:rPr>
          <w:rFonts w:ascii="Times New Roman" w:hAnsi="Times New Roman" w:cs="Times New Roman"/>
        </w:rPr>
        <w:tab/>
        <w:t>4</w:t>
      </w:r>
    </w:p>
    <w:p w14:paraId="43477A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taille_dic1</w:t>
      </w:r>
      <w:r w:rsidRPr="00CA2983">
        <w:rPr>
          <w:rFonts w:ascii="Times New Roman" w:hAnsi="Times New Roman" w:cs="Times New Roman"/>
        </w:rPr>
        <w:tab/>
        <w:t>256</w:t>
      </w:r>
    </w:p>
    <w:p w14:paraId="283D39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taille_dic2</w:t>
      </w:r>
      <w:r w:rsidRPr="00CA2983">
        <w:rPr>
          <w:rFonts w:ascii="Times New Roman" w:hAnsi="Times New Roman" w:cs="Times New Roman"/>
        </w:rPr>
        <w:tab/>
        <w:t>512</w:t>
      </w:r>
    </w:p>
    <w:p w14:paraId="4FC624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taille_dic3</w:t>
      </w:r>
      <w:r w:rsidRPr="00CA2983">
        <w:rPr>
          <w:rFonts w:ascii="Times New Roman" w:hAnsi="Times New Roman" w:cs="Times New Roman"/>
        </w:rPr>
        <w:tab/>
        <w:t>512</w:t>
      </w:r>
    </w:p>
    <w:p w14:paraId="7F60BD03" w14:textId="77777777" w:rsidR="00A830F8" w:rsidRPr="00CA2983" w:rsidRDefault="00A830F8">
      <w:pPr>
        <w:pStyle w:val="LD10"/>
        <w:rPr>
          <w:rFonts w:ascii="Times New Roman" w:hAnsi="Times New Roman" w:cs="Times New Roman"/>
        </w:rPr>
      </w:pPr>
    </w:p>
    <w:p w14:paraId="3D401D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FACB9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1st codebook:   lsp0 to lsp2            *</w:t>
      </w:r>
    </w:p>
    <w:p w14:paraId="0052F9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A338D64" w14:textId="77777777" w:rsidR="00A830F8" w:rsidRPr="00CA2983" w:rsidRDefault="00A830F8">
      <w:pPr>
        <w:pStyle w:val="LD10"/>
        <w:rPr>
          <w:rFonts w:ascii="Times New Roman" w:hAnsi="Times New Roman" w:cs="Times New Roman"/>
        </w:rPr>
      </w:pPr>
    </w:p>
    <w:p w14:paraId="76C3FD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dico1_clsp[taille_dic1*dim_dic1] = {</w:t>
      </w:r>
    </w:p>
    <w:p w14:paraId="57E343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16231 * 2,     16091 * 2,     15682 * 2,</w:t>
      </w:r>
    </w:p>
    <w:p w14:paraId="44908B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16198 * 2,     16032 * 2,     15577 * 2,</w:t>
      </w:r>
    </w:p>
    <w:p w14:paraId="7846E9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16142 * 2,     15986 * 2,     15536 * 2,</w:t>
      </w:r>
    </w:p>
    <w:p w14:paraId="5377E9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16190 * 2,     15922 * 2,     15515 * 2,</w:t>
      </w:r>
    </w:p>
    <w:p w14:paraId="3A3946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16188 * 2,     16002 * 2,     15314 * 2,</w:t>
      </w:r>
    </w:p>
    <w:p w14:paraId="4262DB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16099 * 2,     15919 * 2,     15368 * 2,</w:t>
      </w:r>
    </w:p>
    <w:p w14:paraId="6583CD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16149 * 2,     15941 * 2,     15254 * 2,</w:t>
      </w:r>
    </w:p>
    <w:p w14:paraId="0C69A7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16228 * 2,     16079 * 2,     15245 * 2,</w:t>
      </w:r>
    </w:p>
    <w:p w14:paraId="4C5AF0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16127 * 2,     15802 * 2,     15316 * 2,</w:t>
      </w:r>
    </w:p>
    <w:p w14:paraId="57D6D4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16151 * 2,     15855 * 2,     15122 * 2,</w:t>
      </w:r>
    </w:p>
    <w:p w14:paraId="679A96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16056 * 2,     15878 * 2,     15137 * 2,</w:t>
      </w:r>
    </w:p>
    <w:p w14:paraId="3079D2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16092 * 2,     15782 * 2,     15027 * 2,</w:t>
      </w:r>
    </w:p>
    <w:p w14:paraId="4C8771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16047 * 2,     15719 * 2,     15263 * 2,</w:t>
      </w:r>
    </w:p>
    <w:p w14:paraId="03138A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16070 * 2,     15640 * 2,     15074 * 2,</w:t>
      </w:r>
    </w:p>
    <w:p w14:paraId="1FC526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16104 * 2,     15877 * 2,     14778 * 2,</w:t>
      </w:r>
    </w:p>
    <w:p w14:paraId="695C06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16118 * 2,     15740 * 2,     14805 * 2,</w:t>
      </w:r>
    </w:p>
    <w:p w14:paraId="0A7392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15978 * 2,     15756 * 2,     14910 * 2,</w:t>
      </w:r>
    </w:p>
    <w:p w14:paraId="0EB80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16058 * 2,     15653 * 2,     14737 * 2,</w:t>
      </w:r>
    </w:p>
    <w:p w14:paraId="440E20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16023 * 2,     15562 * 2,     14896 * 2,</w:t>
      </w:r>
    </w:p>
    <w:p w14:paraId="6D0B40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15923 * 2,     15643 * 2,     15103 * 2,</w:t>
      </w:r>
    </w:p>
    <w:p w14:paraId="63B014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15963 * 2,     15463 * 2,     15048 * 2,</w:t>
      </w:r>
    </w:p>
    <w:p w14:paraId="750518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15964 * 2,     15472 * 2,     14741 * 2,</w:t>
      </w:r>
    </w:p>
    <w:p w14:paraId="5F8393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16027 * 2,     15539 * 2,     14592 * 2,</w:t>
      </w:r>
    </w:p>
    <w:p w14:paraId="55C163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15822 * 2,     15577 * 2,     14759 * 2,</w:t>
      </w:r>
    </w:p>
    <w:p w14:paraId="771F14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15894 * 2,     15657 * 2,     14525 * 2,</w:t>
      </w:r>
    </w:p>
    <w:p w14:paraId="7E6643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15897 * 2,     15322 * 2,     14813 * 2,</w:t>
      </w:r>
    </w:p>
    <w:p w14:paraId="34315F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15768 * 2,     15447 * 2,     14793 * 2,</w:t>
      </w:r>
    </w:p>
    <w:p w14:paraId="6529B3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15970 * 2,     15379 * 2,     14477 * 2,</w:t>
      </w:r>
    </w:p>
    <w:p w14:paraId="0BC6D5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15827 * 2,     15527 * 2,     14303 * 2,</w:t>
      </w:r>
    </w:p>
    <w:p w14:paraId="660269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15798 * 2,     15189 * 2,     14552 * 2,</w:t>
      </w:r>
    </w:p>
    <w:p w14:paraId="058BF7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15716 * 2,     15424 * 2,     14318 * 2,</w:t>
      </w:r>
    </w:p>
    <w:p w14:paraId="65ACF3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15684 * 2,     15270 * 2,     14723 * 2,</w:t>
      </w:r>
    </w:p>
    <w:p w14:paraId="36FE5C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15862 * 2,     15324 * 2,     14172 * 2,</w:t>
      </w:r>
    </w:p>
    <w:p w14:paraId="574125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15606 * 2,     15259 * 2,     14402 * 2,</w:t>
      </w:r>
    </w:p>
    <w:p w14:paraId="794C75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15878 * 2,     15108 * 2,     14312 * 2,</w:t>
      </w:r>
    </w:p>
    <w:p w14:paraId="054F8E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15675 * 2,     15173 * 2,     14035 * 2,</w:t>
      </w:r>
    </w:p>
    <w:p w14:paraId="582D5A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15568 * 2,     15011 * 2,     14381 * 2,</w:t>
      </w:r>
    </w:p>
    <w:p w14:paraId="5EEA2B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15475 * 2,     15137 * 2,     14183 * 2,</w:t>
      </w:r>
    </w:p>
    <w:p w14:paraId="58993F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15702 * 2,     15347 * 2,     13870 * 2,</w:t>
      </w:r>
    </w:p>
    <w:p w14:paraId="0A37DD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15791 * 2,     15147 * 2,     13806 * 2,</w:t>
      </w:r>
    </w:p>
    <w:p w14:paraId="1C3BE0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15568 * 2,     15002 * 2,     13834 * 2,</w:t>
      </w:r>
    </w:p>
    <w:p w14:paraId="40269D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15558 * 2,     15249 * 2,     13725 * 2,</w:t>
      </w:r>
    </w:p>
    <w:p w14:paraId="24694C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15802 * 2,     14842 * 2,     14041 * 2,</w:t>
      </w:r>
    </w:p>
    <w:p w14:paraId="76B8D7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15747 * 2,     14957 * 2,     13522 * 2,</w:t>
      </w:r>
    </w:p>
    <w:p w14:paraId="2C3798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15368 * 2,     14888 * 2,     13942 * 2,</w:t>
      </w:r>
    </w:p>
    <w:p w14:paraId="6BF3F2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15537 * 2,     14783 * 2,     13594 * 2,</w:t>
      </w:r>
    </w:p>
    <w:p w14:paraId="08A550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15476 * 2,     15115 * 2,     13393 * 2,</w:t>
      </w:r>
    </w:p>
    <w:p w14:paraId="490DDD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15563 * 2,     14924 * 2,     13195 * 2,</w:t>
      </w:r>
    </w:p>
    <w:p w14:paraId="340678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15383 * 2,     14829 * 2,     13377 * 2,</w:t>
      </w:r>
    </w:p>
    <w:p w14:paraId="773C41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15328 * 2,     15000 * 2,     13392 * 2,</w:t>
      </w:r>
    </w:p>
    <w:p w14:paraId="5DA84F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15505 * 2,     14658 * 2,     13177 * 2,</w:t>
      </w:r>
    </w:p>
    <w:p w14:paraId="1CF0FA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15221 * 2,     14686 * 2,     13400 * 2,</w:t>
      </w:r>
    </w:p>
    <w:p w14:paraId="63D686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15501 * 2,     14450 * 2,     13469 * 2,</w:t>
      </w:r>
    </w:p>
    <w:p w14:paraId="37F3A0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15338 * 2,     14510 * 2,     13020 * 2,</w:t>
      </w:r>
    </w:p>
    <w:p w14:paraId="185825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15232 * 2,     14720 * 2,     12775 * 2,</w:t>
      </w:r>
    </w:p>
    <w:p w14:paraId="08A450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15349 * 2,     14936 * 2,     12698 * 2,</w:t>
      </w:r>
    </w:p>
    <w:p w14:paraId="22BDDC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15085 * 2,     14466 * 2,     13087 * 2,</w:t>
      </w:r>
    </w:p>
    <w:p w14:paraId="68BAAA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15572 * 2,     14715 * 2,     12716 * 2,</w:t>
      </w:r>
    </w:p>
    <w:p w14:paraId="5C3499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15259 * 2,     14332 * 2,     12698 * 2,</w:t>
      </w:r>
    </w:p>
    <w:p w14:paraId="68EFE8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15380 * 2,     14205 * 2,     13160 * 2,</w:t>
      </w:r>
    </w:p>
    <w:p w14:paraId="56C8D5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15383 * 2,     14518 * 2,     12244 * 2,</w:t>
      </w:r>
    </w:p>
    <w:p w14:paraId="71B24D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15641 * 2,     14328 * 2,     12633 * 2,</w:t>
      </w:r>
    </w:p>
    <w:p w14:paraId="6065A9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15501 * 2,     14832 * 2,     12172 * 2,</w:t>
      </w:r>
    </w:p>
    <w:p w14:paraId="37201E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15081 * 2,     14564 * 2,     12175 * 2,</w:t>
      </w:r>
    </w:p>
    <w:p w14:paraId="664663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15063 * 2,     14095 * 2,     12747 * 2,</w:t>
      </w:r>
    </w:p>
    <w:p w14:paraId="356192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15528 * 2,     14047 * 2,     12215 * 2,</w:t>
      </w:r>
    </w:p>
    <w:p w14:paraId="7B31EE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15315 * 2,     14226 * 2,     11850 * 2,</w:t>
      </w:r>
    </w:p>
    <w:p w14:paraId="459339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14982 * 2,     14294 * 2,     12094 * 2,</w:t>
      </w:r>
    </w:p>
    <w:p w14:paraId="3C14FF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15123 * 2,     13908 * 2,     12244 * 2,</w:t>
      </w:r>
    </w:p>
    <w:p w14:paraId="0C9864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15280 * 2,     14519 * 2,     11473 * 2,</w:t>
      </w:r>
    </w:p>
    <w:p w14:paraId="4D5908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15225 * 2,     14844 * 2,     11802 * 2,</w:t>
      </w:r>
    </w:p>
    <w:p w14:paraId="6B9677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15093 * 2,     13935 * 2,     11431 * 2,</w:t>
      </w:r>
    </w:p>
    <w:p w14:paraId="06731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15482 * 2,     13924 * 2,     11356 * 2,</w:t>
      </w:r>
    </w:p>
    <w:p w14:paraId="07BB85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15475 * 2,     14577 * 2,     11183 * 2,</w:t>
      </w:r>
    </w:p>
    <w:p w14:paraId="3FEECD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15218 * 2,     14226 * 2,     10791 * 2,</w:t>
      </w:r>
    </w:p>
    <w:p w14:paraId="473C6C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14737 * 2,     14154 * 2,     11457 * 2,</w:t>
      </w:r>
    </w:p>
    <w:p w14:paraId="74182D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14916 * 2,     14278 * 2,     10548 * 2,</w:t>
      </w:r>
    </w:p>
    <w:p w14:paraId="5EA0C3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15167 * 2,     14584 * 2,     10383 * 2,</w:t>
      </w:r>
    </w:p>
    <w:p w14:paraId="58842B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15441 * 2,     14281 * 2,     10338 * 2,</w:t>
      </w:r>
    </w:p>
    <w:p w14:paraId="6193DD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15217 * 2,     13701 * 2,     10458 * 2,</w:t>
      </w:r>
    </w:p>
    <w:p w14:paraId="00B01E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14864 * 2,     13740 * 2,     10632 * 2,</w:t>
      </w:r>
    </w:p>
    <w:p w14:paraId="7F88E3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15158 * 2,     13956 * 2,      9868 * 2,</w:t>
      </w:r>
    </w:p>
    <w:p w14:paraId="419B9E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15160 * 2,     14387 * 2,      9550 * 2,</w:t>
      </w:r>
    </w:p>
    <w:p w14:paraId="0A19F0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14820 * 2,     13827 * 2,      9553 * 2,</w:t>
      </w:r>
    </w:p>
    <w:p w14:paraId="20285E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15307 * 2,     14034 * 2,      9137 * 2,</w:t>
      </w:r>
    </w:p>
    <w:p w14:paraId="47B8B9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15561 * 2,     13729 * 2,      9617 * 2,</w:t>
      </w:r>
    </w:p>
    <w:p w14:paraId="14A0FC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15121 * 2,     13366 * 2,      9420 * 2,</w:t>
      </w:r>
    </w:p>
    <w:p w14:paraId="7F14B1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14834 * 2,     13347 * 2,      9964 * 2,</w:t>
      </w:r>
    </w:p>
    <w:p w14:paraId="57DAD6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15075 * 2,     13592 * 2,      8793 * 2,</w:t>
      </w:r>
    </w:p>
    <w:p w14:paraId="0154DB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15032 * 2,     14126 * 2,      8529 * 2,</w:t>
      </w:r>
    </w:p>
    <w:p w14:paraId="2F7D08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14716 * 2,     13670 * 2,      8579 * 2,</w:t>
      </w:r>
    </w:p>
    <w:p w14:paraId="6AB1FE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15158 * 2,     13141 * 2,      8223 * 2,</w:t>
      </w:r>
    </w:p>
    <w:p w14:paraId="497A81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14584 * 2,     13155 * 2,      8860 * 2,</w:t>
      </w:r>
    </w:p>
    <w:p w14:paraId="7BB437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14934 * 2,     12714 * 2,      8774 * 2,</w:t>
      </w:r>
    </w:p>
    <w:p w14:paraId="4BBBE9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14725 * 2,     12847 * 2,      9653 * 2,</w:t>
      </w:r>
    </w:p>
    <w:p w14:paraId="030C39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14797 * 2,     12944 * 2,      7872 * 2,</w:t>
      </w:r>
    </w:p>
    <w:p w14:paraId="06FCF1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15022 * 2,     13701 * 2,      7746 * 2,</w:t>
      </w:r>
    </w:p>
    <w:p w14:paraId="30C64C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14460 * 2,     12456 * 2,      8752 * 2,</w:t>
      </w:r>
    </w:p>
    <w:p w14:paraId="4282BD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14271 * 2,     12719 * 2,      7966 * 2,</w:t>
      </w:r>
    </w:p>
    <w:p w14:paraId="2CB7CF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14616 * 2,     12296 * 2,      7929 * 2,</w:t>
      </w:r>
    </w:p>
    <w:p w14:paraId="22ACC7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14837 * 2,     11931 * 2,      9091 * 2,</w:t>
      </w:r>
    </w:p>
    <w:p w14:paraId="596642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15162 * 2,     12854 * 2,      7074 * 2,</w:t>
      </w:r>
    </w:p>
    <w:p w14:paraId="4310AE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14781 * 2,     13408 * 2,      7008 * 2,</w:t>
      </w:r>
    </w:p>
    <w:p w14:paraId="71F940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14513 * 2,     12747 * 2,      6582 * 2,</w:t>
      </w:r>
    </w:p>
    <w:p w14:paraId="022420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14328 * 2,     11984 * 2,      6857 * 2,</w:t>
      </w:r>
    </w:p>
    <w:p w14:paraId="3EFE37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14732 * 2,     11567 * 2,      7593 * 2,</w:t>
      </w:r>
    </w:p>
    <w:p w14:paraId="399460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14754 * 2,     11677 * 2,      6455 * 2,</w:t>
      </w:r>
    </w:p>
    <w:p w14:paraId="0C4AA6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14795 * 2,     12447 * 2,      5975 * 2,</w:t>
      </w:r>
    </w:p>
    <w:p w14:paraId="26CF0E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13850 * 2,     11888 * 2,      7609 * 2,</w:t>
      </w:r>
    </w:p>
    <w:p w14:paraId="7066E0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14927 * 2,     13097 * 2,      5461 * 2,</w:t>
      </w:r>
    </w:p>
    <w:p w14:paraId="35C8EC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14269 * 2,     11440 * 2,      5252 * 2,</w:t>
      </w:r>
    </w:p>
    <w:p w14:paraId="783375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14752 * 2,     11489 * 2,      4625 * 2,</w:t>
      </w:r>
    </w:p>
    <w:p w14:paraId="69402C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15290 * 2,     11792 * 2,      5357 * 2,</w:t>
      </w:r>
    </w:p>
    <w:p w14:paraId="5DFD48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14609 * 2,     12271 * 2,      4241 * 2,</w:t>
      </w:r>
    </w:p>
    <w:p w14:paraId="58DCB7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14387 * 2,     11193 * 2,      3749 * 2,</w:t>
      </w:r>
    </w:p>
    <w:p w14:paraId="2688F8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14900 * 2,     12992 * 2,      3558 * 2,</w:t>
      </w:r>
    </w:p>
    <w:p w14:paraId="6FB44A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14865 * 2,     12377 * 2,      2905 * 2,</w:t>
      </w:r>
    </w:p>
    <w:p w14:paraId="72929F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14600 * 2,     11232 * 2,      2715 * 2,</w:t>
      </w:r>
    </w:p>
    <w:p w14:paraId="7DF12D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15425 * 2,     10659 * 2,      3564 * 2,</w:t>
      </w:r>
    </w:p>
    <w:p w14:paraId="287BE0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14985 * 2,     13418 * 2,      4349 * 2,</w:t>
      </w:r>
    </w:p>
    <w:p w14:paraId="33589F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15424 * 2,     13710 * 2,      2694 * 2,</w:t>
      </w:r>
    </w:p>
    <w:p w14:paraId="69ED92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15248 * 2,     13980 * 2,      4419 * 2,</w:t>
      </w:r>
    </w:p>
    <w:p w14:paraId="5A26A8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15139 * 2,     13555 * 2,      6077 * 2,</w:t>
      </w:r>
    </w:p>
    <w:p w14:paraId="180BEC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15878 * 2,     13355 * 2,      4567 * 2,</w:t>
      </w:r>
    </w:p>
    <w:p w14:paraId="1C7DAC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15740 * 2,     13445 * 2,      6142 * 2,</w:t>
      </w:r>
    </w:p>
    <w:p w14:paraId="1C5F7D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15483 * 2,     14469 * 2,      5488 * 2,</w:t>
      </w:r>
    </w:p>
    <w:p w14:paraId="166BDC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15404 * 2,     13842 * 2,      7138 * 2,</w:t>
      </w:r>
    </w:p>
    <w:p w14:paraId="43027E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15091 * 2,     14172 * 2,      6855 * 2,</w:t>
      </w:r>
    </w:p>
    <w:p w14:paraId="51C2F4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15514 * 2,     14415 * 2,      7464 * 2,</w:t>
      </w:r>
    </w:p>
    <w:p w14:paraId="3F1ADB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15828 * 2,     14810 * 2,      6056 * 2,</w:t>
      </w:r>
    </w:p>
    <w:p w14:paraId="0455C4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15905 * 2,     14299 * 2,      7695 * 2,</w:t>
      </w:r>
    </w:p>
    <w:p w14:paraId="6953D2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15616 * 2,     13743 * 2,      8439 * 2,</w:t>
      </w:r>
    </w:p>
    <w:p w14:paraId="4FCCF3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15349 * 2,     14546 * 2,      8611 * 2,</w:t>
      </w:r>
    </w:p>
    <w:p w14:paraId="04AA1E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15768 * 2,     15204 * 2,      7352 * 2,</w:t>
      </w:r>
    </w:p>
    <w:p w14:paraId="0D6D9A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15718 * 2,     14835 * 2,      8847 * 2,</w:t>
      </w:r>
    </w:p>
    <w:p w14:paraId="40D031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15715 * 2,     14298 * 2,      9159 * 2,</w:t>
      </w:r>
    </w:p>
    <w:p w14:paraId="0E1080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15922 * 2,     15121 * 2,      8926 * 2,</w:t>
      </w:r>
    </w:p>
    <w:p w14:paraId="2A0FC6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15659 * 2,     15242 * 2,      9593 * 2,</w:t>
      </w:r>
    </w:p>
    <w:p w14:paraId="3A45DB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15864 * 2,     14260 * 2,      9965 * 2,</w:t>
      </w:r>
    </w:p>
    <w:p w14:paraId="250292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15598 * 2,     14749 * 2,     10202 * 2,</w:t>
      </w:r>
    </w:p>
    <w:p w14:paraId="6EBF9E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15347 * 2,     14862 * 2,      9903 * 2,</w:t>
      </w:r>
    </w:p>
    <w:p w14:paraId="482D8C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15832 * 2,     14938 * 2,     10314 * 2,</w:t>
      </w:r>
    </w:p>
    <w:p w14:paraId="16636B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16020 * 2,     15210 * 2,     10351 * 2,</w:t>
      </w:r>
    </w:p>
    <w:p w14:paraId="7F269D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15772 * 2,     14601 * 2,     11044 * 2,</w:t>
      </w:r>
    </w:p>
    <w:p w14:paraId="076A51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15781 * 2,     15501 * 2,     10547 * 2,</w:t>
      </w:r>
    </w:p>
    <w:p w14:paraId="14BAD6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15812 * 2,     15191 * 2,     11258 * 2,</w:t>
      </w:r>
    </w:p>
    <w:p w14:paraId="5EC370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15637 * 2,     14955 * 2,     11529 * 2,</w:t>
      </w:r>
    </w:p>
    <w:p w14:paraId="0AD2BC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15658 * 2,     15382 * 2,     11479 * 2,</w:t>
      </w:r>
    </w:p>
    <w:p w14:paraId="519960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15534 * 2,     15204 * 2,     11639 * 2,</w:t>
      </w:r>
    </w:p>
    <w:p w14:paraId="04203C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15943 * 2,     14965 * 2,     11691 * 2,</w:t>
      </w:r>
    </w:p>
    <w:p w14:paraId="63B803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15955 * 2,     15373 * 2,     11636 * 2,</w:t>
      </w:r>
    </w:p>
    <w:p w14:paraId="2568C9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15413 * 2,     15029 * 2,     11640 * 2,</w:t>
      </w:r>
    </w:p>
    <w:p w14:paraId="3FF826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15761 * 2,     15509 * 2,     12201 * 2,</w:t>
      </w:r>
    </w:p>
    <w:p w14:paraId="2DF5EC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15834 * 2,     15090 * 2,     12389 * 2,</w:t>
      </w:r>
    </w:p>
    <w:p w14:paraId="4E707D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15737 * 2,     15311 * 2,     12584 * 2,</w:t>
      </w:r>
    </w:p>
    <w:p w14:paraId="4C8813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15857 * 2,     15616 * 2,     11897 * 2,</w:t>
      </w:r>
    </w:p>
    <w:p w14:paraId="1B6737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15889 * 2,     15436 * 2,     12566 * 2,</w:t>
      </w:r>
    </w:p>
    <w:p w14:paraId="61C9F6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16008 * 2,     15590 * 2,     12292 * 2,</w:t>
      </w:r>
    </w:p>
    <w:p w14:paraId="1C048E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16017 * 2,     15262 * 2,     12780 * 2,</w:t>
      </w:r>
    </w:p>
    <w:p w14:paraId="75DB10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15540 * 2,     15106 * 2,     12672 * 2,</w:t>
      </w:r>
    </w:p>
    <w:p w14:paraId="700C36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15929 * 2,     15639 * 2,     12941 * 2,</w:t>
      </w:r>
    </w:p>
    <w:p w14:paraId="1F92D9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15699 * 2,     15448 * 2,     13140 * 2,</w:t>
      </w:r>
    </w:p>
    <w:p w14:paraId="5FB40A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15955 * 2,     15459 * 2,     13281 * 2,</w:t>
      </w:r>
    </w:p>
    <w:p w14:paraId="190A34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15984 * 2,     15782 * 2,     12858 * 2,</w:t>
      </w:r>
    </w:p>
    <w:p w14:paraId="3796F3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15826 * 2,     15311 * 2,     13396 * 2,</w:t>
      </w:r>
    </w:p>
    <w:p w14:paraId="34FE08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15608 * 2,     15291 * 2,     13082 * 2,</w:t>
      </w:r>
    </w:p>
    <w:p w14:paraId="10A5AA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15725 * 2,     15089 * 2,     13155 * 2,</w:t>
      </w:r>
    </w:p>
    <w:p w14:paraId="3E8B93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15790 * 2,     15525 * 2,     13586 * 2,</w:t>
      </w:r>
    </w:p>
    <w:p w14:paraId="0BAD01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15861 * 2,     15622 * 2,     13596 * 2,</w:t>
      </w:r>
    </w:p>
    <w:p w14:paraId="072A16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15960 * 2,     15103 * 2,     13294 * 2,</w:t>
      </w:r>
    </w:p>
    <w:p w14:paraId="74A9F8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15950 * 2,     15421 * 2,     13857 * 2,</w:t>
      </w:r>
    </w:p>
    <w:p w14:paraId="37A109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15938 * 2,     15709 * 2,     13665 * 2,</w:t>
      </w:r>
    </w:p>
    <w:p w14:paraId="37EB6D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16045 * 2,     15641 * 2,     13517 * 2,</w:t>
      </w:r>
    </w:p>
    <w:p w14:paraId="5DCD19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16113 * 2,     15435 * 2,     13783 * 2,</w:t>
      </w:r>
    </w:p>
    <w:p w14:paraId="205877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15950 * 2,     15579 * 2,     14127 * 2,</w:t>
      </w:r>
    </w:p>
    <w:p w14:paraId="7CF508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16032 * 2,     15763 * 2,     13984 * 2,</w:t>
      </w:r>
    </w:p>
    <w:p w14:paraId="5F4CA9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16056 * 2,     15597 * 2,     14271 * 2,</w:t>
      </w:r>
    </w:p>
    <w:p w14:paraId="1B089A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16071 * 2,     15282 * 2,     14159 * 2,</w:t>
      </w:r>
    </w:p>
    <w:p w14:paraId="342BBA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15973 * 2,     15723 * 2,     14379 * 2,</w:t>
      </w:r>
    </w:p>
    <w:p w14:paraId="0CA29D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16086 * 2,     15755 * 2,     14429 * 2,</w:t>
      </w:r>
    </w:p>
    <w:p w14:paraId="558520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16119 * 2,     15881 * 2,     14090 * 2,</w:t>
      </w:r>
    </w:p>
    <w:p w14:paraId="6F31E7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16205 * 2,     15680 * 2,     14372 * 2,</w:t>
      </w:r>
    </w:p>
    <w:p w14:paraId="687E73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16028 * 2,     15842 * 2,     14528 * 2,</w:t>
      </w:r>
    </w:p>
    <w:p w14:paraId="561755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16199 * 2,     15761 * 2,     13813 * 2,</w:t>
      </w:r>
    </w:p>
    <w:p w14:paraId="5843A2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16141 * 2,     15959 * 2,     14662 * 2,</w:t>
      </w:r>
    </w:p>
    <w:p w14:paraId="35C164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16198 * 2,     16013 * 2,     14080 * 2,</w:t>
      </w:r>
    </w:p>
    <w:p w14:paraId="572B27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16233 * 2,     16079 * 2,     14465 * 2,</w:t>
      </w:r>
    </w:p>
    <w:p w14:paraId="2D9EAC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16203 * 2,     15948 * 2,     14878 * 2,</w:t>
      </w:r>
    </w:p>
    <w:p w14:paraId="3B3D7C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16271 * 2,     16051 * 2,     13866 * 2,</w:t>
      </w:r>
    </w:p>
    <w:p w14:paraId="40EB60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16287 * 2,     16154 * 2,     14482 * 2,</w:t>
      </w:r>
    </w:p>
    <w:p w14:paraId="20CFEC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16167 * 2,     15960 * 2,     13393 * 2,</w:t>
      </w:r>
    </w:p>
    <w:p w14:paraId="63B18D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16267 * 2,     15940 * 2,     13407 * 2,</w:t>
      </w:r>
    </w:p>
    <w:p w14:paraId="2D8C34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16076 * 2,     15830 * 2,     13540 * 2,</w:t>
      </w:r>
    </w:p>
    <w:p w14:paraId="76BA22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16237 * 2,     15561 * 2,     13288 * 2,</w:t>
      </w:r>
    </w:p>
    <w:p w14:paraId="5DD2E9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16200 * 2,     15808 * 2,     12800 * 2,</w:t>
      </w:r>
    </w:p>
    <w:p w14:paraId="7F559D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16126 * 2,     15534 * 2,     13042 * 2,</w:t>
      </w:r>
    </w:p>
    <w:p w14:paraId="127916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16082 * 2,     15783 * 2,     12455 * 2,</w:t>
      </w:r>
    </w:p>
    <w:p w14:paraId="4A5E83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16139 * 2,     15482 * 2,     12064 * 2,</w:t>
      </w:r>
    </w:p>
    <w:p w14:paraId="26E5DE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16155 * 2,     15840 * 2,     11644 * 2,</w:t>
      </w:r>
    </w:p>
    <w:p w14:paraId="5BA4C4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16238 * 2,     16026 * 2,     11633 * 2,</w:t>
      </w:r>
    </w:p>
    <w:p w14:paraId="5B0B47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16071 * 2,     15639 * 2,     11117 * 2,</w:t>
      </w:r>
    </w:p>
    <w:p w14:paraId="5AC542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16186 * 2,     15311 * 2,     11146 * 2,</w:t>
      </w:r>
    </w:p>
    <w:p w14:paraId="5C9E4E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15938 * 2,     15700 * 2,     10741 * 2,</w:t>
      </w:r>
    </w:p>
    <w:p w14:paraId="402E29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15948 * 2,     15495 * 2,     10329 * 2,</w:t>
      </w:r>
    </w:p>
    <w:p w14:paraId="45FAEB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16108 * 2,     15736 * 2,      9800 * 2,</w:t>
      </w:r>
    </w:p>
    <w:p w14:paraId="462257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16056 * 2,     14735 * 2,     11245 * 2,</w:t>
      </w:r>
    </w:p>
    <w:p w14:paraId="2E8DF6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15830 * 2,     15467 * 2,      9241 * 2,</w:t>
      </w:r>
    </w:p>
    <w:p w14:paraId="172860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16167 * 2,     15951 * 2,      8972 * 2,</w:t>
      </w:r>
    </w:p>
    <w:p w14:paraId="03175C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16051 * 2,     15570 * 2,      8007 * 2,</w:t>
      </w:r>
    </w:p>
    <w:p w14:paraId="324E84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15888 * 2,     15592 * 2,      7559 * 2,</w:t>
      </w:r>
    </w:p>
    <w:p w14:paraId="092DA1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15978 * 2,     15368 * 2,      7032 * 2,</w:t>
      </w:r>
    </w:p>
    <w:p w14:paraId="369C58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15846 * 2,     15467 * 2,      5711 * 2,</w:t>
      </w:r>
    </w:p>
    <w:p w14:paraId="2700AB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16014 * 2,     15082 * 2,      4645 * 2,</w:t>
      </w:r>
    </w:p>
    <w:p w14:paraId="5FCF4B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15831 * 2,     14913 * 2,      3458 * 2,</w:t>
      </w:r>
    </w:p>
    <w:p w14:paraId="2E9A03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15755 * 2,     13822 * 2,     10633 * 2,</w:t>
      </w:r>
    </w:p>
    <w:p w14:paraId="658918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15883 * 2,     14259 * 2,     11598 * 2,</w:t>
      </w:r>
    </w:p>
    <w:p w14:paraId="578322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15463 * 2,     13031 * 2,     10169 * 2,</w:t>
      </w:r>
    </w:p>
    <w:p w14:paraId="5CCC50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15821 * 2,     12195 * 2,      8137 * 2,</w:t>
      </w:r>
    </w:p>
    <w:p w14:paraId="254161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15582 * 2,     12516 * 2,      9433 * 2,</w:t>
      </w:r>
    </w:p>
    <w:p w14:paraId="583D06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14821 * 2,     12969 * 2,     10527 * 2,</w:t>
      </w:r>
    </w:p>
    <w:p w14:paraId="383241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15732 * 2,     13268 * 2,     11498 * 2,</w:t>
      </w:r>
    </w:p>
    <w:p w14:paraId="7AFFB8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15146 * 2,     13327 * 2,     11267 * 2,</w:t>
      </w:r>
    </w:p>
    <w:p w14:paraId="3F6199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14842 * 2,     12289 * 2,     10422 * 2,</w:t>
      </w:r>
    </w:p>
    <w:p w14:paraId="1E4B3F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14567 * 2,     13505 * 2,     10780 * 2,</w:t>
      </w:r>
    </w:p>
    <w:p w14:paraId="47C98C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14390 * 2,     12759 * 2,     11170 * 2,</w:t>
      </w:r>
    </w:p>
    <w:p w14:paraId="1A2698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14858 * 2,     13614 * 2,     11657 * 2,</w:t>
      </w:r>
    </w:p>
    <w:p w14:paraId="55C09C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14237 * 2,     13218 * 2,     11461 * 2,</w:t>
      </w:r>
    </w:p>
    <w:p w14:paraId="59479F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14608 * 2,     13504 * 2,     12080 * 2,</w:t>
      </w:r>
    </w:p>
    <w:p w14:paraId="2BBE8E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14674 * 2,     13974 * 2,     12184 * 2,</w:t>
      </w:r>
    </w:p>
    <w:p w14:paraId="4864E3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14866 * 2,     13720 * 2,     12773 * 2,</w:t>
      </w:r>
    </w:p>
    <w:p w14:paraId="617F52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14896 * 2,     14332 * 2,     12782 * 2,</w:t>
      </w:r>
    </w:p>
    <w:p w14:paraId="6C84D7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14840 * 2,     14067 * 2,     13132 * 2,</w:t>
      </w:r>
    </w:p>
    <w:p w14:paraId="3F3AAB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15435 * 2,     13786 * 2,     12823 * 2,</w:t>
      </w:r>
    </w:p>
    <w:p w14:paraId="48E517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15121 * 2,     14302 * 2,     13483 * 2,</w:t>
      </w:r>
    </w:p>
    <w:p w14:paraId="17CED5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15333 * 2,     14603 * 2,     13872 * 2,</w:t>
      </w:r>
    </w:p>
    <w:p w14:paraId="74EF30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15772 * 2,     14524 * 2,     13052 * 2,</w:t>
      </w:r>
    </w:p>
    <w:p w14:paraId="171978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15708 * 2,     14584 * 2,     12009 * 2,</w:t>
      </w:r>
    </w:p>
    <w:p w14:paraId="47404E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15797 * 2,     14669 * 2,     13637 * 2,</w:t>
      </w:r>
    </w:p>
    <w:p w14:paraId="0917EA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15814 * 2,     14858 * 2,     12904 * 2,</w:t>
      </w:r>
    </w:p>
    <w:p w14:paraId="758C9A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15962 * 2,     14568 * 2,     12497 * 2,</w:t>
      </w:r>
    </w:p>
    <w:p w14:paraId="2E0A44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15969 * 2,     15014 * 2,     13792 * 2,</w:t>
      </w:r>
    </w:p>
    <w:p w14:paraId="5AFAE8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14039 * 2,     12511 * 2,      9773 * 2,</w:t>
      </w:r>
    </w:p>
    <w:p w14:paraId="66A48D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14251 * 2,     11878 * 2,      9621 * 2,</w:t>
      </w:r>
    </w:p>
    <w:p w14:paraId="51C2B3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14100 * 2,     11691 * 2,      8583 * 2,</w:t>
      </w:r>
    </w:p>
    <w:p w14:paraId="357DBD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14814 * 2,     10471 * 2,      7911 * 2,</w:t>
      </w:r>
    </w:p>
    <w:p w14:paraId="33E463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13965 * 2,     10725 * 2,      7012 * 2,</w:t>
      </w:r>
    </w:p>
    <w:p w14:paraId="5BCE25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15689 * 2,      9981 * 2,      6000 * 2,</w:t>
      </w:r>
    </w:p>
    <w:p w14:paraId="0E8AF4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14388 * 2,      9740 * 2,      5769 * 2,</w:t>
      </w:r>
    </w:p>
    <w:p w14:paraId="03D532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14384 * 2,      9736 * 2,      4341 * 2,</w:t>
      </w:r>
    </w:p>
    <w:p w14:paraId="250E5B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13970 * 2,      9084 * 2,      5028 * 2,</w:t>
      </w:r>
    </w:p>
    <w:p w14:paraId="32D25A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15298 * 2,      8857 * 2,      4205 * 2,</w:t>
      </w:r>
    </w:p>
    <w:p w14:paraId="4AEEF6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14071 * 2,      7942 * 2,      4472 * 2,</w:t>
      </w:r>
    </w:p>
    <w:p w14:paraId="4C8575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13980 * 2,      9604 * 2,      3273 * 2,</w:t>
      </w:r>
    </w:p>
    <w:p w14:paraId="37049D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13383 * 2,      8140 * 2,      3828 * 2,</w:t>
      </w:r>
    </w:p>
    <w:p w14:paraId="471081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13005 * 2,      7620 * 2,      4742 * 2,</w:t>
      </w:r>
    </w:p>
    <w:p w14:paraId="5F46E3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16310 * 2,     16203 * 2,     15451 * 2 };</w:t>
      </w:r>
    </w:p>
    <w:p w14:paraId="3D7F5C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A1065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4211B1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2nd codebook:   lsp3 to lsp5            *</w:t>
      </w:r>
    </w:p>
    <w:p w14:paraId="3BD3F7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DCFE428" w14:textId="77777777" w:rsidR="00A830F8" w:rsidRPr="00CA2983" w:rsidRDefault="00A830F8">
      <w:pPr>
        <w:pStyle w:val="LD10"/>
        <w:rPr>
          <w:rFonts w:ascii="Times New Roman" w:hAnsi="Times New Roman" w:cs="Times New Roman"/>
        </w:rPr>
      </w:pPr>
    </w:p>
    <w:p w14:paraId="3B70B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dico2_clsp[taille_dic2*dim_dic2] = {</w:t>
      </w:r>
    </w:p>
    <w:p w14:paraId="6E5D757D" w14:textId="77777777" w:rsidR="00A830F8" w:rsidRPr="00CA2983" w:rsidRDefault="00A830F8">
      <w:pPr>
        <w:pStyle w:val="LD10"/>
        <w:rPr>
          <w:rFonts w:ascii="Times New Roman" w:hAnsi="Times New Roman" w:cs="Times New Roman"/>
        </w:rPr>
      </w:pPr>
    </w:p>
    <w:p w14:paraId="127134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7564 * 2,      -293 * 2,     -2543 * 2,</w:t>
      </w:r>
    </w:p>
    <w:p w14:paraId="1C09F1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7820 * 2,      -150 * 2,     -1813 * 2,</w:t>
      </w:r>
    </w:p>
    <w:p w14:paraId="4494BC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6913 * 2,     -1006 * 2,     -2297 * 2,</w:t>
      </w:r>
    </w:p>
    <w:p w14:paraId="190387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7099 * 2,      -498 * 2,     -3337 * 2,</w:t>
      </w:r>
    </w:p>
    <w:p w14:paraId="378076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6526 * 2,       308 * 2,     -2075 * 2,</w:t>
      </w:r>
    </w:p>
    <w:p w14:paraId="564C8D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6953 * 2,       958 * 2,     -2388 * 2,</w:t>
      </w:r>
    </w:p>
    <w:p w14:paraId="51D436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6811 * 2,       758 * 2,     -3159 * 2,</w:t>
      </w:r>
    </w:p>
    <w:p w14:paraId="554473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6448 * 2,        93 * 2,     -1294 * 2,</w:t>
      </w:r>
    </w:p>
    <w:p w14:paraId="3E0778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7572 * 2,       843 * 2,     -1485 * 2,</w:t>
      </w:r>
    </w:p>
    <w:p w14:paraId="3FAE92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5803 * 2,        76 * 2,     -2785 * 2,</w:t>
      </w:r>
    </w:p>
    <w:p w14:paraId="273C84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5791 * 2,      -566 * 2,     -1850 * 2,</w:t>
      </w:r>
    </w:p>
    <w:p w14:paraId="57A3DF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5655 * 2,       944 * 2,     -1852 * 2,</w:t>
      </w:r>
    </w:p>
    <w:p w14:paraId="44C936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6035 * 2,      1575 * 2,     -2728 * 2,</w:t>
      </w:r>
    </w:p>
    <w:p w14:paraId="76391A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5226 * 2,       672 * 2,     -2515 * 2,</w:t>
      </w:r>
    </w:p>
    <w:p w14:paraId="07CC07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6131 * 2,      1800 * 2,     -1816 * 2,</w:t>
      </w:r>
    </w:p>
    <w:p w14:paraId="394542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6104 * 2,      1092 * 2,      -955 * 2,</w:t>
      </w:r>
    </w:p>
    <w:p w14:paraId="310B7B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4868 * 2,       150 * 2,     -1704 * 2,</w:t>
      </w:r>
    </w:p>
    <w:p w14:paraId="209926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4540 * 2,       928 * 2,     -2198 * 2,</w:t>
      </w:r>
    </w:p>
    <w:p w14:paraId="2E5ADA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4954 * 2,      1589 * 2,     -1403 * 2,</w:t>
      </w:r>
    </w:p>
    <w:p w14:paraId="6E7F28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5133 * 2,      1825 * 2,     -2481 * 2,</w:t>
      </w:r>
    </w:p>
    <w:p w14:paraId="1F3898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5266 * 2,      2505 * 2,     -2018 * 2,</w:t>
      </w:r>
    </w:p>
    <w:p w14:paraId="594945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4140 * 2,      1163 * 2,     -1467 * 2,</w:t>
      </w:r>
    </w:p>
    <w:p w14:paraId="6AFF4F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5312 * 2,      2208 * 2,      -846 * 2,</w:t>
      </w:r>
    </w:p>
    <w:p w14:paraId="5FA084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4412 * 2,      2344 * 2,     -1137 * 2,</w:t>
      </w:r>
    </w:p>
    <w:p w14:paraId="2C1853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4016 * 2,      1694 * 2,     -1020 * 2,</w:t>
      </w:r>
    </w:p>
    <w:p w14:paraId="3C3FF3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3937 * 2,      2428 * 2,     -2025 * 2,</w:t>
      </w:r>
    </w:p>
    <w:p w14:paraId="7C6E84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4706 * 2,      3059 * 2,     -1381 * 2,</w:t>
      </w:r>
    </w:p>
    <w:p w14:paraId="36D7F8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3469 * 2,      1623 * 2,     -1956 * 2,</w:t>
      </w:r>
    </w:p>
    <w:p w14:paraId="1675E8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4611 * 2,      2818 * 2,      -273 * 2,</w:t>
      </w:r>
    </w:p>
    <w:p w14:paraId="446284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3830 * 2,      2126 * 2,      -140 * 2,</w:t>
      </w:r>
    </w:p>
    <w:p w14:paraId="12785F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5232 * 2,      1681 * 2,      -440 * 2,</w:t>
      </w:r>
    </w:p>
    <w:p w14:paraId="2EEABF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4523 * 2,      1482 * 2,       106 * 2,</w:t>
      </w:r>
    </w:p>
    <w:p w14:paraId="7EB2A3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4461 * 2,       950 * 2,      -458 * 2,</w:t>
      </w:r>
    </w:p>
    <w:p w14:paraId="2635BD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3228 * 2,      1395 * 2,      -718 * 2,</w:t>
      </w:r>
    </w:p>
    <w:p w14:paraId="76A978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4792 * 2,      2283 * 2,       392 * 2,</w:t>
      </w:r>
    </w:p>
    <w:p w14:paraId="5E8DCC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4198 * 2,       318 * 2,      -990 * 2,</w:t>
      </w:r>
    </w:p>
    <w:p w14:paraId="00E4DF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5397 * 2,      3081 * 2,      -622 * 2,</w:t>
      </w:r>
    </w:p>
    <w:p w14:paraId="675A41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6034 * 2,      1867 * 2,       379 * 2,</w:t>
      </w:r>
    </w:p>
    <w:p w14:paraId="0C8D3E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6276 * 2,      1978 * 2,      -806 * 2,</w:t>
      </w:r>
    </w:p>
    <w:p w14:paraId="21973D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5881 * 2,      2678 * 2,       452 * 2,</w:t>
      </w:r>
    </w:p>
    <w:p w14:paraId="421F73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6308 * 2,      2449 * 2,      -240 * 2,</w:t>
      </w:r>
    </w:p>
    <w:p w14:paraId="4B8D96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5782 * 2,      2367 * 2,      1051 * 2,</w:t>
      </w:r>
    </w:p>
    <w:p w14:paraId="11E147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6319 * 2,      3243 * 2,       153 * 2,</w:t>
      </w:r>
    </w:p>
    <w:p w14:paraId="0A78EC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6434 * 2,      2971 * 2,      -955 * 2,</w:t>
      </w:r>
    </w:p>
    <w:p w14:paraId="5C0766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7053 * 2,      1856 * 2,      -216 * 2,</w:t>
      </w:r>
    </w:p>
    <w:p w14:paraId="22EDBB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7385 * 2,      2650 * 2,        64 * 2,</w:t>
      </w:r>
    </w:p>
    <w:p w14:paraId="153ED1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6774 * 2,      2930 * 2,      1008 * 2,</w:t>
      </w:r>
    </w:p>
    <w:p w14:paraId="25EC78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7416 * 2,      2162 * 2,       703 * 2,</w:t>
      </w:r>
    </w:p>
    <w:p w14:paraId="7BC870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7282 * 2,      2723 * 2,      -833 * 2,</w:t>
      </w:r>
    </w:p>
    <w:p w14:paraId="539D91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7452 * 2,      3624 * 2,      -298 * 2,</w:t>
      </w:r>
    </w:p>
    <w:p w14:paraId="5ED406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8031 * 2,      3206 * 2,       530 * 2,</w:t>
      </w:r>
    </w:p>
    <w:p w14:paraId="071CAD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6889 * 2,      4018 * 2,       470 * 2,</w:t>
      </w:r>
    </w:p>
    <w:p w14:paraId="72273B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7485 * 2,      3735 * 2,      1191 * 2,</w:t>
      </w:r>
    </w:p>
    <w:p w14:paraId="660FCE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7008 * 2,      2808 * 2,      1663 * 2,</w:t>
      </w:r>
    </w:p>
    <w:p w14:paraId="0780AA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8040 * 2,      3276 * 2,      1625 * 2,</w:t>
      </w:r>
    </w:p>
    <w:p w14:paraId="6E1677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7841 * 2,      4506 * 2,       984 * 2,</w:t>
      </w:r>
    </w:p>
    <w:p w14:paraId="6EE31A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8460 * 2,      4070 * 2,       391 * 2,</w:t>
      </w:r>
    </w:p>
    <w:p w14:paraId="197E56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6611 * 2,      4137 * 2,      1514 * 2,</w:t>
      </w:r>
    </w:p>
    <w:p w14:paraId="1EC6B7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7487 * 2,      4459 * 2,      2017 * 2,</w:t>
      </w:r>
    </w:p>
    <w:p w14:paraId="487EF3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7549 * 2,      3763 * 2,      2384 * 2,</w:t>
      </w:r>
    </w:p>
    <w:p w14:paraId="4949A9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6420 * 2,      3454 * 2,      1907 * 2,</w:t>
      </w:r>
    </w:p>
    <w:p w14:paraId="29FB07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6694 * 2,      4869 * 2,      1313 * 2,</w:t>
      </w:r>
    </w:p>
    <w:p w14:paraId="1E5C96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7852 * 2,      5242 * 2,      1730 * 2,</w:t>
      </w:r>
    </w:p>
    <w:p w14:paraId="610443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6991 * 2,      5489 * 2,      1418 * 2,</w:t>
      </w:r>
    </w:p>
    <w:p w14:paraId="7B8DD1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6873 * 2,      4940 * 2,      2548 * 2,</w:t>
      </w:r>
    </w:p>
    <w:p w14:paraId="0A9B71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6389 * 2,      4265 * 2,      2477 * 2,</w:t>
      </w:r>
    </w:p>
    <w:p w14:paraId="085CC3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7703 * 2,      4357 * 2,      2885 * 2,</w:t>
      </w:r>
    </w:p>
    <w:p w14:paraId="69D2C2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7318 * 2,      5438 * 2,      2788 * 2,</w:t>
      </w:r>
    </w:p>
    <w:p w14:paraId="558685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7257 * 2,      4987 * 2,      3443 * 2,</w:t>
      </w:r>
    </w:p>
    <w:p w14:paraId="24C18D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8222 * 2,      5222 * 2,      2614 * 2,</w:t>
      </w:r>
    </w:p>
    <w:p w14:paraId="304C95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7645 * 2,      6104 * 2,      2139 * 2,</w:t>
      </w:r>
    </w:p>
    <w:p w14:paraId="051A77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8148 * 2,      5663 * 2,      3485 * 2,</w:t>
      </w:r>
    </w:p>
    <w:p w14:paraId="637816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8607 * 2,      4884 * 2,      3527 * 2,</w:t>
      </w:r>
    </w:p>
    <w:p w14:paraId="10F368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7512 * 2,      5913 * 2,      4110 * 2,</w:t>
      </w:r>
    </w:p>
    <w:p w14:paraId="650B96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8568 * 2,      6064 * 2,      2396 * 2,</w:t>
      </w:r>
    </w:p>
    <w:p w14:paraId="08A1EA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8113 * 2,      6670 * 2,      2267 * 2,</w:t>
      </w:r>
    </w:p>
    <w:p w14:paraId="46BDAC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8790 * 2,      6611 * 2,      3338 * 2,</w:t>
      </w:r>
    </w:p>
    <w:p w14:paraId="759D40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9197 * 2,      5692 * 2,      3316 * 2,</w:t>
      </w:r>
    </w:p>
    <w:p w14:paraId="2CD179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8272 * 2,      6549 * 2,      4051 * 2,</w:t>
      </w:r>
    </w:p>
    <w:p w14:paraId="7B33D6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9059 * 2,      6038 * 2,      4412 * 2,</w:t>
      </w:r>
    </w:p>
    <w:p w14:paraId="0EC265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9554 * 2,      6359 * 2,      3624 * 2,</w:t>
      </w:r>
    </w:p>
    <w:p w14:paraId="52C0CD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9264 * 2,      5327 * 2,      4105 * 2,</w:t>
      </w:r>
    </w:p>
    <w:p w14:paraId="49A585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9149 * 2,      6926 * 2,      4494 * 2,</w:t>
      </w:r>
    </w:p>
    <w:p w14:paraId="6DFE61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9916 * 2,      6778 * 2,      4197 * 2,</w:t>
      </w:r>
    </w:p>
    <w:p w14:paraId="52DD1C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9600 * 2,      7338 * 2,      3435 * 2,</w:t>
      </w:r>
    </w:p>
    <w:p w14:paraId="07A923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10366 * 2,      5712 * 2,      3980 * 2,</w:t>
      </w:r>
    </w:p>
    <w:p w14:paraId="7EC4B2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10362 * 2,      6304 * 2,      4858 * 2,</w:t>
      </w:r>
    </w:p>
    <w:p w14:paraId="5AFA3A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10383 * 2,      7083 * 2,      4912 * 2,</w:t>
      </w:r>
    </w:p>
    <w:p w14:paraId="4CB16E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10467 * 2,      7485 * 2,      4027 * 2,</w:t>
      </w:r>
    </w:p>
    <w:p w14:paraId="4DEFD1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10573 * 2,      6057 * 2,      3302 * 2,</w:t>
      </w:r>
    </w:p>
    <w:p w14:paraId="044E39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10367 * 2,      6987 * 2,      3015 * 2,</w:t>
      </w:r>
    </w:p>
    <w:p w14:paraId="47F7DE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11091 * 2,      6561 * 2,      3914 * 2,</w:t>
      </w:r>
    </w:p>
    <w:p w14:paraId="0B1974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11279 * 2,      7390 * 2,      4289 * 2,</w:t>
      </w:r>
    </w:p>
    <w:p w14:paraId="6A8491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11378 * 2,      5806 * 2,      4560 * 2,</w:t>
      </w:r>
    </w:p>
    <w:p w14:paraId="7ABE54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11504 * 2,      6657 * 2,      5030 * 2,</w:t>
      </w:r>
    </w:p>
    <w:p w14:paraId="72C260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11919 * 2,      6407 * 2,      3700 * 2,</w:t>
      </w:r>
    </w:p>
    <w:p w14:paraId="2609C7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11338 * 2,      5343 * 2,      3847 * 2,</w:t>
      </w:r>
    </w:p>
    <w:p w14:paraId="6032EC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11333 * 2,      5308 * 2,      3155 * 2,</w:t>
      </w:r>
    </w:p>
    <w:p w14:paraId="1C991B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11051 * 2,      6450 * 2,      2535 * 2,</w:t>
      </w:r>
    </w:p>
    <w:p w14:paraId="38CE7C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11518 * 2,      7251 * 2,      2774 * 2,</w:t>
      </w:r>
    </w:p>
    <w:p w14:paraId="6479A9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12044 * 2,      6329 * 2,      2477 * 2,</w:t>
      </w:r>
    </w:p>
    <w:p w14:paraId="2A770E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12482 * 2,      5821 * 2,      4097 * 2,</w:t>
      </w:r>
    </w:p>
    <w:p w14:paraId="347634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12478 * 2,      7102 * 2,      3587 * 2,</w:t>
      </w:r>
    </w:p>
    <w:p w14:paraId="35B7C8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12676 * 2,      5586 * 2,      3333 * 2,</w:t>
      </w:r>
    </w:p>
    <w:p w14:paraId="6683ED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12171 * 2,      4918 * 2,      2877 * 2,</w:t>
      </w:r>
    </w:p>
    <w:p w14:paraId="6E365F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12751 * 2,      6844 * 2,      2736 * 2,</w:t>
      </w:r>
    </w:p>
    <w:p w14:paraId="36FE8E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13176 * 2,      5963 * 2,      3744 * 2,</w:t>
      </w:r>
    </w:p>
    <w:p w14:paraId="5E9D8E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12802 * 2,      6393 * 2,      4533 * 2,</w:t>
      </w:r>
    </w:p>
    <w:p w14:paraId="5D67F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12692 * 2,      4994 * 2,      4094 * 2,</w:t>
      </w:r>
    </w:p>
    <w:p w14:paraId="7908CA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13017 * 2,      4667 * 2,      3408 * 2,</w:t>
      </w:r>
    </w:p>
    <w:p w14:paraId="6150D3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13343 * 2,      5710 * 2,      2375 * 2,</w:t>
      </w:r>
    </w:p>
    <w:p w14:paraId="74CDDA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12868 * 2,      5296 * 2,      2008 * 2,</w:t>
      </w:r>
    </w:p>
    <w:p w14:paraId="183A5E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13364 * 2,      4239 * 2,      2361 * 2,</w:t>
      </w:r>
    </w:p>
    <w:p w14:paraId="123812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13843 * 2,      5743 * 2,      4255 * 2,</w:t>
      </w:r>
    </w:p>
    <w:p w14:paraId="0C225F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14049 * 2,      5097 * 2,      3468 * 2,</w:t>
      </w:r>
    </w:p>
    <w:p w14:paraId="1DB1AC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14033 * 2,      4939 * 2,      2835 * 2,</w:t>
      </w:r>
    </w:p>
    <w:p w14:paraId="442383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13898 * 2,      6536 * 2,      3115 * 2,</w:t>
      </w:r>
    </w:p>
    <w:p w14:paraId="2166CF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14169 * 2,      4961 * 2,      1705 * 2,</w:t>
      </w:r>
    </w:p>
    <w:p w14:paraId="0027DD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13710 * 2,      4832 * 2,      1148 * 2,</w:t>
      </w:r>
    </w:p>
    <w:p w14:paraId="145809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14596 * 2,      5508 * 2,      2662 * 2,</w:t>
      </w:r>
    </w:p>
    <w:p w14:paraId="106E5B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13187 * 2,      6223 * 2,       960 * 2,</w:t>
      </w:r>
    </w:p>
    <w:p w14:paraId="74C9D7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13822 * 2,      6583 * 2,       583 * 2,</w:t>
      </w:r>
    </w:p>
    <w:p w14:paraId="7E4A95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14436 * 2,      7264 * 2,      1534 * 2,</w:t>
      </w:r>
    </w:p>
    <w:p w14:paraId="0E6060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13770 * 2,      7598 * 2,      1965 * 2,</w:t>
      </w:r>
    </w:p>
    <w:p w14:paraId="22511F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13170 * 2,      7340 * 2,      1891 * 2,</w:t>
      </w:r>
    </w:p>
    <w:p w14:paraId="1D2E55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13941 * 2,      4561 * 2,       129 * 2,</w:t>
      </w:r>
    </w:p>
    <w:p w14:paraId="15980F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13431 * 2,      5471 * 2,      -449 * 2,</w:t>
      </w:r>
    </w:p>
    <w:p w14:paraId="05A7DC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14335 * 2,      5782 * 2,      -545 * 2,</w:t>
      </w:r>
    </w:p>
    <w:p w14:paraId="13BF25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12866 * 2,      5691 * 2,      -477 * 2,</w:t>
      </w:r>
    </w:p>
    <w:p w14:paraId="26FE12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12509 * 2,      6194 * 2,      1001 * 2,</w:t>
      </w:r>
    </w:p>
    <w:p w14:paraId="7C1BBF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12692 * 2,      7437 * 2,       704 * 2,</w:t>
      </w:r>
    </w:p>
    <w:p w14:paraId="4F872A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12722 * 2,      4956 * 2,       901 * 2,</w:t>
      </w:r>
    </w:p>
    <w:p w14:paraId="0F669F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12151 * 2,      6291 * 2,       -75 * 2,</w:t>
      </w:r>
    </w:p>
    <w:p w14:paraId="6F1047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12353 * 2,      4481 * 2,       -63 * 2,</w:t>
      </w:r>
    </w:p>
    <w:p w14:paraId="5E8CBA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11761 * 2,      6052 * 2,       985 * 2,</w:t>
      </w:r>
    </w:p>
    <w:p w14:paraId="57D502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12284 * 2,      4617 * 2,      1797 * 2,</w:t>
      </w:r>
    </w:p>
    <w:p w14:paraId="21CDEE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11734 * 2,      4431 * 2,       388 * 2,</w:t>
      </w:r>
    </w:p>
    <w:p w14:paraId="744269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11295 * 2,      5975 * 2,      -390 * 2,</w:t>
      </w:r>
    </w:p>
    <w:p w14:paraId="32C6FF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11032 * 2,      4944 * 2,       743 * 2,</w:t>
      </w:r>
    </w:p>
    <w:p w14:paraId="174F86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11399 * 2,      5089 * 2,      2116 * 2,</w:t>
      </w:r>
    </w:p>
    <w:p w14:paraId="60F63C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10964 * 2,      6187 * 2,      1187 * 2,</w:t>
      </w:r>
    </w:p>
    <w:p w14:paraId="618787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10863 * 2,      4166 * 2,      1606 * 2,</w:t>
      </w:r>
    </w:p>
    <w:p w14:paraId="275B6E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10205 * 2,      5235 * 2,      1461 * 2,</w:t>
      </w:r>
    </w:p>
    <w:p w14:paraId="799C81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10772 * 2,      4436 * 2,      -223 * 2,</w:t>
      </w:r>
    </w:p>
    <w:p w14:paraId="0433A1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10305 * 2,      5642 * 2,        70 * 2,</w:t>
      </w:r>
    </w:p>
    <w:p w14:paraId="4BD5D5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10393 * 2,      6369 * 2,      1675 * 2,</w:t>
      </w:r>
    </w:p>
    <w:p w14:paraId="657177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10597 * 2,      4319 * 2,      2393 * 2,</w:t>
      </w:r>
    </w:p>
    <w:p w14:paraId="4D0AE6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10600 * 2,      5163 * 2,      2801 * 2,</w:t>
      </w:r>
    </w:p>
    <w:p w14:paraId="362D0A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9741 * 2,      4539 * 2,       336 * 2,</w:t>
      </w:r>
    </w:p>
    <w:p w14:paraId="78F461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9347 * 2,      4692 * 2,      1139 * 2,</w:t>
      </w:r>
    </w:p>
    <w:p w14:paraId="523D83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9785 * 2,      3625 * 2,      1401 * 2,</w:t>
      </w:r>
    </w:p>
    <w:p w14:paraId="1CDC3F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9006 * 2,      5480 * 2,      1621 * 2,</w:t>
      </w:r>
    </w:p>
    <w:p w14:paraId="487B6D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9538 * 2,      5265 * 2,      2600 * 2,</w:t>
      </w:r>
    </w:p>
    <w:p w14:paraId="422D6C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8992 * 2,      4694 * 2,      2420 * 2,</w:t>
      </w:r>
    </w:p>
    <w:p w14:paraId="63B8EA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8956 * 2,      4140 * 2,      1972 * 2,</w:t>
      </w:r>
    </w:p>
    <w:p w14:paraId="47F733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9472 * 2,      3917 * 2,      2709 * 2,</w:t>
      </w:r>
    </w:p>
    <w:p w14:paraId="7183C7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9301 * 2,      4477 * 2,      3132 * 2,</w:t>
      </w:r>
    </w:p>
    <w:p w14:paraId="6786A6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8874 * 2,      3348 * 2,      2170 * 2,</w:t>
      </w:r>
    </w:p>
    <w:p w14:paraId="339CE1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9827 * 2,      5042 * 2,      3445 * 2,</w:t>
      </w:r>
    </w:p>
    <w:p w14:paraId="2476FB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9890 * 2,      6059 * 2,      2463 * 2,</w:t>
      </w:r>
    </w:p>
    <w:p w14:paraId="0389DF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10518 * 2,      3522 * 2,      2283 * 2,</w:t>
      </w:r>
    </w:p>
    <w:p w14:paraId="5B5745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10797 * 2,      4366 * 2,      3190 * 2,</w:t>
      </w:r>
    </w:p>
    <w:p w14:paraId="3E0281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10728 * 2,      4775 * 2,      3680 * 2,</w:t>
      </w:r>
    </w:p>
    <w:p w14:paraId="013319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9809 * 2,      2897 * 2,      1746 * 2,</w:t>
      </w:r>
    </w:p>
    <w:p w14:paraId="2078A9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11591 * 2,      3608 * 2,      1929 * 2,</w:t>
      </w:r>
    </w:p>
    <w:p w14:paraId="501E60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10834 * 2,      3491 * 2,       761 * 2,</w:t>
      </w:r>
    </w:p>
    <w:p w14:paraId="385A6B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11979 * 2,      3948 * 2,      2794 * 2,</w:t>
      </w:r>
    </w:p>
    <w:p w14:paraId="7FD535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11799 * 2,      2977 * 2,      1849 * 2,</w:t>
      </w:r>
    </w:p>
    <w:p w14:paraId="315F7B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11804 * 2,      3224 * 2,      1025 * 2,</w:t>
      </w:r>
    </w:p>
    <w:p w14:paraId="370BD5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10578 * 2,      2760 * 2,       924 * 2,</w:t>
      </w:r>
    </w:p>
    <w:p w14:paraId="5C01FD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12052 * 2,      2472 * 2,      1517 * 2,</w:t>
      </w:r>
    </w:p>
    <w:p w14:paraId="536FA8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11763 * 2,      1897 * 2,       874 * 2,</w:t>
      </w:r>
    </w:p>
    <w:p w14:paraId="7DAD9C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10935 * 2,      2556 * 2,       -10 * 2,</w:t>
      </w:r>
    </w:p>
    <w:p w14:paraId="086128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12339 * 2,      2548 * 2,       178 * 2,</w:t>
      </w:r>
    </w:p>
    <w:p w14:paraId="126B61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11812 * 2,      2374 * 2,      -613 * 2,</w:t>
      </w:r>
    </w:p>
    <w:p w14:paraId="3C7B5F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10869 * 2,      1311 * 2,       203 * 2,</w:t>
      </w:r>
    </w:p>
    <w:p w14:paraId="63F950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11242 * 2,      3714 * 2,      -618 * 2,</w:t>
      </w:r>
    </w:p>
    <w:p w14:paraId="6E8111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10672 * 2,      1941 * 2,     -1043 * 2,</w:t>
      </w:r>
    </w:p>
    <w:p w14:paraId="689BD5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11974 * 2,       768 * 2,      -371 * 2,</w:t>
      </w:r>
    </w:p>
    <w:p w14:paraId="3D64F6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10582 * 2,      1020 * 2,      -737 * 2,</w:t>
      </w:r>
    </w:p>
    <w:p w14:paraId="65404A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11222 * 2,      1190 * 2,     -1751 * 2,</w:t>
      </w:r>
    </w:p>
    <w:p w14:paraId="6E8490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11652 * 2,      3167 * 2,     -1686 * 2,</w:t>
      </w:r>
    </w:p>
    <w:p w14:paraId="6E9E8E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11771 * 2,      1803 * 2,     -2377 * 2,</w:t>
      </w:r>
    </w:p>
    <w:p w14:paraId="53D997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12157 * 2,       276 * 2,     -1261 * 2,</w:t>
      </w:r>
    </w:p>
    <w:p w14:paraId="5DA196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11281 * 2,      1351 * 2,     -3052 * 2,</w:t>
      </w:r>
    </w:p>
    <w:p w14:paraId="1B12A0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11760 * 2,        77 * 2,     -1978 * 2,</w:t>
      </w:r>
    </w:p>
    <w:p w14:paraId="34B21C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10461 * 2,       599 * 2,     -2519 * 2,</w:t>
      </w:r>
    </w:p>
    <w:p w14:paraId="30068D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12320 * 2,      -312 * 2,     -2603 * 2,</w:t>
      </w:r>
    </w:p>
    <w:p w14:paraId="0666C3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12908 * 2,      1043 * 2,     -1899 * 2,</w:t>
      </w:r>
    </w:p>
    <w:p w14:paraId="2F5C20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12826 * 2,       931 * 2,     -3215 * 2,</w:t>
      </w:r>
    </w:p>
    <w:p w14:paraId="7C6309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12987 * 2,      1269 * 2,     -1053 * 2,</w:t>
      </w:r>
    </w:p>
    <w:p w14:paraId="7E77FE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13424 * 2,       538 * 2,     -2342 * 2,</w:t>
      </w:r>
    </w:p>
    <w:p w14:paraId="5C77EC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13102 * 2,       -57 * 2,     -4076 * 2,</w:t>
      </w:r>
    </w:p>
    <w:p w14:paraId="7FC9E9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12263 * 2,      2454 * 2,     -3882 * 2,</w:t>
      </w:r>
    </w:p>
    <w:p w14:paraId="000977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13816 * 2,       796 * 2,     -3719 * 2,</w:t>
      </w:r>
    </w:p>
    <w:p w14:paraId="06490B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13973 * 2,      1713 * 2,     -2871 * 2,</w:t>
      </w:r>
    </w:p>
    <w:p w14:paraId="3B572E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13869 * 2,      1446 * 2,     -1618 * 2,</w:t>
      </w:r>
    </w:p>
    <w:p w14:paraId="1A979A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13292 * 2,      2675 * 2,     -1898 * 2,</w:t>
      </w:r>
    </w:p>
    <w:p w14:paraId="450D26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13868 * 2,      2841 * 2,     -1281 * 2,</w:t>
      </w:r>
    </w:p>
    <w:p w14:paraId="247915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14411 * 2,      2364 * 2,     -3252 * 2,</w:t>
      </w:r>
    </w:p>
    <w:p w14:paraId="543D1D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13521 * 2,      3517 * 2,     -3271 * 2,</w:t>
      </w:r>
    </w:p>
    <w:p w14:paraId="47A304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14425 * 2,      2348 * 2,     -1729 * 2,</w:t>
      </w:r>
    </w:p>
    <w:p w14:paraId="53DDA8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14732 * 2,      2891 * 2,     -2389 * 2,</w:t>
      </w:r>
    </w:p>
    <w:p w14:paraId="799626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14526 * 2,      3821 * 2,     -1287 * 2,</w:t>
      </w:r>
    </w:p>
    <w:p w14:paraId="1047E5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14039 * 2,      4544 * 2,     -2746 * 2,</w:t>
      </w:r>
    </w:p>
    <w:p w14:paraId="3137CE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13926 * 2,      5111 * 2,     -1292 * 2,</w:t>
      </w:r>
    </w:p>
    <w:p w14:paraId="44EF30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13529 * 2,      3616 * 2,      -239 * 2,</w:t>
      </w:r>
    </w:p>
    <w:p w14:paraId="27278F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14613 * 2,      5736 * 2,     -2230 * 2,</w:t>
      </w:r>
    </w:p>
    <w:p w14:paraId="33C1DD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14968 * 2,      5253 * 2,     -1021 * 2,</w:t>
      </w:r>
    </w:p>
    <w:p w14:paraId="2F5515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14559 * 2,      3776 * 2,       465 * 2,</w:t>
      </w:r>
    </w:p>
    <w:p w14:paraId="6E218A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14617 * 2,      4378 * 2,     -4224 * 2,</w:t>
      </w:r>
    </w:p>
    <w:p w14:paraId="17DB36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13368 * 2,      6485 * 2,     -1784 * 2,</w:t>
      </w:r>
    </w:p>
    <w:p w14:paraId="4FB5AB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12599 * 2,      4340 * 2,     -1435 * 2,</w:t>
      </w:r>
    </w:p>
    <w:p w14:paraId="077F37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12694 * 2,      3951 * 2,     -2784 * 2,</w:t>
      </w:r>
    </w:p>
    <w:p w14:paraId="3693BD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13073 * 2,      3789 * 2,       588 * 2,</w:t>
      </w:r>
    </w:p>
    <w:p w14:paraId="5CD020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12852 * 2,      2836 * 2,      -620 * 2,</w:t>
      </w:r>
    </w:p>
    <w:p w14:paraId="3768CB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13700 * 2,      1906 * 2,       -33 * 2,</w:t>
      </w:r>
    </w:p>
    <w:p w14:paraId="4A5FB1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13417 * 2,      2505 * 2,       809 * 2,</w:t>
      </w:r>
    </w:p>
    <w:p w14:paraId="542176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12998 * 2,      3554 * 2,      1467 * 2,</w:t>
      </w:r>
    </w:p>
    <w:p w14:paraId="22BB52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14015 * 2,      3141 * 2,      1469 * 2,</w:t>
      </w:r>
    </w:p>
    <w:p w14:paraId="075DA5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12867 * 2,      3536 * 2,      2271 * 2,</w:t>
      </w:r>
    </w:p>
    <w:p w14:paraId="2EB290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13756 * 2,       929 * 2,      -384 * 2,</w:t>
      </w:r>
    </w:p>
    <w:p w14:paraId="1365C7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10188 * 2,      1745 * 2,       592 * 2,</w:t>
      </w:r>
    </w:p>
    <w:p w14:paraId="42987E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11419 * 2,      5535 * 2,     -1711 * 2,</w:t>
      </w:r>
    </w:p>
    <w:p w14:paraId="6F49D3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9637 * 2,      3260 * 2,       332 * 2,</w:t>
      </w:r>
    </w:p>
    <w:p w14:paraId="7E424A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10133 * 2,      4611 * 2,     -1013 * 2,</w:t>
      </w:r>
    </w:p>
    <w:p w14:paraId="503AB5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9707 * 2,      2996 * 2,      -871 * 2,</w:t>
      </w:r>
    </w:p>
    <w:p w14:paraId="775AF5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10284 * 2,      3161 * 2,     -2270 * 2,</w:t>
      </w:r>
    </w:p>
    <w:p w14:paraId="778C8B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9710 * 2,      1748 * 2,      -461 * 2,</w:t>
      </w:r>
    </w:p>
    <w:p w14:paraId="65C532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9184 * 2,      2352 * 2,       138 * 2,</w:t>
      </w:r>
    </w:p>
    <w:p w14:paraId="593774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9166 * 2,      3710 * 2,     -1743 * 2,</w:t>
      </w:r>
    </w:p>
    <w:p w14:paraId="3F8943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9163 * 2,      4407 * 2,      -475 * 2,</w:t>
      </w:r>
    </w:p>
    <w:p w14:paraId="0FF718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8561 * 2,      3500 * 2,      -614 * 2,</w:t>
      </w:r>
    </w:p>
    <w:p w14:paraId="157B49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8676 * 2,      2539 * 2,     -1572 * 2,</w:t>
      </w:r>
    </w:p>
    <w:p w14:paraId="35BA79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8520 * 2,      2158 * 2,      -676 * 2,</w:t>
      </w:r>
    </w:p>
    <w:p w14:paraId="4DDED7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7797 * 2,      3393 * 2,     -1237 * 2,</w:t>
      </w:r>
    </w:p>
    <w:p w14:paraId="78F6A9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7991 * 2,      1776 * 2,     -1668 * 2,</w:t>
      </w:r>
    </w:p>
    <w:p w14:paraId="29D239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8159 * 2,      3239 * 2,     -2484 * 2,</w:t>
      </w:r>
    </w:p>
    <w:p w14:paraId="00F573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8140 * 2,      4597 * 2,      -982 * 2,</w:t>
      </w:r>
    </w:p>
    <w:p w14:paraId="636AC9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6990 * 2,      2510 * 2,     -1870 * 2,</w:t>
      </w:r>
    </w:p>
    <w:p w14:paraId="12B70E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7026 * 2,      4004 * 2,     -1953 * 2,</w:t>
      </w:r>
    </w:p>
    <w:p w14:paraId="13C11F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7136 * 2,      1609 * 2,     -1203 * 2,</w:t>
      </w:r>
    </w:p>
    <w:p w14:paraId="72EA0E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7217 * 2,      1904 * 2,     -2725 * 2,</w:t>
      </w:r>
    </w:p>
    <w:p w14:paraId="184713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6773 * 2,      3042 * 2,     -2878 * 2,</w:t>
      </w:r>
    </w:p>
    <w:p w14:paraId="79D39D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5944 * 2,      2926 * 2,     -1591 * 2,</w:t>
      </w:r>
    </w:p>
    <w:p w14:paraId="463E9E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6396 * 2,      3845 * 2,      -761 * 2,</w:t>
      </w:r>
    </w:p>
    <w:p w14:paraId="6B5552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5666 * 2,      3021 * 2,     -3053 * 2,</w:t>
      </w:r>
    </w:p>
    <w:p w14:paraId="43460D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5164 * 2,      3788 * 2,     -1911 * 2,</w:t>
      </w:r>
    </w:p>
    <w:p w14:paraId="718D80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5680 * 2,      4283 * 2,     -1046 * 2,</w:t>
      </w:r>
    </w:p>
    <w:p w14:paraId="5C74F8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6350 * 2,      4968 * 2,     -1518 * 2,</w:t>
      </w:r>
    </w:p>
    <w:p w14:paraId="0E7DEC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5489 * 2,      3743 * 2,       -28 * 2,</w:t>
      </w:r>
    </w:p>
    <w:p w14:paraId="0FE1B7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6183 * 2,      4396 * 2,       173 * 2,</w:t>
      </w:r>
    </w:p>
    <w:p w14:paraId="6141E7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7036 * 2,      4742 * 2,      -310 * 2,</w:t>
      </w:r>
    </w:p>
    <w:p w14:paraId="3849D5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5005 * 2,      3366 * 2,       513 * 2,</w:t>
      </w:r>
    </w:p>
    <w:p w14:paraId="037D8E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5862 * 2,      3686 * 2,      1244 * 2,</w:t>
      </w:r>
    </w:p>
    <w:p w14:paraId="02C38B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5779 * 2,      4527 * 2,      1341 * 2,</w:t>
      </w:r>
    </w:p>
    <w:p w14:paraId="22DD71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5432 * 2,      3100 * 2,      1205 * 2,</w:t>
      </w:r>
    </w:p>
    <w:p w14:paraId="2448BB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7416 * 2,      5187 * 2,       465 * 2,</w:t>
      </w:r>
    </w:p>
    <w:p w14:paraId="154572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7287 * 2,      5658 * 2,      -643 * 2,</w:t>
      </w:r>
    </w:p>
    <w:p w14:paraId="24486A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8414 * 2,      5026 * 2,       586 * 2,</w:t>
      </w:r>
    </w:p>
    <w:p w14:paraId="09231F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7991 * 2,      5959 * 2,       759 * 2,</w:t>
      </w:r>
    </w:p>
    <w:p w14:paraId="2379AA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8790 * 2,      2939 * 2,      1176 * 2,</w:t>
      </w:r>
    </w:p>
    <w:p w14:paraId="0D99A3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9149 * 2,      5825 * 2,       175 * 2,</w:t>
      </w:r>
    </w:p>
    <w:p w14:paraId="5A1324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8623 * 2,      6672 * 2,      1016 * 2,</w:t>
      </w:r>
    </w:p>
    <w:p w14:paraId="2B6F90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8299 * 2,      6034 * 2,     -1339 * 2,</w:t>
      </w:r>
    </w:p>
    <w:p w14:paraId="71FE71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9158 * 2,      6865 * 2,      -646 * 2,</w:t>
      </w:r>
    </w:p>
    <w:p w14:paraId="4959B0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9716 * 2,      6566 * 2,       979 * 2,</w:t>
      </w:r>
    </w:p>
    <w:p w14:paraId="10CEA9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9119 * 2,      7508 * 2,      1103 * 2,</w:t>
      </w:r>
    </w:p>
    <w:p w14:paraId="6348D6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9216 * 2,      6732 * 2,      2187 * 2,</w:t>
      </w:r>
    </w:p>
    <w:p w14:paraId="7C5A18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9767 * 2,      7791 * 2,       192 * 2,</w:t>
      </w:r>
    </w:p>
    <w:p w14:paraId="276EFB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10117 * 2,      7427 * 2,      1579 * 2,</w:t>
      </w:r>
    </w:p>
    <w:p w14:paraId="67AAAE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9646 * 2,      8099 * 2,      2184 * 2,</w:t>
      </w:r>
    </w:p>
    <w:p w14:paraId="19E711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10789 * 2,      7148 * 2,      -115 * 2,</w:t>
      </w:r>
    </w:p>
    <w:p w14:paraId="50A7F7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10538 * 2,      8395 * 2,       577 * 2,</w:t>
      </w:r>
    </w:p>
    <w:p w14:paraId="56DD6E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10523 * 2,      7909 * 2,      2683 * 2,</w:t>
      </w:r>
    </w:p>
    <w:p w14:paraId="07F140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11293 * 2,      7494 * 2,      1440 * 2,</w:t>
      </w:r>
    </w:p>
    <w:p w14:paraId="4D3DF9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11121 * 2,      8682 * 2,      1598 * 2,</w:t>
      </w:r>
    </w:p>
    <w:p w14:paraId="5D8A87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10387 * 2,      8722 * 2,      2843 * 2,</w:t>
      </w:r>
    </w:p>
    <w:p w14:paraId="266FD7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11092 * 2,      7990 * 2,      3176 * 2,</w:t>
      </w:r>
    </w:p>
    <w:p w14:paraId="2B9DFA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11790 * 2,      8511 * 2,      2266 * 2,</w:t>
      </w:r>
    </w:p>
    <w:p w14:paraId="6696C9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10995 * 2,      9415 * 2,      2452 * 2,</w:t>
      </w:r>
    </w:p>
    <w:p w14:paraId="41B4D3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11666 * 2,      8212 * 2,      3760 * 2,</w:t>
      </w:r>
    </w:p>
    <w:p w14:paraId="511F07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11999 * 2,      9089 * 2,      3774 * 2,</w:t>
      </w:r>
    </w:p>
    <w:p w14:paraId="2E609E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12268 * 2,      9210 * 2,      2028 * 2,</w:t>
      </w:r>
    </w:p>
    <w:p w14:paraId="4BA213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11821 * 2,      9800 * 2,      3288 * 2,</w:t>
      </w:r>
    </w:p>
    <w:p w14:paraId="23CD0A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11424 * 2,      9183 * 2,      4356 * 2,</w:t>
      </w:r>
    </w:p>
    <w:p w14:paraId="0C219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12664 * 2,      9221 * 2,      3093 * 2,</w:t>
      </w:r>
    </w:p>
    <w:p w14:paraId="002290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12343 * 2,      9929 * 2,      3844 * 2,</w:t>
      </w:r>
    </w:p>
    <w:p w14:paraId="49110D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11318 * 2,     10061 * 2,      4382 * 2,</w:t>
      </w:r>
    </w:p>
    <w:p w14:paraId="2E4B46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12362 * 2,      9114 * 2,      4908 * 2,</w:t>
      </w:r>
    </w:p>
    <w:p w14:paraId="18D764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12753 * 2,     10503 * 2,      3698 * 2,</w:t>
      </w:r>
    </w:p>
    <w:p w14:paraId="1A3D59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12985 * 2,      9731 * 2,      4733 * 2,</w:t>
      </w:r>
    </w:p>
    <w:p w14:paraId="3E8EF1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11892 * 2,      9626 * 2,      5588 * 2,</w:t>
      </w:r>
    </w:p>
    <w:p w14:paraId="0CDE9B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12458 * 2,     10370 * 2,      5601 * 2,</w:t>
      </w:r>
    </w:p>
    <w:p w14:paraId="5303B5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11854 * 2,     10622 * 2,      5262 * 2,</w:t>
      </w:r>
    </w:p>
    <w:p w14:paraId="504706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12878 * 2,      8886 * 2,      5806 * 2,</w:t>
      </w:r>
    </w:p>
    <w:p w14:paraId="4FE093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12559 * 2,      9585 * 2,      6659 * 2,</w:t>
      </w:r>
    </w:p>
    <w:p w14:paraId="758F14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13068 * 2,     10386 * 2,      6203 * 2,</w:t>
      </w:r>
    </w:p>
    <w:p w14:paraId="0D0B3C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12633 * 2,     11087 * 2,      6026 * 2,</w:t>
      </w:r>
    </w:p>
    <w:p w14:paraId="031E87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12186 * 2,     10894 * 2,      6938 * 2,</w:t>
      </w:r>
    </w:p>
    <w:p w14:paraId="4541F0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11920 * 2,      9993 * 2,      7144 * 2,</w:t>
      </w:r>
    </w:p>
    <w:p w14:paraId="0DA6E5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13104 * 2,     11211 * 2,      6967 * 2,</w:t>
      </w:r>
    </w:p>
    <w:p w14:paraId="56B209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13164 * 2,     10142 * 2,      7665 * 2,</w:t>
      </w:r>
    </w:p>
    <w:p w14:paraId="073552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12367 * 2,      9323 * 2,      7804 * 2,</w:t>
      </w:r>
    </w:p>
    <w:p w14:paraId="239D5A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12585 * 2,     10879 * 2,      8219 * 2,</w:t>
      </w:r>
    </w:p>
    <w:p w14:paraId="66A924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12317 * 2,     10251 * 2,      8449 * 2,</w:t>
      </w:r>
    </w:p>
    <w:p w14:paraId="01D9E9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12720 * 2,     11567 * 2,      8102 * 2,</w:t>
      </w:r>
    </w:p>
    <w:p w14:paraId="1FD47D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13234 * 2,      9369 * 2,      8463 * 2,</w:t>
      </w:r>
    </w:p>
    <w:p w14:paraId="35D423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11548 * 2,      9421 * 2,      8254 * 2,</w:t>
      </w:r>
    </w:p>
    <w:p w14:paraId="266CC1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13249 * 2,      8973 * 2,      7039 * 2,</w:t>
      </w:r>
    </w:p>
    <w:p w14:paraId="354B77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12176 * 2,      8597 * 2,      6758 * 2,</w:t>
      </w:r>
    </w:p>
    <w:p w14:paraId="2B41B0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11461 * 2,      9342 * 2,      6748 * 2,</w:t>
      </w:r>
    </w:p>
    <w:p w14:paraId="121546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10742 * 2,      8788 * 2,      7518 * 2,</w:t>
      </w:r>
    </w:p>
    <w:p w14:paraId="552F1B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10806 * 2,      9124 * 2,      6235 * 2,</w:t>
      </w:r>
    </w:p>
    <w:p w14:paraId="0B4E39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10997 * 2,      8275 * 2,      6159 * 2,</w:t>
      </w:r>
    </w:p>
    <w:p w14:paraId="52F509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11560 * 2,      8613 * 2,      5437 * 2,</w:t>
      </w:r>
    </w:p>
    <w:p w14:paraId="1D7C76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12283 * 2,      8066 * 2,      5739 * 2,</w:t>
      </w:r>
    </w:p>
    <w:p w14:paraId="4AED78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11068 * 2,      7556 * 2,      5368 * 2,</w:t>
      </w:r>
    </w:p>
    <w:p w14:paraId="133BDB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10110 * 2,      8304 * 2,      6289 * 2,</w:t>
      </w:r>
    </w:p>
    <w:p w14:paraId="7A58A0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10311 * 2,      7972 * 2,      5163 * 2,</w:t>
      </w:r>
    </w:p>
    <w:p w14:paraId="3513B5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10441 * 2,      7206 * 2,      5823 * 2,</w:t>
      </w:r>
    </w:p>
    <w:p w14:paraId="501C96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10880 * 2,      8468 * 2,      4478 * 2,</w:t>
      </w:r>
    </w:p>
    <w:p w14:paraId="73BC7B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11908 * 2,      7316 * 2,      5254 * 2,</w:t>
      </w:r>
    </w:p>
    <w:p w14:paraId="20C87F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10635 * 2,      9226 * 2,      4414 * 2,</w:t>
      </w:r>
    </w:p>
    <w:p w14:paraId="46CA88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9984 * 2,      8256 * 2,      4205 * 2,</w:t>
      </w:r>
    </w:p>
    <w:p w14:paraId="62DE7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9275 * 2,      7592 * 2,      5010 * 2,</w:t>
      </w:r>
    </w:p>
    <w:p w14:paraId="0B3504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12135 * 2,      8005 * 2,      4117 * 2,</w:t>
      </w:r>
    </w:p>
    <w:p w14:paraId="0C05AB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12553 * 2,      7346 * 2,      4798 * 2,</w:t>
      </w:r>
    </w:p>
    <w:p w14:paraId="508E39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12699 * 2,      8151 * 2,      2816 * 2,</w:t>
      </w:r>
    </w:p>
    <w:p w14:paraId="7B44D4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13136 * 2,      8345 * 2,      4614 * 2,</w:t>
      </w:r>
    </w:p>
    <w:p w14:paraId="1A91D5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12192 * 2,      7482 * 2,      1678 * 2,</w:t>
      </w:r>
    </w:p>
    <w:p w14:paraId="67AD2B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13413 * 2,      7358 * 2,      3703 * 2,</w:t>
      </w:r>
    </w:p>
    <w:p w14:paraId="796A67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13403 * 2,      6763 * 2,      5157 * 2,</w:t>
      </w:r>
    </w:p>
    <w:p w14:paraId="020E94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13300 * 2,      7614 * 2,      5971 * 2,</w:t>
      </w:r>
    </w:p>
    <w:p w14:paraId="046756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13940 * 2,      8404 * 2,      3784 * 2,</w:t>
      </w:r>
    </w:p>
    <w:p w14:paraId="0B6F1B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13777 * 2,      8074 * 2,      5441 * 2,</w:t>
      </w:r>
    </w:p>
    <w:p w14:paraId="4073D0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13465 * 2,      9081 * 2,      2751 * 2,</w:t>
      </w:r>
    </w:p>
    <w:p w14:paraId="362041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13567 * 2,      9647 * 2,      4283 * 2,</w:t>
      </w:r>
    </w:p>
    <w:p w14:paraId="0E8BD2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14428 * 2,      7463 * 2,      4258 * 2,</w:t>
      </w:r>
    </w:p>
    <w:p w14:paraId="2519D4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14332 * 2,      9351 * 2,      4182 * 2,</w:t>
      </w:r>
    </w:p>
    <w:p w14:paraId="6AF071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14393 * 2,      8218 * 2,      2867 * 2,</w:t>
      </w:r>
    </w:p>
    <w:p w14:paraId="25390B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14276 * 2,      9080 * 2,      6060 * 2,</w:t>
      </w:r>
    </w:p>
    <w:p w14:paraId="187AC8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14076 * 2,      9711 * 2,      2470 * 2,</w:t>
      </w:r>
    </w:p>
    <w:p w14:paraId="3966D2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13630 * 2,      9696 * 2,      5808 * 2,</w:t>
      </w:r>
    </w:p>
    <w:p w14:paraId="38B617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14679 * 2,      9709 * 2,      2242 * 2,</w:t>
      </w:r>
    </w:p>
    <w:p w14:paraId="3C9E2D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14160 * 2,     10997 * 2,      4409 * 2,</w:t>
      </w:r>
    </w:p>
    <w:p w14:paraId="1B569F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13309 * 2,     10327 * 2,      2581 * 2,</w:t>
      </w:r>
    </w:p>
    <w:p w14:paraId="653C1B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13224 * 2,     10865 * 2,      4126 * 2,</w:t>
      </w:r>
    </w:p>
    <w:p w14:paraId="4DE9ED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14552 * 2,     11321 * 2,      4526 * 2,</w:t>
      </w:r>
    </w:p>
    <w:p w14:paraId="225C39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13808 * 2,     11509 * 2,      4970 * 2,</w:t>
      </w:r>
    </w:p>
    <w:p w14:paraId="4708C3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13475 * 2,     10927 * 2,      5633 * 2,</w:t>
      </w:r>
    </w:p>
    <w:p w14:paraId="3652A2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13018 * 2,     11618 * 2,      4262 * 2,</w:t>
      </w:r>
    </w:p>
    <w:p w14:paraId="1B3CD5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13931 * 2,     12153 * 2,      3241 * 2,</w:t>
      </w:r>
    </w:p>
    <w:p w14:paraId="07D215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13376 * 2,     12029 * 2,      5980 * 2,</w:t>
      </w:r>
    </w:p>
    <w:p w14:paraId="218C92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12334 * 2,     10978 * 2,      3108 * 2,</w:t>
      </w:r>
    </w:p>
    <w:p w14:paraId="28D915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13728 * 2,     10999 * 2,      1834 * 2,</w:t>
      </w:r>
    </w:p>
    <w:p w14:paraId="2B1867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14883 * 2,     11658 * 2,      3750 * 2,</w:t>
      </w:r>
    </w:p>
    <w:p w14:paraId="624165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13940 * 2,     10644 * 2,      6944 * 2,</w:t>
      </w:r>
    </w:p>
    <w:p w14:paraId="01EEF4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14216 * 2,     12662 * 2,      6727 * 2,</w:t>
      </w:r>
    </w:p>
    <w:p w14:paraId="472AC6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13652 * 2,     12582 * 2,      7202 * 2,</w:t>
      </w:r>
    </w:p>
    <w:p w14:paraId="4F00E3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13647 * 2,     11561 * 2,      8042 * 2,</w:t>
      </w:r>
    </w:p>
    <w:p w14:paraId="701CA1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13073 * 2,     12210 * 2,      7825 * 2,</w:t>
      </w:r>
    </w:p>
    <w:p w14:paraId="156392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13021 * 2,     11362 * 2,      9396 * 2,</w:t>
      </w:r>
    </w:p>
    <w:p w14:paraId="27FA3E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13850 * 2,     12600 * 2,      9870 * 2,</w:t>
      </w:r>
    </w:p>
    <w:p w14:paraId="463525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13321 * 2,     12442 * 2,     10862 * 2,</w:t>
      </w:r>
    </w:p>
    <w:p w14:paraId="7FF35A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12641 * 2,     10336 * 2,      1486 * 2,</w:t>
      </w:r>
    </w:p>
    <w:p w14:paraId="35F32F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12993 * 2,     11301 * 2,      1024 * 2,</w:t>
      </w:r>
    </w:p>
    <w:p w14:paraId="4D7E9E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12026 * 2,     10336 * 2,      1353 * 2,</w:t>
      </w:r>
    </w:p>
    <w:p w14:paraId="0D9A11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14249 * 2,     10493 * 2,      1174 * 2,</w:t>
      </w:r>
    </w:p>
    <w:p w14:paraId="6A97FC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12910 * 2,      8766 * 2,      1401 * 2,</w:t>
      </w:r>
    </w:p>
    <w:p w14:paraId="63CA98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13576 * 2,      9065 * 2,       929 * 2,</w:t>
      </w:r>
    </w:p>
    <w:p w14:paraId="6E5B41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13237 * 2,     10168 * 2,        45 * 2,</w:t>
      </w:r>
    </w:p>
    <w:p w14:paraId="3DDA88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12659 * 2,      9572 * 2,      -237 * 2,</w:t>
      </w:r>
    </w:p>
    <w:p w14:paraId="03BB2F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12200 * 2,      8811 * 2,       539 * 2,</w:t>
      </w:r>
    </w:p>
    <w:p w14:paraId="3F102C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11676 * 2,      9627 * 2,       701 * 2,</w:t>
      </w:r>
    </w:p>
    <w:p w14:paraId="6A936E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13175 * 2,      7994 * 2,      -647 * 2,</w:t>
      </w:r>
    </w:p>
    <w:p w14:paraId="350A5B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14274 * 2,      8614 * 2,      1030 * 2,</w:t>
      </w:r>
    </w:p>
    <w:p w14:paraId="695DCB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11770 * 2,      7827 * 2,       402 * 2,</w:t>
      </w:r>
    </w:p>
    <w:p w14:paraId="4E614D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12397 * 2,      7494 * 2,      -904 * 2,</w:t>
      </w:r>
    </w:p>
    <w:p w14:paraId="05EAA8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11242 * 2,      8488 * 2,      -714 * 2,</w:t>
      </w:r>
    </w:p>
    <w:p w14:paraId="16472A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11883 * 2,      8572 * 2,     -2307 * 2,</w:t>
      </w:r>
    </w:p>
    <w:p w14:paraId="43382C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12942 * 2,      8137 * 2,     -2821 * 2,</w:t>
      </w:r>
    </w:p>
    <w:p w14:paraId="5D1E7C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14047 * 2,      7675 * 2,     -1923 * 2,</w:t>
      </w:r>
    </w:p>
    <w:p w14:paraId="7597F6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12011 * 2,      6420 * 2,     -3262 * 2,</w:t>
      </w:r>
    </w:p>
    <w:p w14:paraId="61C741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10184 * 2,      7669 * 2,     -1818 * 2,</w:t>
      </w:r>
    </w:p>
    <w:p w14:paraId="3419E1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10155 * 2,      6096 * 2,     -1676 * 2,</w:t>
      </w:r>
    </w:p>
    <w:p w14:paraId="5FDBC9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13048 * 2,      5362 * 2,     -4666 * 2,</w:t>
      </w:r>
    </w:p>
    <w:p w14:paraId="0DBBDD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13653 * 2,      6231 * 2,     -5460 * 2,</w:t>
      </w:r>
    </w:p>
    <w:p w14:paraId="7B2B38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11925 * 2,      4015 * 2,     -5430 * 2,</w:t>
      </w:r>
    </w:p>
    <w:p w14:paraId="441CC7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10735 * 2,      3346 * 2,     -3524 * 2,</w:t>
      </w:r>
    </w:p>
    <w:p w14:paraId="1F111E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9349 * 2,      4598 * 2,     -3399 * 2,</w:t>
      </w:r>
    </w:p>
    <w:p w14:paraId="6EDA4C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11031 * 2,      2014 * 2,     -5157 * 2,</w:t>
      </w:r>
    </w:p>
    <w:p w14:paraId="47C6A4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9330 * 2,      2646 * 2,     -5465 * 2,</w:t>
      </w:r>
    </w:p>
    <w:p w14:paraId="2A8F5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9374 * 2,      1306 * 2,     -3874 * 2,</w:t>
      </w:r>
    </w:p>
    <w:p w14:paraId="583DCD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11556 * 2,       299 * 2,     -4747 * 2,</w:t>
      </w:r>
    </w:p>
    <w:p w14:paraId="561433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9264 * 2,      1787 * 2,     -2708 * 2,</w:t>
      </w:r>
    </w:p>
    <w:p w14:paraId="6006F3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10938 * 2,       -42 * 2,     -3854 * 2,</w:t>
      </w:r>
    </w:p>
    <w:p w14:paraId="05B6B5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9077 * 2,       249 * 2,     -2965 * 2,</w:t>
      </w:r>
    </w:p>
    <w:p w14:paraId="4D5192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9951 * 2,      -643 * 2,     -4696 * 2,</w:t>
      </w:r>
    </w:p>
    <w:p w14:paraId="4D62D5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8695 * 2,       -70 * 2,     -3650 * 2,</w:t>
      </w:r>
    </w:p>
    <w:p w14:paraId="63ACCA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8193 * 2,       664 * 2,     -4738 * 2,</w:t>
      </w:r>
    </w:p>
    <w:p w14:paraId="76DBE3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8925 * 2,      -879 * 2,     -2873 * 2,</w:t>
      </w:r>
    </w:p>
    <w:p w14:paraId="6CC0A6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8632 * 2,       644 * 2,     -2251 * 2,</w:t>
      </w:r>
    </w:p>
    <w:p w14:paraId="35C7AA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10049 * 2,      -345 * 2,     -1940 * 2,</w:t>
      </w:r>
    </w:p>
    <w:p w14:paraId="47DAF3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8812 * 2,     -1699 * 2,     -4282 * 2,</w:t>
      </w:r>
    </w:p>
    <w:p w14:paraId="35BE38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7585 * 2,     -1492 * 2,     -3374 * 2,</w:t>
      </w:r>
    </w:p>
    <w:p w14:paraId="5D91E1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7321 * 2,      -662 * 2,     -4259 * 2,</w:t>
      </w:r>
    </w:p>
    <w:p w14:paraId="408A87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8513 * 2,      -862 * 2,     -5444 * 2,</w:t>
      </w:r>
    </w:p>
    <w:p w14:paraId="1D6DDC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6425 * 2,       426 * 2,     -4076 * 2,</w:t>
      </w:r>
    </w:p>
    <w:p w14:paraId="1AB384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7536 * 2,      1957 * 2,     -3948 * 2,</w:t>
      </w:r>
    </w:p>
    <w:p w14:paraId="73F432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6558 * 2,      1461 * 2,     -4873 * 2,</w:t>
      </w:r>
    </w:p>
    <w:p w14:paraId="7A42A8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5999 * 2,      -265 * 2,     -5358 * 2,</w:t>
      </w:r>
    </w:p>
    <w:p w14:paraId="6A4719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5657 * 2,       348 * 2,     -4658 * 2,</w:t>
      </w:r>
    </w:p>
    <w:p w14:paraId="44A39B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5488 * 2,      1123 * 2,     -3537 * 2,</w:t>
      </w:r>
    </w:p>
    <w:p w14:paraId="539E1E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5150 * 2,        51 * 2,     -3476 * 2,</w:t>
      </w:r>
    </w:p>
    <w:p w14:paraId="741587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5222 * 2,      -943 * 2,     -4507 * 2,</w:t>
      </w:r>
    </w:p>
    <w:p w14:paraId="78FCEB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4581 * 2,       362 * 2,     -4293 * 2,</w:t>
      </w:r>
    </w:p>
    <w:p w14:paraId="19D82D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4868 * 2,      1676 * 2,     -5157 * 2,</w:t>
      </w:r>
    </w:p>
    <w:p w14:paraId="155DA6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4431 * 2,      1543 * 2,     -4063 * 2,</w:t>
      </w:r>
    </w:p>
    <w:p w14:paraId="44C00C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3850 * 2,       845 * 2,     -4686 * 2,</w:t>
      </w:r>
    </w:p>
    <w:p w14:paraId="16A641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4059 * 2,      -107 * 2,     -3395 * 2,</w:t>
      </w:r>
    </w:p>
    <w:p w14:paraId="033306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4527 * 2,      1273 * 2,     -2949 * 2,</w:t>
      </w:r>
    </w:p>
    <w:p w14:paraId="5781F0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3735 * 2,       744 * 2,     -3093 * 2,</w:t>
      </w:r>
    </w:p>
    <w:p w14:paraId="2EE4EE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3082 * 2,      1200 * 2,     -4127 * 2,</w:t>
      </w:r>
    </w:p>
    <w:p w14:paraId="1FAE4C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3405 * 2,      1879 * 2,     -3231 * 2,</w:t>
      </w:r>
    </w:p>
    <w:p w14:paraId="7CC6B9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4594 * 2,      2463 * 2,     -3711 * 2,</w:t>
      </w:r>
    </w:p>
    <w:p w14:paraId="6EB55B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2999 * 2,       103 * 2,     -3506 * 2,</w:t>
      </w:r>
    </w:p>
    <w:p w14:paraId="3E8201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2380 * 2,       690 * 2,     -3330 * 2,</w:t>
      </w:r>
    </w:p>
    <w:p w14:paraId="1C8DCF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3339 * 2,       658 * 2,     -2070 * 2,</w:t>
      </w:r>
    </w:p>
    <w:p w14:paraId="0750E5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2691 * 2,      1302 * 2,     -1971 * 2,</w:t>
      </w:r>
    </w:p>
    <w:p w14:paraId="45826E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3346 * 2,       -52 * 2,     -1960 * 2,</w:t>
      </w:r>
    </w:p>
    <w:p w14:paraId="37D5B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2814 * 2,      -501 * 2,     -3150 * 2,</w:t>
      </w:r>
    </w:p>
    <w:p w14:paraId="1D6776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2052 * 2,        79 * 2,     -2475 * 2,</w:t>
      </w:r>
    </w:p>
    <w:p w14:paraId="2528F6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2320 * 2,      -560 * 2,     -2143 * 2,</w:t>
      </w:r>
    </w:p>
    <w:p w14:paraId="2F9544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2676 * 2,       627 * 2,     -1273 * 2,</w:t>
      </w:r>
    </w:p>
    <w:p w14:paraId="0C6646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2770 * 2,     -1345 * 2,     -2640 * 2,</w:t>
      </w:r>
    </w:p>
    <w:p w14:paraId="4AAC4F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4487 * 2,       171 * 2,     -2513 * 2,</w:t>
      </w:r>
    </w:p>
    <w:p w14:paraId="4F60C3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4378 * 2,      -681 * 2,     -2521 * 2,</w:t>
      </w:r>
    </w:p>
    <w:p w14:paraId="4E2FED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3230 * 2,     -1229 * 2,     -3412 * 2,</w:t>
      </w:r>
    </w:p>
    <w:p w14:paraId="1FC98D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2693 * 2,     -2022 * 2,     -3359 * 2,</w:t>
      </w:r>
    </w:p>
    <w:p w14:paraId="124DEB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4176 * 2,      -888 * 2,     -3993 * 2,</w:t>
      </w:r>
    </w:p>
    <w:p w14:paraId="525E3C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3523 * 2,     -2141 * 2,     -3983 * 2,</w:t>
      </w:r>
    </w:p>
    <w:p w14:paraId="045605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3004 * 2,      -293 * 2,     -4569 * 2,</w:t>
      </w:r>
    </w:p>
    <w:p w14:paraId="731B39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3375 * 2,     -1360 * 2,     -4767 * 2,</w:t>
      </w:r>
    </w:p>
    <w:p w14:paraId="766C98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4100 * 2,     -1735 * 2,     -5277 * 2,</w:t>
      </w:r>
    </w:p>
    <w:p w14:paraId="3F21B4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4204 * 2,      -302 * 2,     -5248 * 2,</w:t>
      </w:r>
    </w:p>
    <w:p w14:paraId="0B07C7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2085 * 2,      -979 * 2,     -4878 * 2,</w:t>
      </w:r>
    </w:p>
    <w:p w14:paraId="4472DE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2646 * 2,     -1469 * 2,     -5896 * 2,</w:t>
      </w:r>
    </w:p>
    <w:p w14:paraId="05C42E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3291 * 2,      -357 * 2,     -5984 * 2,</w:t>
      </w:r>
    </w:p>
    <w:p w14:paraId="524A6F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2098 * 2,       152 * 2,     -5496 * 2,</w:t>
      </w:r>
    </w:p>
    <w:p w14:paraId="0CAB37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3851 * 2,     -1336 * 2,     -6741 * 2,</w:t>
      </w:r>
    </w:p>
    <w:p w14:paraId="1F8312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2411 * 2,     -1002 * 2,     -6998 * 2,</w:t>
      </w:r>
    </w:p>
    <w:p w14:paraId="02781C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4221 * 2,     -2346 * 2,     -6013 * 2,</w:t>
      </w:r>
    </w:p>
    <w:p w14:paraId="54E38D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1591 * 2,     -1869 * 2,     -6561 * 2,</w:t>
      </w:r>
    </w:p>
    <w:p w14:paraId="38AA9A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1203 * 2,      -796 * 2,     -6075 * 2,</w:t>
      </w:r>
    </w:p>
    <w:p w14:paraId="04089E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1744 * 2,     -2522 * 2,     -5654 * 2,</w:t>
      </w:r>
    </w:p>
    <w:p w14:paraId="59B640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2310 * 2,     -3164 * 2,     -6344 * 2,</w:t>
      </w:r>
    </w:p>
    <w:p w14:paraId="3FD5C6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1385 * 2,     -1923 * 2,     -4877 * 2,</w:t>
      </w:r>
    </w:p>
    <w:p w14:paraId="072DA9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1045 * 2,     -2988 * 2,     -6886 * 2,</w:t>
      </w:r>
    </w:p>
    <w:p w14:paraId="7DCC24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1018 * 2,     -3544 * 2,     -5868 * 2,</w:t>
      </w:r>
    </w:p>
    <w:p w14:paraId="1B9032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2581 * 2,     -3527 * 2,     -5340 * 2,</w:t>
      </w:r>
    </w:p>
    <w:p w14:paraId="05F818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441 * 2,     -2748 * 2,     -5208 * 2,</w:t>
      </w:r>
    </w:p>
    <w:p w14:paraId="19C1EF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1814 * 2,     -3242 * 2,     -4644 * 2,</w:t>
      </w:r>
    </w:p>
    <w:p w14:paraId="4020CC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1316 * 2,     -3962 * 2,     -6696 * 2,</w:t>
      </w:r>
    </w:p>
    <w:p w14:paraId="455F78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1858 * 2,     -2301 * 2,     -4189 * 2,</w:t>
      </w:r>
    </w:p>
    <w:p w14:paraId="7A8D4E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 * 2,     -3715 * 2,     -6801 * 2,</w:t>
      </w:r>
    </w:p>
    <w:p w14:paraId="1A105F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 * 2,     -4707 * 2,     -6171 * 2,</w:t>
      </w:r>
    </w:p>
    <w:p w14:paraId="01360A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1248 * 2,     -4592 * 2,     -7268 * 2,</w:t>
      </w:r>
    </w:p>
    <w:p w14:paraId="112AF6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1512 * 2,     -3646 * 2,     -7795 * 2,</w:t>
      </w:r>
    </w:p>
    <w:p w14:paraId="385084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-1013 * 2,     -2955 * 2,     -6031 * 2,</w:t>
      </w:r>
    </w:p>
    <w:p w14:paraId="03F029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 * 2,     -2204 * 2,     -7396 * 2,</w:t>
      </w:r>
    </w:p>
    <w:p w14:paraId="2F7698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255 * 2,     -4976 * 2,     -7893 * 2,</w:t>
      </w:r>
    </w:p>
    <w:p w14:paraId="73B433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3177 * 2,     -4114 * 2,     -6632 * 2,</w:t>
      </w:r>
    </w:p>
    <w:p w14:paraId="6332C8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1920 * 2,     -5053 * 2,     -9114 * 2,</w:t>
      </w:r>
    </w:p>
    <w:p w14:paraId="2E4309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3872 * 2,     -3048 * 2,     -7641 * 2,</w:t>
      </w:r>
    </w:p>
    <w:p w14:paraId="5CBF32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4455 * 2,     -3457 * 2,     -6789 * 2,</w:t>
      </w:r>
    </w:p>
    <w:p w14:paraId="2DF3FA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3806 * 2,     -2934 * 2,     -4924 * 2,</w:t>
      </w:r>
    </w:p>
    <w:p w14:paraId="03E695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5509 * 2,     -2502 * 2,     -6742 * 2,</w:t>
      </w:r>
    </w:p>
    <w:p w14:paraId="3FFD5B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5692 * 2,     -1390 * 2,     -5591 * 2,</w:t>
      </w:r>
    </w:p>
    <w:p w14:paraId="75B08A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6772 * 2,     -2446 * 2,     -4848 * 2,</w:t>
      </w:r>
    </w:p>
    <w:p w14:paraId="10C8A7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5667 * 2,     -1925 * 2,     -3815 * 2,</w:t>
      </w:r>
    </w:p>
    <w:p w14:paraId="7CD342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4441 * 2,       625 * 2,     -6528 * 2,</w:t>
      </w:r>
    </w:p>
    <w:p w14:paraId="4FADC3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5532 * 2,     -1052 * 2,     -3049 * 2,</w:t>
      </w:r>
    </w:p>
    <w:p w14:paraId="583733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7978 * 2,      -858 * 2,     -6705 * 2,</w:t>
      </w:r>
    </w:p>
    <w:p w14:paraId="58D02A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3643 * 2,      1692 * 2,     -5218 * 2,</w:t>
      </w:r>
    </w:p>
    <w:p w14:paraId="450E43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5975 * 2,      2763 * 2,     -4375 * 2,</w:t>
      </w:r>
    </w:p>
    <w:p w14:paraId="4F513D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2361 * 2,       891 * 2,     -5213 * 2,</w:t>
      </w:r>
    </w:p>
    <w:p w14:paraId="7AA121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1718 * 2,      -991 * 2,     -4008 * 2,</w:t>
      </w:r>
    </w:p>
    <w:p w14:paraId="129D60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1651 * 2,       -61 * 2,     -3633 * 2,</w:t>
      </w:r>
    </w:p>
    <w:p w14:paraId="3A9184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4489 * 2,      3255 * 2,     -2982 * 2,</w:t>
      </w:r>
    </w:p>
    <w:p w14:paraId="7BA2F3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1208 * 2,      -990 * 2,     -2970 * 2,</w:t>
      </w:r>
    </w:p>
    <w:p w14:paraId="35716B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-338 * 2,     -2055 * 2,     -4560 * 2,</w:t>
      </w:r>
    </w:p>
    <w:p w14:paraId="5B482C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6498 * 2,      1132 * 2,      -164 * 2,</w:t>
      </w:r>
    </w:p>
    <w:p w14:paraId="7AEBFC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7336 * 2,       403 * 2,      -675 * 2,</w:t>
      </w:r>
    </w:p>
    <w:p w14:paraId="4A5505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8818 * 2,      1050 * 2,      -967 * 2,</w:t>
      </w:r>
    </w:p>
    <w:p w14:paraId="3AC94A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8652 * 2,      1072 * 2,      -293 * 2,</w:t>
      </w:r>
    </w:p>
    <w:p w14:paraId="57331E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8291 * 2,      1571 * 2,       303 * 2,</w:t>
      </w:r>
    </w:p>
    <w:p w14:paraId="5F26AB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9525 * 2,       235 * 2,     -1134 * 2,</w:t>
      </w:r>
    </w:p>
    <w:p w14:paraId="699DCA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9652 * 2,      1049 * 2,     -1668 * 2,</w:t>
      </w:r>
    </w:p>
    <w:p w14:paraId="655E69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9069 * 2,      2296 * 2,       828 * 2,</w:t>
      </w:r>
    </w:p>
    <w:p w14:paraId="72047C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9526 * 2,      2265 * 2,      1359 * 2,</w:t>
      </w:r>
    </w:p>
    <w:p w14:paraId="312158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10787 * 2,     -1109 * 2,     -3223 * 2,</w:t>
      </w:r>
    </w:p>
    <w:p w14:paraId="6744B8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7767 * 2,      5486 * 2,     -3086 * 2,</w:t>
      </w:r>
    </w:p>
    <w:p w14:paraId="5276E5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11690 * 2,     -1931 * 2,     -4657 * 2,</w:t>
      </w:r>
    </w:p>
    <w:p w14:paraId="364AF4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8997 * 2,     -3150 * 2,     -5482 * 2,</w:t>
      </w:r>
    </w:p>
    <w:p w14:paraId="74A16D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12107 * 2,      -782 * 2,     -5986 * 2,</w:t>
      </w:r>
    </w:p>
    <w:p w14:paraId="6FFFFF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13013 * 2,       511 * 2,     -5164 * 2,</w:t>
      </w:r>
    </w:p>
    <w:p w14:paraId="4AF286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14172 * 2,       840 * 2,     -4841 * 2,</w:t>
      </w:r>
    </w:p>
    <w:p w14:paraId="550D0F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14794 * 2,      7792 * 2,     -3028 * 2,</w:t>
      </w:r>
    </w:p>
    <w:p w14:paraId="7120B0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14596 * 2,      7581 * 2,      -813 * 2,</w:t>
      </w:r>
    </w:p>
    <w:p w14:paraId="0E1C3F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8808 * 2,      7531 * 2,      2912 * 2,</w:t>
      </w:r>
    </w:p>
    <w:p w14:paraId="6CCA5F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13790 * 2,     10971 * 2,     -1294 * 2 };</w:t>
      </w:r>
    </w:p>
    <w:p w14:paraId="2AB881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35DE5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4444B3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3nd codebook:   lsp6 to lsp9            *</w:t>
      </w:r>
    </w:p>
    <w:p w14:paraId="1ABA1A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0853098" w14:textId="77777777" w:rsidR="00A830F8" w:rsidRPr="00CA2983" w:rsidRDefault="00A830F8">
      <w:pPr>
        <w:pStyle w:val="LD10"/>
        <w:rPr>
          <w:rFonts w:ascii="Times New Roman" w:hAnsi="Times New Roman" w:cs="Times New Roman"/>
        </w:rPr>
      </w:pPr>
    </w:p>
    <w:p w14:paraId="40A61D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dico3_clsp[taille_dic3*dim_dic3] = {</w:t>
      </w:r>
    </w:p>
    <w:p w14:paraId="3FD7A7F4" w14:textId="77777777" w:rsidR="00A830F8" w:rsidRPr="00CA2983" w:rsidRDefault="00A830F8">
      <w:pPr>
        <w:pStyle w:val="LD10"/>
        <w:rPr>
          <w:rFonts w:ascii="Times New Roman" w:hAnsi="Times New Roman" w:cs="Times New Roman"/>
        </w:rPr>
      </w:pPr>
    </w:p>
    <w:p w14:paraId="4F5309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2258 * 2,     -3027 * 2,    -14154 * 2,    -15275 * 2,</w:t>
      </w:r>
    </w:p>
    <w:p w14:paraId="3FA895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2617 * 2,     -2421 * 2,    -13423 * 2,    -14666 * 2,</w:t>
      </w:r>
    </w:p>
    <w:p w14:paraId="418248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1491 * 2,     -4636 * 2,    -13353 * 2,    -15066 * 2,</w:t>
      </w:r>
    </w:p>
    <w:p w14:paraId="3E288F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4111 * 2,     -2037 * 2,    -13313 * 2,    -14464 * 2,</w:t>
      </w:r>
    </w:p>
    <w:p w14:paraId="350940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2450 * 2,     -2406 * 2,    -12501 * 2,    -14033 * 2,</w:t>
      </w:r>
    </w:p>
    <w:p w14:paraId="3EF023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2373 * 2,     -4492 * 2,    -11954 * 2,    -15115 * 2,</w:t>
      </w:r>
    </w:p>
    <w:p w14:paraId="1D9139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3913 * 2,     -3857 * 2,    -11915 * 2,    -15152 * 2,</w:t>
      </w:r>
    </w:p>
    <w:p w14:paraId="6744D8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3423 * 2,     -1758 * 2,    -11741 * 2,    -15053 * 2,</w:t>
      </w:r>
    </w:p>
    <w:p w14:paraId="573520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3765 * 2,     -3882 * 2,    -12788 * 2,    -13519 * 2,</w:t>
      </w:r>
    </w:p>
    <w:p w14:paraId="2C2D73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1562 * 2,     -1771 * 2,    -11644 * 2,    -14135 * 2,</w:t>
      </w:r>
    </w:p>
    <w:p w14:paraId="66A545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1075 * 2,     -4880 * 2,    -12649 * 2,    -14058 * 2,</w:t>
      </w:r>
    </w:p>
    <w:p w14:paraId="6D6140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3638 * 2,     -3092 * 2,    -11893 * 2,    -13136 * 2,</w:t>
      </w:r>
    </w:p>
    <w:p w14:paraId="46ED41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1839 * 2,     -3454 * 2,    -12190 * 2,    -13087 * 2,</w:t>
      </w:r>
    </w:p>
    <w:p w14:paraId="170943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541 * 2,     -3451 * 2,    -11602 * 2,    -13865 * 2,</w:t>
      </w:r>
    </w:p>
    <w:p w14:paraId="596AAA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1557 * 2,     -4501 * 2,    -11314 * 2,    -12939 * 2,</w:t>
      </w:r>
    </w:p>
    <w:p w14:paraId="6C0D1E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872 * 2,     -5493 * 2,    -11547 * 2,    -14155 * 2,</w:t>
      </w:r>
    </w:p>
    <w:p w14:paraId="4E574F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-297 * 2,     -5352 * 2,    -12385 * 2,    -13504 * 2,</w:t>
      </w:r>
    </w:p>
    <w:p w14:paraId="069FC2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 * 2,     -5666 * 2,    -11671 * 2,    -12907 * 2,</w:t>
      </w:r>
    </w:p>
    <w:p w14:paraId="3A0113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618 * 2,     -5376 * 2,    -10600 * 2,    -13291 * 2,</w:t>
      </w:r>
    </w:p>
    <w:p w14:paraId="56533E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-1370 * 2,     -3979 * 2,    -11880 * 2,    -13663 * 2,</w:t>
      </w:r>
    </w:p>
    <w:p w14:paraId="528F93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-1024 * 2,     -5949 * 2,    -10829 * 2,    -13536 * 2,</w:t>
      </w:r>
    </w:p>
    <w:p w14:paraId="6912BC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-1721 * 2,     -5448 * 2,    -11365 * 2,    -13776 * 2,</w:t>
      </w:r>
    </w:p>
    <w:p w14:paraId="0ED378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-641 * 2,     -6511 * 2,    -11878 * 2,    -14002 * 2,</w:t>
      </w:r>
    </w:p>
    <w:p w14:paraId="61B1EF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-1514 * 2,     -6290 * 2,    -12143 * 2,    -13142 * 2,</w:t>
      </w:r>
    </w:p>
    <w:p w14:paraId="02318A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-1583 * 2,     -4767 * 2,    -11486 * 2,    -12786 * 2,</w:t>
      </w:r>
    </w:p>
    <w:p w14:paraId="41A40B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-1183 * 2,     -5072 * 2,    -10358 * 2,    -13940 * 2,</w:t>
      </w:r>
    </w:p>
    <w:p w14:paraId="4D6049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-2687 * 2,     -4541 * 2,    -10928 * 2,    -13507 * 2,</w:t>
      </w:r>
    </w:p>
    <w:p w14:paraId="01F1CF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-2919 * 2,     -5785 * 2,    -11747 * 2,    -13494 * 2,</w:t>
      </w:r>
    </w:p>
    <w:p w14:paraId="34C1C7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-2538 * 2,     -6619 * 2,    -11027 * 2,    -13192 * 2,</w:t>
      </w:r>
    </w:p>
    <w:p w14:paraId="091074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-2446 * 2,     -5705 * 2,    -11156 * 2,    -12698 * 2,</w:t>
      </w:r>
    </w:p>
    <w:p w14:paraId="5751C6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-2043 * 2,     -5217 * 2,    -10126 * 2,    -13152 * 2,</w:t>
      </w:r>
    </w:p>
    <w:p w14:paraId="772DE7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-3314 * 2,     -5992 * 2,    -10494 * 2,    -13277 * 2,</w:t>
      </w:r>
    </w:p>
    <w:p w14:paraId="3718CF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-3380 * 2,     -4989 * 2,    -10032 * 2,    -13357 * 2,</w:t>
      </w:r>
    </w:p>
    <w:p w14:paraId="4DD20D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-4071 * 2,     -5683 * 2,    -11128 * 2,    -13624 * 2,</w:t>
      </w:r>
    </w:p>
    <w:p w14:paraId="0E4C96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-3464 * 2,     -4918 * 2,    -11331 * 2,    -13973 * 2,</w:t>
      </w:r>
    </w:p>
    <w:p w14:paraId="2B377F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-3331 * 2,     -6676 * 2,    -11238 * 2,    -13913 * 2,</w:t>
      </w:r>
    </w:p>
    <w:p w14:paraId="0B309A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-3686 * 2,     -6545 * 2,    -11198 * 2,    -12740 * 2,</w:t>
      </w:r>
    </w:p>
    <w:p w14:paraId="62A8AA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-4633 * 2,     -5939 * 2,    -10395 * 2,    -13663 * 2,</w:t>
      </w:r>
    </w:p>
    <w:p w14:paraId="7B9216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-4443 * 2,     -6846 * 2,    -11017 * 2,    -13196 * 2,</w:t>
      </w:r>
    </w:p>
    <w:p w14:paraId="2E7677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-4066 * 2,     -6849 * 2,    -10301 * 2,    -13913 * 2,</w:t>
      </w:r>
    </w:p>
    <w:p w14:paraId="11D286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-4291 * 2,     -6407 * 2,    -11398 * 2,    -14119 * 2,</w:t>
      </w:r>
    </w:p>
    <w:p w14:paraId="546E38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-5002 * 2,     -6434 * 2,    -11583 * 2,    -13789 * 2,</w:t>
      </w:r>
    </w:p>
    <w:p w14:paraId="238BCF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-5310 * 2,     -6544 * 2,    -10539 * 2,    -13746 * 2,</w:t>
      </w:r>
    </w:p>
    <w:p w14:paraId="459F24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-5112 * 2,     -7394 * 2,    -11164 * 2,    -13567 * 2,</w:t>
      </w:r>
    </w:p>
    <w:p w14:paraId="053933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-4827 * 2,     -6971 * 2,    -10001 * 2,    -13369 * 2,</w:t>
      </w:r>
    </w:p>
    <w:p w14:paraId="7E7F02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-5657 * 2,     -7140 * 2,    -10365 * 2,    -13493 * 2,</w:t>
      </w:r>
    </w:p>
    <w:p w14:paraId="699E45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-5190 * 2,     -8027 * 2,    -10599 * 2,    -13415 * 2,</w:t>
      </w:r>
    </w:p>
    <w:p w14:paraId="77E048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-5907 * 2,     -7080 * 2,    -11187 * 2,    -14166 * 2,</w:t>
      </w:r>
    </w:p>
    <w:p w14:paraId="7257F0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-6284 * 2,     -7633 * 2,    -10747 * 2,    -13860 * 2,</w:t>
      </w:r>
    </w:p>
    <w:p w14:paraId="32B9AF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-6051 * 2,     -7745 * 2,    -11537 * 2,    -13737 * 2,</w:t>
      </w:r>
    </w:p>
    <w:p w14:paraId="188751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-5341 * 2,     -8328 * 2,    -11248 * 2,    -13067 * 2,</w:t>
      </w:r>
    </w:p>
    <w:p w14:paraId="1A3C3F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-6310 * 2,     -8473 * 2,    -11362 * 2,    -13596 * 2,</w:t>
      </w:r>
    </w:p>
    <w:p w14:paraId="145DEA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-6467 * 2,     -8073 * 2,    -10692 * 2,    -12970 * 2,</w:t>
      </w:r>
    </w:p>
    <w:p w14:paraId="71FBC1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-7180 * 2,     -8492 * 2,    -10931 * 2,    -13343 * 2,</w:t>
      </w:r>
    </w:p>
    <w:p w14:paraId="624666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-6977 * 2,     -8046 * 2,    -11613 * 2,    -14006 * 2,</w:t>
      </w:r>
    </w:p>
    <w:p w14:paraId="41E1DE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-5705 * 2,     -7955 * 2,    -12189 * 2,    -13287 * 2,</w:t>
      </w:r>
    </w:p>
    <w:p w14:paraId="1134BC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-6190 * 2,     -8455 * 2,    -11824 * 2,    -12820 * 2,</w:t>
      </w:r>
    </w:p>
    <w:p w14:paraId="2F2C4D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-6802 * 2,     -8892 * 2,    -12057 * 2,    -13555 * 2,</w:t>
      </w:r>
    </w:p>
    <w:p w14:paraId="51B092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-5609 * 2,     -9078 * 2,    -11130 * 2,    -13067 * 2,</w:t>
      </w:r>
    </w:p>
    <w:p w14:paraId="7DDEDC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-7282 * 2,     -9224 * 2,    -11146 * 2,    -13507 * 2,</w:t>
      </w:r>
    </w:p>
    <w:p w14:paraId="69AAD4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-5587 * 2,     -8876 * 2,    -12187 * 2,    -13602 * 2,</w:t>
      </w:r>
    </w:p>
    <w:p w14:paraId="59A521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-6157 * 2,     -9509 * 2,    -12117 * 2,    -13104 * 2,</w:t>
      </w:r>
    </w:p>
    <w:p w14:paraId="2F0B06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-5840 * 2,     -9545 * 2,    -11672 * 2,    -13785 * 2,</w:t>
      </w:r>
    </w:p>
    <w:p w14:paraId="54F5FC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-5068 * 2,     -8786 * 2,    -11683 * 2,    -13401 * 2,</w:t>
      </w:r>
    </w:p>
    <w:p w14:paraId="7BD601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-6344 * 2,     -9137 * 2,    -12671 * 2,    -13555 * 2,</w:t>
      </w:r>
    </w:p>
    <w:p w14:paraId="5C07A6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-6655 * 2,    -10179 * 2,    -11980 * 2,    -13370 * 2,</w:t>
      </w:r>
    </w:p>
    <w:p w14:paraId="2C8CEE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-6242 * 2,    -10092 * 2,    -12522 * 2,    -13432 * 2,</w:t>
      </w:r>
    </w:p>
    <w:p w14:paraId="359CD9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-5821 * 2,     -9271 * 2,    -12552 * 2,    -14012 * 2,</w:t>
      </w:r>
    </w:p>
    <w:p w14:paraId="5D4666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-7085 * 2,     -9616 * 2,    -12276 * 2,    -13968 * 2,</w:t>
      </w:r>
    </w:p>
    <w:p w14:paraId="70E873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-7061 * 2,     -9362 * 2,    -12863 * 2,    -13880 * 2,</w:t>
      </w:r>
    </w:p>
    <w:p w14:paraId="2096C1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-6592 * 2,     -8328 * 2,    -12460 * 2,    -13845 * 2,</w:t>
      </w:r>
    </w:p>
    <w:p w14:paraId="528B96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-6286 * 2,     -8804 * 2,    -12945 * 2,    -14148 * 2,</w:t>
      </w:r>
    </w:p>
    <w:p w14:paraId="50114F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-6710 * 2,    -10050 * 2,    -13020 * 2,    -14176 * 2,</w:t>
      </w:r>
    </w:p>
    <w:p w14:paraId="4322D6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-6713 * 2,    -10374 * 2,    -12927 * 2,    -13653 * 2,</w:t>
      </w:r>
    </w:p>
    <w:p w14:paraId="2A9794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-6869 * 2,     -8974 * 2,    -13313 * 2,    -14071 * 2,</w:t>
      </w:r>
    </w:p>
    <w:p w14:paraId="143148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-6771 * 2,     -9578 * 2,    -13010 * 2,    -14529 * 2,</w:t>
      </w:r>
    </w:p>
    <w:p w14:paraId="41BD51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-7836 * 2,     -9434 * 2,    -13091 * 2,    -14286 * 2,</w:t>
      </w:r>
    </w:p>
    <w:p w14:paraId="16FA56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-7582 * 2,    -10082 * 2,    -13311 * 2,    -14192 * 2,</w:t>
      </w:r>
    </w:p>
    <w:p w14:paraId="1CCD27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-7685 * 2,     -8768 * 2,    -12554 * 2,    -14190 * 2,</w:t>
      </w:r>
    </w:p>
    <w:p w14:paraId="0580AC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-6660 * 2,     -9185 * 2,    -13614 * 2,    -14547 * 2,</w:t>
      </w:r>
    </w:p>
    <w:p w14:paraId="346C2D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-7287 * 2,     -9994 * 2,    -13761 * 2,    -14424 * 2,</w:t>
      </w:r>
    </w:p>
    <w:p w14:paraId="350A2A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-6119 * 2,    -10003 * 2,    -13519 * 2,    -14326 * 2,</w:t>
      </w:r>
    </w:p>
    <w:p w14:paraId="621754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-7610 * 2,     -8870 * 2,    -13578 * 2,    -14780 * 2,</w:t>
      </w:r>
    </w:p>
    <w:p w14:paraId="340449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-7944 * 2,     -9765 * 2,    -13469 * 2,    -14817 * 2,</w:t>
      </w:r>
    </w:p>
    <w:p w14:paraId="238F9A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-7068 * 2,    -10465 * 2,    -13490 * 2,    -14913 * 2,</w:t>
      </w:r>
    </w:p>
    <w:p w14:paraId="571DA1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-6437 * 2,     -9902 * 2,    -13996 * 2,    -14643 * 2,</w:t>
      </w:r>
    </w:p>
    <w:p w14:paraId="26CC8F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-6860 * 2,     -9320 * 2,    -14192 * 2,    -14997 * 2,</w:t>
      </w:r>
    </w:p>
    <w:p w14:paraId="109D4D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-6033 * 2,     -9723 * 2,    -13600 * 2,    -15112 * 2,</w:t>
      </w:r>
    </w:p>
    <w:p w14:paraId="7DBC6C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-7312 * 2,    -10482 * 2,    -14253 * 2,    -15107 * 2,</w:t>
      </w:r>
    </w:p>
    <w:p w14:paraId="408E17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-6026 * 2,    -10794 * 2,    -13901 * 2,    -14777 * 2,</w:t>
      </w:r>
    </w:p>
    <w:p w14:paraId="261D8D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-7911 * 2,    -10718 * 2,    -14030 * 2,    -14709 * 2,</w:t>
      </w:r>
    </w:p>
    <w:p w14:paraId="56C446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-6908 * 2,    -11331 * 2,    -13939 * 2,    -15039 * 2,</w:t>
      </w:r>
    </w:p>
    <w:p w14:paraId="42C52B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-5948 * 2,    -10946 * 2,    -13395 * 2,    -14592 * 2,</w:t>
      </w:r>
    </w:p>
    <w:p w14:paraId="211171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-5903 * 2,     -9715 * 2,    -14491 * 2,    -15166 * 2,</w:t>
      </w:r>
    </w:p>
    <w:p w14:paraId="353B5A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-7071 * 2,    -11312 * 2,    -14446 * 2,    -15360 * 2,</w:t>
      </w:r>
    </w:p>
    <w:p w14:paraId="4115FE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-6732 * 2,    -10351 * 2,    -13546 * 2,    -15582 * 2,</w:t>
      </w:r>
    </w:p>
    <w:p w14:paraId="03C995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-7547 * 2,    -11517 * 2,    -13733 * 2,    -14499 * 2,</w:t>
      </w:r>
    </w:p>
    <w:p w14:paraId="677685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-8135 * 2,    -11430 * 2,    -14394 * 2,    -14974 * 2,</w:t>
      </w:r>
    </w:p>
    <w:p w14:paraId="48E8EE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-8436 * 2,    -11182 * 2,    -13843 * 2,    -14806 * 2,</w:t>
      </w:r>
    </w:p>
    <w:p w14:paraId="2B22D5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-7833 * 2,    -12031 * 2,    -14002 * 2,    -15207 * 2,</w:t>
      </w:r>
    </w:p>
    <w:p w14:paraId="7265CD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-8091 * 2,    -10713 * 2,    -13635 * 2,    -14465 * 2,</w:t>
      </w:r>
    </w:p>
    <w:p w14:paraId="467BD4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-8509 * 2,    -11642 * 2,    -13383 * 2,    -15333 * 2,</w:t>
      </w:r>
    </w:p>
    <w:p w14:paraId="178173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-9007 * 2,    -11657 * 2,    -14100 * 2,    -14737 * 2,</w:t>
      </w:r>
    </w:p>
    <w:p w14:paraId="5C4050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-8815 * 2,    -11159 * 2,    -13312 * 2,    -14700 * 2,</w:t>
      </w:r>
    </w:p>
    <w:p w14:paraId="2A4EBB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-9207 * 2,    -11913 * 2,    -13759 * 2,    -14560 * 2,</w:t>
      </w:r>
    </w:p>
    <w:p w14:paraId="29691E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-9285 * 2,    -10831 * 2,    -13848 * 2,    -14694 * 2,</w:t>
      </w:r>
    </w:p>
    <w:p w14:paraId="40BD7E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-8597 * 2,    -11303 * 2,    -13516 * 2,    -14163 * 2,</w:t>
      </w:r>
    </w:p>
    <w:p w14:paraId="409FED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-9264 * 2,    -11873 * 2,    -14171 * 2,    -15153 * 2,</w:t>
      </w:r>
    </w:p>
    <w:p w14:paraId="527797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-10039 * 2,    -11402 * 2,    -13745 * 2,    -14729 * 2,</w:t>
      </w:r>
    </w:p>
    <w:p w14:paraId="50EEAF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-9459 * 2,    -11244 * 2,    -14384 * 2,    -14989 * 2,</w:t>
      </w:r>
    </w:p>
    <w:p w14:paraId="6FC5FC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-9566 * 2,    -10760 * 2,    -13370 * 2,    -14409 * 2,</w:t>
      </w:r>
    </w:p>
    <w:p w14:paraId="196CC5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-8917 * 2,    -10214 * 2,    -13810 * 2,    -14916 * 2,</w:t>
      </w:r>
    </w:p>
    <w:p w14:paraId="7CE0B9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-9932 * 2,    -11413 * 2,    -13003 * 2,    -14482 * 2,</w:t>
      </w:r>
    </w:p>
    <w:p w14:paraId="543772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-8704 * 2,    -10367 * 2,    -13309 * 2,    -14295 * 2,</w:t>
      </w:r>
    </w:p>
    <w:p w14:paraId="6E383C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-10370 * 2,    -11827 * 2,    -13525 * 2,    -14295 * 2,</w:t>
      </w:r>
    </w:p>
    <w:p w14:paraId="7E63D4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-9682 * 2,    -11721 * 2,    -13258 * 2,    -13944 * 2,</w:t>
      </w:r>
    </w:p>
    <w:p w14:paraId="56CF91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-8606 * 2,    -11043 * 2,    -13115 * 2,    -13931 * 2,</w:t>
      </w:r>
    </w:p>
    <w:p w14:paraId="73FE42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-9323 * 2,    -10436 * 2,    -12611 * 2,    -14175 * 2,</w:t>
      </w:r>
    </w:p>
    <w:p w14:paraId="7C4346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-8799 * 2,    -10894 * 2,    -12675 * 2,    -13938 * 2,</w:t>
      </w:r>
    </w:p>
    <w:p w14:paraId="3BF8D4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-8745 * 2,    -11134 * 2,    -12565 * 2,    -14705 * 2,</w:t>
      </w:r>
    </w:p>
    <w:p w14:paraId="53FFAF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-8699 * 2,    -11343 * 2,    -12686 * 2,    -13532 * 2,</w:t>
      </w:r>
    </w:p>
    <w:p w14:paraId="12F4AA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-8615 * 2,    -10184 * 2,    -12313 * 2,    -13908 * 2,</w:t>
      </w:r>
    </w:p>
    <w:p w14:paraId="4F367F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-8013 * 2,    -10163 * 2,    -12923 * 2,    -13918 * 2,</w:t>
      </w:r>
    </w:p>
    <w:p w14:paraId="78BD93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-7827 * 2,    -10632 * 2,    -12342 * 2,    -13684 * 2,</w:t>
      </w:r>
    </w:p>
    <w:p w14:paraId="1BDCAE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-8801 * 2,    -10562 * 2,    -12012 * 2,    -13314 * 2,</w:t>
      </w:r>
    </w:p>
    <w:p w14:paraId="7C248A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-7782 * 2,     -9941 * 2,    -12520 * 2,    -13508 * 2,</w:t>
      </w:r>
    </w:p>
    <w:p w14:paraId="20EF3B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-7184 * 2,    -10374 * 2,    -12445 * 2,    -14056 * 2,</w:t>
      </w:r>
    </w:p>
    <w:p w14:paraId="14DC2E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-8329 * 2,     -9450 * 2,    -12339 * 2,    -14009 * 2,</w:t>
      </w:r>
    </w:p>
    <w:p w14:paraId="5E0001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-8129 * 2,     -9827 * 2,    -11637 * 2,    -13458 * 2,</w:t>
      </w:r>
    </w:p>
    <w:p w14:paraId="4156A8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-7572 * 2,     -9148 * 2,    -12059 * 2,    -13390 * 2,</w:t>
      </w:r>
    </w:p>
    <w:p w14:paraId="3496BA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-8677 * 2,     -9708 * 2,    -12866 * 2,    -14477 * 2,</w:t>
      </w:r>
    </w:p>
    <w:p w14:paraId="157069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-7594 * 2,    -10662 * 2,    -12969 * 2,    -14495 * 2,</w:t>
      </w:r>
    </w:p>
    <w:p w14:paraId="149691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-6901 * 2,     -8991 * 2,    -12128 * 2,    -14424 * 2,</w:t>
      </w:r>
    </w:p>
    <w:p w14:paraId="6F4DE5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-7217 * 2,     -8242 * 2,    -12871 * 2,    -14508 * 2,</w:t>
      </w:r>
    </w:p>
    <w:p w14:paraId="1A6405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-7034 * 2,    -10885 * 2,    -13420 * 2,    -14158 * 2,</w:t>
      </w:r>
    </w:p>
    <w:p w14:paraId="0A40A4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-6348 * 2,     -9423 * 2,    -12826 * 2,    -14969 * 2,</w:t>
      </w:r>
    </w:p>
    <w:p w14:paraId="6CEC1B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-6111 * 2,    -10844 * 2,    -12297 * 2,    -14546 * 2,</w:t>
      </w:r>
    </w:p>
    <w:p w14:paraId="38EF9A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-5493 * 2,    -10258 * 2,    -12720 * 2,    -14164 * 2,</w:t>
      </w:r>
    </w:p>
    <w:p w14:paraId="5AFED0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-5372 * 2,     -9350 * 2,    -12931 * 2,    -14455 * 2,</w:t>
      </w:r>
    </w:p>
    <w:p w14:paraId="7CA083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-5654 * 2,     -9935 * 2,    -12744 * 2,    -15081 * 2,</w:t>
      </w:r>
    </w:p>
    <w:p w14:paraId="34E7B3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-5464 * 2,     -8605 * 2,    -13009 * 2,    -14723 * 2,</w:t>
      </w:r>
    </w:p>
    <w:p w14:paraId="37D0A1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-5012 * 2,    -10523 * 2,    -13054 * 2,    -14874 * 2,</w:t>
      </w:r>
    </w:p>
    <w:p w14:paraId="59BE7C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-4898 * 2,     -9333 * 2,    -13567 * 2,    -14618 * 2,</w:t>
      </w:r>
    </w:p>
    <w:p w14:paraId="7BC5EC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-5347 * 2,     -9040 * 2,    -12207 * 2,    -15051 * 2,</w:t>
      </w:r>
    </w:p>
    <w:p w14:paraId="730C27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-4353 * 2,     -9886 * 2,    -12281 * 2,    -14405 * 2,</w:t>
      </w:r>
    </w:p>
    <w:p w14:paraId="345DF1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-4458 * 2,     -8878 * 2,    -12945 * 2,    -14333 * 2,</w:t>
      </w:r>
    </w:p>
    <w:p w14:paraId="12FD11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-4073 * 2,     -8797 * 2,    -12507 * 2,    -14647 * 2,</w:t>
      </w:r>
    </w:p>
    <w:p w14:paraId="11A367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-3601 * 2,     -8943 * 2,    -13112 * 2,    -14775 * 2,</w:t>
      </w:r>
    </w:p>
    <w:p w14:paraId="44D53B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-4518 * 2,     -9080 * 2,    -13530 * 2,    -15080 * 2,</w:t>
      </w:r>
    </w:p>
    <w:p w14:paraId="4347DF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-4159 * 2,     -9772 * 2,    -12836 * 2,    -14063 * 2,</w:t>
      </w:r>
    </w:p>
    <w:p w14:paraId="375919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-4909 * 2,     -8973 * 2,    -12211 * 2,    -14094 * 2,</w:t>
      </w:r>
    </w:p>
    <w:p w14:paraId="704313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-4961 * 2,     -8262 * 2,    -12126 * 2,    -14627 * 2,</w:t>
      </w:r>
    </w:p>
    <w:p w14:paraId="5853B1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-4409 * 2,     -8219 * 2,    -12531 * 2,    -14028 * 2,</w:t>
      </w:r>
    </w:p>
    <w:p w14:paraId="1DC472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-4435 * 2,     -7684 * 2,    -12834 * 2,    -14629 * 2,</w:t>
      </w:r>
    </w:p>
    <w:p w14:paraId="1458D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-3529 * 2,     -7962 * 2,    -12876 * 2,    -14255 * 2,</w:t>
      </w:r>
    </w:p>
    <w:p w14:paraId="2EB255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-3751 * 2,     -8655 * 2,    -13494 * 2,    -14204 * 2,</w:t>
      </w:r>
    </w:p>
    <w:p w14:paraId="0A7F71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-5246 * 2,     -8294 * 2,    -13381 * 2,    -14163 * 2,</w:t>
      </w:r>
    </w:p>
    <w:p w14:paraId="562284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-5690 * 2,     -8131 * 2,    -12666 * 2,    -14052 * 2,</w:t>
      </w:r>
    </w:p>
    <w:p w14:paraId="054D99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-4438 * 2,     -7338 * 2,    -13222 * 2,    -13975 * 2,</w:t>
      </w:r>
    </w:p>
    <w:p w14:paraId="0D093B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-5584 * 2,     -7365 * 2,    -13205 * 2,    -14332 * 2,</w:t>
      </w:r>
    </w:p>
    <w:p w14:paraId="363C5F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-4946 * 2,     -7365 * 2,    -12549 * 2,    -13708 * 2,</w:t>
      </w:r>
    </w:p>
    <w:p w14:paraId="452BDF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-3934 * 2,     -7160 * 2,    -12882 * 2,    -13679 * 2,</w:t>
      </w:r>
    </w:p>
    <w:p w14:paraId="3F215B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-5238 * 2,     -8579 * 2,    -12846 * 2,    -13617 * 2,</w:t>
      </w:r>
    </w:p>
    <w:p w14:paraId="7DCD38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-4910 * 2,     -6631 * 2,    -12587 * 2,    -14270 * 2,</w:t>
      </w:r>
    </w:p>
    <w:p w14:paraId="44EB0D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-5542 * 2,     -7117 * 2,    -12123 * 2,    -13862 * 2,</w:t>
      </w:r>
    </w:p>
    <w:p w14:paraId="087B7B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-4012 * 2,     -7223 * 2,    -12212 * 2,    -13973 * 2,</w:t>
      </w:r>
    </w:p>
    <w:p w14:paraId="04382E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-5125 * 2,     -8049 * 2,    -11943 * 2,    -13886 * 2,</w:t>
      </w:r>
    </w:p>
    <w:p w14:paraId="7A5D83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-3879 * 2,     -7351 * 2,    -12375 * 2,    -13382 * 2,</w:t>
      </w:r>
    </w:p>
    <w:p w14:paraId="70924C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-4600 * 2,     -6946 * 2,    -12021 * 2,    -13168 * 2,</w:t>
      </w:r>
    </w:p>
    <w:p w14:paraId="3792BE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-4605 * 2,     -7897 * 2,    -11739 * 2,    -13337 * 2,</w:t>
      </w:r>
    </w:p>
    <w:p w14:paraId="139721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-4082 * 2,     -8445 * 2,    -12068 * 2,    -13597 * 2,</w:t>
      </w:r>
    </w:p>
    <w:p w14:paraId="27EB86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-3665 * 2,     -7463 * 2,    -11557 * 2,    -13688 * 2,</w:t>
      </w:r>
    </w:p>
    <w:p w14:paraId="1194E1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-3867 * 2,     -7581 * 2,    -11625 * 2,    -12775 * 2,</w:t>
      </w:r>
    </w:p>
    <w:p w14:paraId="1788B5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-3722 * 2,     -7888 * 2,    -10925 * 2,    -13470 * 2,</w:t>
      </w:r>
    </w:p>
    <w:p w14:paraId="72B2B2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-3031 * 2,     -8207 * 2,    -12287 * 2,    -13101 * 2,</w:t>
      </w:r>
    </w:p>
    <w:p w14:paraId="4C718B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-2639 * 2,     -7377 * 2,    -11750 * 2,    -13247 * 2,</w:t>
      </w:r>
    </w:p>
    <w:p w14:paraId="3B0289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-3291 * 2,     -8811 * 2,    -11872 * 2,    -12968 * 2,</w:t>
      </w:r>
    </w:p>
    <w:p w14:paraId="6B692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-3759 * 2,     -8500 * 2,    -10902 * 2,    -12955 * 2,</w:t>
      </w:r>
    </w:p>
    <w:p w14:paraId="3C3E42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-4233 * 2,     -8614 * 2,    -11788 * 2,    -12483 * 2,</w:t>
      </w:r>
    </w:p>
    <w:p w14:paraId="3B7E13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-3832 * 2,     -8933 * 2,    -11332 * 2,    -12544 * 2,</w:t>
      </w:r>
    </w:p>
    <w:p w14:paraId="6EBF6D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-2269 * 2,     -8265 * 2,    -11190 * 2,    -12700 * 2,</w:t>
      </w:r>
    </w:p>
    <w:p w14:paraId="40E7B3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-2151 * 2,     -8973 * 2,    -11367 * 2,    -13237 * 2,</w:t>
      </w:r>
    </w:p>
    <w:p w14:paraId="13EB54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-3700 * 2,     -8547 * 2,    -10965 * 2,    -12117 * 2,</w:t>
      </w:r>
    </w:p>
    <w:p w14:paraId="4618E6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-2425 * 2,     -8480 * 2,    -10385 * 2,    -13061 * 2,</w:t>
      </w:r>
    </w:p>
    <w:p w14:paraId="44550D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-4135 * 2,     -7675 * 2,    -10670 * 2,    -12717 * 2,</w:t>
      </w:r>
    </w:p>
    <w:p w14:paraId="0E0129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-2463 * 2,     -7452 * 2,    -10692 * 2,    -12495 * 2,</w:t>
      </w:r>
    </w:p>
    <w:p w14:paraId="5DAAB3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-4116 * 2,     -7373 * 2,    -11309 * 2,    -12239 * 2,</w:t>
      </w:r>
    </w:p>
    <w:p w14:paraId="78C7CE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-3509 * 2,     -7888 * 2,    -10270 * 2,    -11879 * 2,</w:t>
      </w:r>
    </w:p>
    <w:p w14:paraId="244C92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-3150 * 2,     -7234 * 2,    -10169 * 2,    -13063 * 2,</w:t>
      </w:r>
    </w:p>
    <w:p w14:paraId="28A996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-3005 * 2,     -7089 * 2,    -10930 * 2,    -11839 * 2,</w:t>
      </w:r>
    </w:p>
    <w:p w14:paraId="0CF10B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-3384 * 2,     -7758 * 2,     -9501 * 2,    -12527 * 2,</w:t>
      </w:r>
    </w:p>
    <w:p w14:paraId="165567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-4448 * 2,     -7776 * 2,    -10006 * 2,    -12915 * 2,</w:t>
      </w:r>
    </w:p>
    <w:p w14:paraId="65634D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-4547 * 2,     -6600 * 2,    -10270 * 2,    -12426 * 2,</w:t>
      </w:r>
    </w:p>
    <w:p w14:paraId="2D94F4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-3027 * 2,     -6337 * 2,    -10287 * 2,    -12059 * 2,</w:t>
      </w:r>
    </w:p>
    <w:p w14:paraId="466AC5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-3216 * 2,     -6586 * 2,     -9655 * 2,    -12890 * 2,</w:t>
      </w:r>
    </w:p>
    <w:p w14:paraId="0919CF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-4121 * 2,     -6902 * 2,     -9225 * 2,    -12883 * 2,</w:t>
      </w:r>
    </w:p>
    <w:p w14:paraId="3E27BD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-2915 * 2,     -5839 * 2,     -9437 * 2,    -12387 * 2,</w:t>
      </w:r>
    </w:p>
    <w:p w14:paraId="15A154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-4060 * 2,     -5770 * 2,     -9461 * 2,    -13002 * 2,</w:t>
      </w:r>
    </w:p>
    <w:p w14:paraId="693B20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-2924 * 2,     -7160 * 2,     -8755 * 2,    -12284 * 2,</w:t>
      </w:r>
    </w:p>
    <w:p w14:paraId="1C6482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-5042 * 2,     -6390 * 2,     -9057 * 2,    -13100 * 2,</w:t>
      </w:r>
    </w:p>
    <w:p w14:paraId="56E0E2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-4201 * 2,     -5887 * 2,     -8410 * 2,    -13116 * 2,</w:t>
      </w:r>
    </w:p>
    <w:p w14:paraId="0C6544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-2889 * 2,     -6473 * 2,     -8294 * 2,    -13110 * 2,</w:t>
      </w:r>
    </w:p>
    <w:p w14:paraId="23FBA5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-3461 * 2,     -5187 * 2,     -8362 * 2,    -12949 * 2,</w:t>
      </w:r>
    </w:p>
    <w:p w14:paraId="080D09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-4651 * 2,     -6493 * 2,     -8009 * 2,    -12209 * 2,</w:t>
      </w:r>
    </w:p>
    <w:p w14:paraId="7737C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-5323 * 2,     -7101 * 2,     -9166 * 2,    -12660 * 2,</w:t>
      </w:r>
    </w:p>
    <w:p w14:paraId="32B577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-3232 * 2,     -5772 * 2,     -7693 * 2,    -11727 * 2,</w:t>
      </w:r>
    </w:p>
    <w:p w14:paraId="76A8D1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-3954 * 2,     -6435 * 2,     -8949 * 2,    -11244 * 2,</w:t>
      </w:r>
    </w:p>
    <w:p w14:paraId="457D26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-2691 * 2,     -6185 * 2,     -8260 * 2,    -11380 * 2,</w:t>
      </w:r>
    </w:p>
    <w:p w14:paraId="6D43B9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-2648 * 2,     -5363 * 2,     -8576 * 2,    -11475 * 2,</w:t>
      </w:r>
    </w:p>
    <w:p w14:paraId="5A2EC2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-5102 * 2,     -6875 * 2,     -8511 * 2,    -11190 * 2,</w:t>
      </w:r>
    </w:p>
    <w:p w14:paraId="4EE5B2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-3824 * 2,     -6717 * 2,     -9987 * 2,    -11387 * 2,</w:t>
      </w:r>
    </w:p>
    <w:p w14:paraId="5CFAEF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-2425 * 2,     -6443 * 2,     -9186 * 2,    -10955 * 2,</w:t>
      </w:r>
    </w:p>
    <w:p w14:paraId="21CFE8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-2216 * 2,     -7118 * 2,     -9656 * 2,    -11662 * 2,</w:t>
      </w:r>
    </w:p>
    <w:p w14:paraId="401EA3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-2027 * 2,     -5643 * 2,     -9985 * 2,    -11669 * 2,</w:t>
      </w:r>
    </w:p>
    <w:p w14:paraId="7264A7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-1582 * 2,     -6236 * 2,     -9060 * 2,    -12331 * 2,</w:t>
      </w:r>
    </w:p>
    <w:p w14:paraId="1A776E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-2068 * 2,     -7313 * 2,    -10351 * 2,    -11582 * 2,</w:t>
      </w:r>
    </w:p>
    <w:p w14:paraId="72D5A6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-755 * 2,     -6844 * 2,     -9710 * 2,    -11707 * 2,</w:t>
      </w:r>
    </w:p>
    <w:p w14:paraId="096F72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-1518 * 2,     -7717 * 2,    -10100 * 2,    -12380 * 2,</w:t>
      </w:r>
    </w:p>
    <w:p w14:paraId="13795F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-744 * 2,     -6089 * 2,    -10481 * 2,    -11823 * 2,</w:t>
      </w:r>
    </w:p>
    <w:p w14:paraId="3252C9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-1635 * 2,     -5886 * 2,    -10856 * 2,    -12158 * 2,</w:t>
      </w:r>
    </w:p>
    <w:p w14:paraId="2D0B55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-404 * 2,     -7526 * 2,    -10553 * 2,    -12547 * 2,</w:t>
      </w:r>
    </w:p>
    <w:p w14:paraId="26C9E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-1336 * 2,     -7077 * 2,    -11289 * 2,    -12512 * 2,</w:t>
      </w:r>
    </w:p>
    <w:p w14:paraId="2A5C79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500 * 2,     -6955 * 2,    -10065 * 2,    -12438 * 2,</w:t>
      </w:r>
    </w:p>
    <w:p w14:paraId="38AC01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 * 2,     -5673 * 2,    -10843 * 2,    -12286 * 2,</w:t>
      </w:r>
    </w:p>
    <w:p w14:paraId="39CFD0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-815 * 2,     -6924 * 2,     -9235 * 2,    -12999 * 2,</w:t>
      </w:r>
    </w:p>
    <w:p w14:paraId="747323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 * 2,     -7143 * 2,    -11346 * 2,    -13241 * 2,</w:t>
      </w:r>
    </w:p>
    <w:p w14:paraId="002E38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-1661 * 2,     -7418 * 2,    -10376 * 2,    -13501 * 2,</w:t>
      </w:r>
    </w:p>
    <w:p w14:paraId="084C1D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-1128 * 2,     -8022 * 2,    -11858 * 2,    -12875 * 2,</w:t>
      </w:r>
    </w:p>
    <w:p w14:paraId="6B181D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-1097 * 2,     -8331 * 2,    -11141 * 2,    -13565 * 2,</w:t>
      </w:r>
    </w:p>
    <w:p w14:paraId="172117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-1839 * 2,     -7119 * 2,    -11451 * 2,    -13819 * 2,</w:t>
      </w:r>
    </w:p>
    <w:p w14:paraId="6B9DA1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-331 * 2,     -7501 * 2,     -9970 * 2,    -13978 * 2,</w:t>
      </w:r>
    </w:p>
    <w:p w14:paraId="1954FC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-2238 * 2,     -6683 * 2,    -10486 * 2,    -13947 * 2,</w:t>
      </w:r>
    </w:p>
    <w:p w14:paraId="6C67C2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-583 * 2,     -7350 * 2,    -11045 * 2,    -14570 * 2,</w:t>
      </w:r>
    </w:p>
    <w:p w14:paraId="6391D0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-2354 * 2,     -8320 * 2,    -11714 * 2,    -13950 * 2,</w:t>
      </w:r>
    </w:p>
    <w:p w14:paraId="6BEA65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-1573 * 2,     -8210 * 2,    -12170 * 2,    -13626 * 2,</w:t>
      </w:r>
    </w:p>
    <w:p w14:paraId="1A4195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-2298 * 2,     -7840 * 2,    -11162 * 2,    -14578 * 2,</w:t>
      </w:r>
    </w:p>
    <w:p w14:paraId="61031C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-2478 * 2,     -6535 * 2,    -11432 * 2,    -14457 * 2,</w:t>
      </w:r>
    </w:p>
    <w:p w14:paraId="4F6880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-2071 * 2,     -6924 * 2,    -12417 * 2,    -14293 * 2,</w:t>
      </w:r>
    </w:p>
    <w:p w14:paraId="771415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-1423 * 2,     -6187 * 2,    -11723 * 2,    -14768 * 2,</w:t>
      </w:r>
    </w:p>
    <w:p w14:paraId="5894BC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-2987 * 2,     -6901 * 2,    -12229 * 2,    -13837 * 2,</w:t>
      </w:r>
    </w:p>
    <w:p w14:paraId="5D1802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-2254 * 2,     -8289 * 2,    -12343 * 2,    -14663 * 2,</w:t>
      </w:r>
    </w:p>
    <w:p w14:paraId="7D231D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-3354 * 2,     -7942 * 2,    -12155 * 2,    -14284 * 2,</w:t>
      </w:r>
    </w:p>
    <w:p w14:paraId="4739CB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-3437 * 2,     -6531 * 2,    -12137 * 2,    -14527 * 2,</w:t>
      </w:r>
    </w:p>
    <w:p w14:paraId="0F34A1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-2882 * 2,     -7340 * 2,    -11837 * 2,    -15079 * 2,</w:t>
      </w:r>
    </w:p>
    <w:p w14:paraId="71365D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-3021 * 2,     -7084 * 2,    -12860 * 2,    -14905 * 2,</w:t>
      </w:r>
    </w:p>
    <w:p w14:paraId="4D9C40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-2649 * 2,     -5888 * 2,    -12910 * 2,    -14579 * 2,</w:t>
      </w:r>
    </w:p>
    <w:p w14:paraId="7E6119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-1922 * 2,     -6363 * 2,    -12567 * 2,    -15093 * 2,</w:t>
      </w:r>
    </w:p>
    <w:p w14:paraId="6E2E47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-3917 * 2,     -7895 * 2,    -12288 * 2,    -15009 * 2,</w:t>
      </w:r>
    </w:p>
    <w:p w14:paraId="00672B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-4268 * 2,     -7384 * 2,    -11802 * 2,    -14440 * 2,</w:t>
      </w:r>
    </w:p>
    <w:p w14:paraId="10EDB6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-3114 * 2,     -5648 * 2,    -12388 * 2,    -15124 * 2,</w:t>
      </w:r>
    </w:p>
    <w:p w14:paraId="0A6FD0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-4192 * 2,     -6273 * 2,    -12999 * 2,    -14330 * 2,</w:t>
      </w:r>
    </w:p>
    <w:p w14:paraId="7EA34F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-3604 * 2,     -7229 * 2,    -13430 * 2,    -14509 * 2,</w:t>
      </w:r>
    </w:p>
    <w:p w14:paraId="5A2A77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-4506 * 2,     -5775 * 2,    -12538 * 2,    -14447 * 2,</w:t>
      </w:r>
    </w:p>
    <w:p w14:paraId="2A4574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-4797 * 2,     -6306 * 2,    -13096 * 2,    -14957 * 2,</w:t>
      </w:r>
    </w:p>
    <w:p w14:paraId="458BF3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-3669 * 2,     -5302 * 2,    -12349 * 2,    -14277 * 2,</w:t>
      </w:r>
    </w:p>
    <w:p w14:paraId="25142D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-3340 * 2,     -5796 * 2,    -13124 * 2,    -14068 * 2,</w:t>
      </w:r>
    </w:p>
    <w:p w14:paraId="1230CB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-3591 * 2,     -5380 * 2,    -13440 * 2,    -14707 * 2,</w:t>
      </w:r>
    </w:p>
    <w:p w14:paraId="7500D6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-2836 * 2,     -6184 * 2,    -13714 * 2,    -14435 * 2,</w:t>
      </w:r>
    </w:p>
    <w:p w14:paraId="3C3F2A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-4821 * 2,     -6920 * 2,    -13606 * 2,    -14505 * 2,</w:t>
      </w:r>
    </w:p>
    <w:p w14:paraId="5E440C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-3866 * 2,     -6360 * 2,    -14015 * 2,    -14772 * 2,</w:t>
      </w:r>
    </w:p>
    <w:p w14:paraId="73A9E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-4129 * 2,     -6015 * 2,    -12428 * 2,    -13774 * 2,</w:t>
      </w:r>
    </w:p>
    <w:p w14:paraId="5887DF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-2525 * 2,     -7214 * 2,    -13270 * 2,    -14143 * 2,</w:t>
      </w:r>
    </w:p>
    <w:p w14:paraId="6F9C30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-2688 * 2,     -5151 * 2,    -12312 * 2,    -14060 * 2,</w:t>
      </w:r>
    </w:p>
    <w:p w14:paraId="560FFE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-2841 * 2,     -4505 * 2,    -12737 * 2,    -14704 * 2,</w:t>
      </w:r>
    </w:p>
    <w:p w14:paraId="3E96DA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-2167 * 2,     -4432 * 2,    -13236 * 2,    -14351 * 2,</w:t>
      </w:r>
    </w:p>
    <w:p w14:paraId="3C582E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-1674 * 2,     -5285 * 2,    -13542 * 2,    -14729 * 2,</w:t>
      </w:r>
    </w:p>
    <w:p w14:paraId="1E083D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-1682 * 2,     -5312 * 2,    -12819 * 2,    -13912 * 2,</w:t>
      </w:r>
    </w:p>
    <w:p w14:paraId="3D2749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-2689 * 2,     -5766 * 2,    -12461 * 2,    -13395 * 2,</w:t>
      </w:r>
    </w:p>
    <w:p w14:paraId="273FFF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-522 * 2,     -5970 * 2,    -12628 * 2,    -14436 * 2,</w:t>
      </w:r>
    </w:p>
    <w:p w14:paraId="5D3F67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 * 2,     -6079 * 2,    -13267 * 2,    -14165 * 2,</w:t>
      </w:r>
    </w:p>
    <w:p w14:paraId="6474B4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-1251 * 2,     -3344 * 2,    -12940 * 2,    -14242 * 2,</w:t>
      </w:r>
    </w:p>
    <w:p w14:paraId="6C2F7E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-2042 * 2,     -3653 * 2,    -12979 * 2,    -14880 * 2,</w:t>
      </w:r>
    </w:p>
    <w:p w14:paraId="751D81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-1563 * 2,     -4470 * 2,    -11756 * 2,    -14774 * 2,</w:t>
      </w:r>
    </w:p>
    <w:p w14:paraId="07FE2D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-252 * 2,     -4094 * 2,    -12046 * 2,    -14881 * 2,</w:t>
      </w:r>
    </w:p>
    <w:p w14:paraId="3D1B90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-2590 * 2,     -4088 * 2,    -11559 * 2,    -14093 * 2,</w:t>
      </w:r>
    </w:p>
    <w:p w14:paraId="6577D0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-1817 * 2,     -3406 * 2,    -11146 * 2,    -14214 * 2,</w:t>
      </w:r>
    </w:p>
    <w:p w14:paraId="4076DA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-2347 * 2,     -4840 * 2,    -10723 * 2,    -14719 * 2,</w:t>
      </w:r>
    </w:p>
    <w:p w14:paraId="2AB67E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-333 * 2,     -4997 * 2,    -10524 * 2,    -14779 * 2,</w:t>
      </w:r>
    </w:p>
    <w:p w14:paraId="3612E8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-1048 * 2,     -3769 * 2,    -10195 * 2,    -14339 * 2,</w:t>
      </w:r>
    </w:p>
    <w:p w14:paraId="0E5EF4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-2502 * 2,     -5724 * 2,    -10197 * 2,    -14570 * 2,</w:t>
      </w:r>
    </w:p>
    <w:p w14:paraId="6BE70C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-2069 * 2,     -4009 * 2,     -9460 * 2,    -14313 * 2,</w:t>
      </w:r>
    </w:p>
    <w:p w14:paraId="19E5D2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-3075 * 2,     -4500 * 2,     -9738 * 2,    -14703 * 2,</w:t>
      </w:r>
    </w:p>
    <w:p w14:paraId="20DBA6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-3665 * 2,     -5650 * 2,    -10968 * 2,    -14696 * 2,</w:t>
      </w:r>
    </w:p>
    <w:p w14:paraId="258982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-3038 * 2,     -5592 * 2,     -9134 * 2,    -14096 * 2,</w:t>
      </w:r>
    </w:p>
    <w:p w14:paraId="276F47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-1683 * 2,     -5635 * 2,     -8743 * 2,    -14555 * 2,</w:t>
      </w:r>
    </w:p>
    <w:p w14:paraId="731728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-3478 * 2,     -6306 * 2,     -9632 * 2,    -14834 * 2,</w:t>
      </w:r>
    </w:p>
    <w:p w14:paraId="5A7ACF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-2310 * 2,     -6941 * 2,     -9412 * 2,    -14113 * 2,</w:t>
      </w:r>
    </w:p>
    <w:p w14:paraId="346D04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-1789 * 2,     -7180 * 2,    -10026 * 2,    -14917 * 2,</w:t>
      </w:r>
    </w:p>
    <w:p w14:paraId="55636A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-3649 * 2,     -7174 * 2,    -10798 * 2,    -14964 * 2,</w:t>
      </w:r>
    </w:p>
    <w:p w14:paraId="6201CE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-4884 * 2,     -6782 * 2,     -9331 * 2,    -14539 * 2,</w:t>
      </w:r>
    </w:p>
    <w:p w14:paraId="7A4EF9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-4130 * 2,     -7783 * 2,     -9704 * 2,    -14296 * 2,</w:t>
      </w:r>
    </w:p>
    <w:p w14:paraId="42C1A2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-3209 * 2,     -8267 * 2,    -10448 * 2,    -14139 * 2,</w:t>
      </w:r>
    </w:p>
    <w:p w14:paraId="198CA5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-1523 * 2,     -8503 * 2,    -10050 * 2,    -14744 * 2,</w:t>
      </w:r>
    </w:p>
    <w:p w14:paraId="43A656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-4967 * 2,     -7233 * 2,    -10980 * 2,    -14622 * 2,</w:t>
      </w:r>
    </w:p>
    <w:p w14:paraId="5F496D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-4405 * 2,     -8268 * 2,    -11101 * 2,    -14164 * 2,</w:t>
      </w:r>
    </w:p>
    <w:p w14:paraId="1EFB14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-4444 * 2,     -7988 * 2,    -11414 * 2,    -15169 * 2,</w:t>
      </w:r>
    </w:p>
    <w:p w14:paraId="214E71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-5731 * 2,     -7986 * 2,    -10506 * 2,    -14819 * 2,</w:t>
      </w:r>
    </w:p>
    <w:p w14:paraId="596537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-3533 * 2,     -8866 * 2,    -11731 * 2,    -14582 * 2,</w:t>
      </w:r>
    </w:p>
    <w:p w14:paraId="1B00E1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-3904 * 2,     -9181 * 2,    -11170 * 2,    -13855 * 2,</w:t>
      </w:r>
    </w:p>
    <w:p w14:paraId="0BE915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-2560 * 2,     -9499 * 2,    -11078 * 2,    -14844 * 2,</w:t>
      </w:r>
    </w:p>
    <w:p w14:paraId="07F8E9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-5102 * 2,     -9641 * 2,    -11597 * 2,    -14571 * 2,</w:t>
      </w:r>
    </w:p>
    <w:p w14:paraId="732C27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-5762 * 2,     -8671 * 2,    -11671 * 2,    -14272 * 2,</w:t>
      </w:r>
    </w:p>
    <w:p w14:paraId="7FE679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-5555 * 2,     -7699 * 2,    -12183 * 2,    -14734 * 2,</w:t>
      </w:r>
    </w:p>
    <w:p w14:paraId="47CA53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-3257 * 2,     -8774 * 2,    -12130 * 2,    -15150 * 2,</w:t>
      </w:r>
    </w:p>
    <w:p w14:paraId="37F14A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-6385 * 2,     -8877 * 2,    -10879 * 2,    -14952 * 2,</w:t>
      </w:r>
    </w:p>
    <w:p w14:paraId="3ECFB8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-2639 * 2,     -9484 * 2,    -12495 * 2,    -14502 * 2,</w:t>
      </w:r>
    </w:p>
    <w:p w14:paraId="41EE5C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-4573 * 2,    -10038 * 2,    -12044 * 2,    -13615 * 2,</w:t>
      </w:r>
    </w:p>
    <w:p w14:paraId="706595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-2839 * 2,     -9657 * 2,    -11759 * 2,    -13773 * 2,</w:t>
      </w:r>
    </w:p>
    <w:p w14:paraId="04330A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-4563 * 2,     -8769 * 2,    -12475 * 2,    -13275 * 2,</w:t>
      </w:r>
    </w:p>
    <w:p w14:paraId="351E8B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-3931 * 2,     -9965 * 2,    -12686 * 2,    -13508 * 2,</w:t>
      </w:r>
    </w:p>
    <w:p w14:paraId="6FECE0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-2446 * 2,     -9300 * 2,    -12342 * 2,    -13708 * 2,</w:t>
      </w:r>
    </w:p>
    <w:p w14:paraId="6D6E1A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-2678 * 2,     -8421 * 2,    -12910 * 2,    -13811 * 2,</w:t>
      </w:r>
    </w:p>
    <w:p w14:paraId="340D6F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-4683 * 2,     -9297 * 2,    -12269 * 2,    -12973 * 2,</w:t>
      </w:r>
    </w:p>
    <w:p w14:paraId="0269AF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-2442 * 2,    -10261 * 2,    -13015 * 2,    -14122 * 2,</w:t>
      </w:r>
    </w:p>
    <w:p w14:paraId="2B7D6A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-4892 * 2,     -9479 * 2,    -11754 * 2,    -12898 * 2,</w:t>
      </w:r>
    </w:p>
    <w:p w14:paraId="0569D8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-5478 * 2,     -9556 * 2,    -13200 * 2,    -13844 * 2,</w:t>
      </w:r>
    </w:p>
    <w:p w14:paraId="48A3C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-4707 * 2,    -10400 * 2,    -13392 * 2,    -14169 * 2,</w:t>
      </w:r>
    </w:p>
    <w:p w14:paraId="4D32EB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-3466 * 2,     -9494 * 2,    -13865 * 2,    -14327 * 2,</w:t>
      </w:r>
    </w:p>
    <w:p w14:paraId="3582ED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-3353 * 2,     -8233 * 2,    -13869 * 2,    -14575 * 2,</w:t>
      </w:r>
    </w:p>
    <w:p w14:paraId="7AE664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-5703 * 2,     -8553 * 2,    -13673 * 2,    -14414 * 2,</w:t>
      </w:r>
    </w:p>
    <w:p w14:paraId="73A9F5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-4650 * 2,     -9988 * 2,    -14209 * 2,    -14789 * 2,</w:t>
      </w:r>
    </w:p>
    <w:p w14:paraId="5A3D78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-5839 * 2,     -8786 * 2,    -13931 * 2,    -14949 * 2,</w:t>
      </w:r>
    </w:p>
    <w:p w14:paraId="034FA6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-5016 * 2,     -7751 * 2,    -13859 * 2,    -14823 * 2,</w:t>
      </w:r>
    </w:p>
    <w:p w14:paraId="21A574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-3606 * 2,     -8092 * 2,    -14241 * 2,    -14949 * 2,</w:t>
      </w:r>
    </w:p>
    <w:p w14:paraId="63812E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-4620 * 2,     -7842 * 2,    -14347 * 2,    -15262 * 2,</w:t>
      </w:r>
    </w:p>
    <w:p w14:paraId="6DE400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-3504 * 2,     -7468 * 2,    -13683 * 2,    -15120 * 2,</w:t>
      </w:r>
    </w:p>
    <w:p w14:paraId="5EF37B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-4662 * 2,     -8042 * 2,    -12990 * 2,    -15281 * 2,</w:t>
      </w:r>
    </w:p>
    <w:p w14:paraId="3DD1D6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-5991 * 2,     -7721 * 2,    -13275 * 2,    -15019 * 2,</w:t>
      </w:r>
    </w:p>
    <w:p w14:paraId="362607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-5360 * 2,     -7044 * 2,    -13474 * 2,    -15424 * 2,</w:t>
      </w:r>
    </w:p>
    <w:p w14:paraId="6BFDE3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-4058 * 2,     -8833 * 2,    -12783 * 2,    -15391 * 2,</w:t>
      </w:r>
    </w:p>
    <w:p w14:paraId="06144A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-3911 * 2,     -8840 * 2,    -13626 * 2,    -15721 * 2,</w:t>
      </w:r>
    </w:p>
    <w:p w14:paraId="5369A5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-4785 * 2,     -9441 * 2,    -13014 * 2,    -15382 * 2,</w:t>
      </w:r>
    </w:p>
    <w:p w14:paraId="16F62C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-5789 * 2,     -8844 * 2,    -12818 * 2,    -15475 * 2,</w:t>
      </w:r>
    </w:p>
    <w:p w14:paraId="7D03A1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-3056 * 2,     -8107 * 2,    -12624 * 2,    -15369 * 2,</w:t>
      </w:r>
    </w:p>
    <w:p w14:paraId="0F574B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-3757 * 2,     -6875 * 2,    -12637 * 2,    -15623 * 2,</w:t>
      </w:r>
    </w:p>
    <w:p w14:paraId="22EF70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-2557 * 2,     -8635 * 2,    -13284 * 2,    -15087 * 2,</w:t>
      </w:r>
    </w:p>
    <w:p w14:paraId="56BBE7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-3702 * 2,     -9042 * 2,    -12656 * 2,    -15986 * 2,</w:t>
      </w:r>
    </w:p>
    <w:p w14:paraId="01BD01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-4066 * 2,    -10051 * 2,    -12271 * 2,    -15442 * 2,</w:t>
      </w:r>
    </w:p>
    <w:p w14:paraId="4AE22C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-2533 * 2,    -10409 * 2,    -13255 * 2,    -15462 * 2,</w:t>
      </w:r>
    </w:p>
    <w:p w14:paraId="61DBBE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-5357 * 2,    -10545 * 2,    -13401 * 2,    -15642 * 2,</w:t>
      </w:r>
    </w:p>
    <w:p w14:paraId="46171D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-4009 * 2,    -10553 * 2,    -13868 * 2,    -15118 * 2,</w:t>
      </w:r>
    </w:p>
    <w:p w14:paraId="7FC1EF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-3004 * 2,     -9401 * 2,    -14284 * 2,    -15227 * 2,</w:t>
      </w:r>
    </w:p>
    <w:p w14:paraId="4E0B57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-3917 * 2,    -10672 * 2,    -14563 * 2,    -15613 * 2,</w:t>
      </w:r>
    </w:p>
    <w:p w14:paraId="241F42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-1729 * 2,     -9887 * 2,    -13941 * 2,    -14722 * 2,</w:t>
      </w:r>
    </w:p>
    <w:p w14:paraId="5E3542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-5558 * 2,    -10041 * 2,    -14600 * 2,    -15447 * 2,</w:t>
      </w:r>
    </w:p>
    <w:p w14:paraId="3C54D7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-4949 * 2,    -11441 * 2,    -14321 * 2,    -14933 * 2,</w:t>
      </w:r>
    </w:p>
    <w:p w14:paraId="1DD102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-3688 * 2,    -11414 * 2,    -13850 * 2,    -14526 * 2,</w:t>
      </w:r>
    </w:p>
    <w:p w14:paraId="764828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-5148 * 2,    -12634 * 2,    -14279 * 2,    -15609 * 2,</w:t>
      </w:r>
    </w:p>
    <w:p w14:paraId="493936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-5913 * 2,    -11034 * 2,    -14790 * 2,    -15975 * 2,</w:t>
      </w:r>
    </w:p>
    <w:p w14:paraId="32FD55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-6840 * 2,    -12206 * 2,    -14079 * 2,    -15646 * 2,</w:t>
      </w:r>
    </w:p>
    <w:p w14:paraId="3BD35C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-7445 * 2,    -11687 * 2,    -14823 * 2,    -15405 * 2,</w:t>
      </w:r>
    </w:p>
    <w:p w14:paraId="3696E9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-7657 * 2,    -11124 * 2,    -14105 * 2,    -15748 * 2,</w:t>
      </w:r>
    </w:p>
    <w:p w14:paraId="56799A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-7460 * 2,    -11012 * 2,    -13241 * 2,    -15590 * 2,</w:t>
      </w:r>
    </w:p>
    <w:p w14:paraId="122D18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-7816 * 2,    -11903 * 2,    -15113 * 2,    -15635 * 2,</w:t>
      </w:r>
    </w:p>
    <w:p w14:paraId="670F11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-7283 * 2,    -12023 * 2,    -14984 * 2,    -16015 * 2,</w:t>
      </w:r>
    </w:p>
    <w:p w14:paraId="482F5C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-8586 * 2,    -12702 * 2,    -14420 * 2,    -15665 * 2,</w:t>
      </w:r>
    </w:p>
    <w:p w14:paraId="5BEA7B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-8768 * 2,    -11668 * 2,    -14871 * 2,    -16066 * 2,</w:t>
      </w:r>
    </w:p>
    <w:p w14:paraId="4D9CE3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-8938 * 2,    -11004 * 2,    -14763 * 2,    -15378 * 2,</w:t>
      </w:r>
    </w:p>
    <w:p w14:paraId="16DA53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-8517 * 2,    -10255 * 2,    -14626 * 2,    -15736 * 2,</w:t>
      </w:r>
    </w:p>
    <w:p w14:paraId="50BCA7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-9509 * 2,    -10924 * 2,    -14371 * 2,    -15669 * 2,</w:t>
      </w:r>
    </w:p>
    <w:p w14:paraId="707839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-9560 * 2,    -12148 * 2,    -14681 * 2,    -15573 * 2,</w:t>
      </w:r>
    </w:p>
    <w:p w14:paraId="4F4CB8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-9524 * 2,    -11637 * 2,    -13931 * 2,    -15687 * 2,</w:t>
      </w:r>
    </w:p>
    <w:p w14:paraId="4D61C9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-9952 * 2,    -11446 * 2,    -14749 * 2,    -16022 * 2,</w:t>
      </w:r>
    </w:p>
    <w:p w14:paraId="3B7497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-10589 * 2,    -11733 * 2,    -14404 * 2,    -15410 * 2,</w:t>
      </w:r>
    </w:p>
    <w:p w14:paraId="02F014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-10599 * 2,    -12143 * 2,    -14897 * 2,    -15877 * 2,</w:t>
      </w:r>
    </w:p>
    <w:p w14:paraId="4F41C1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-9402 * 2,    -12839 * 2,    -14943 * 2,    -15516 * 2,</w:t>
      </w:r>
    </w:p>
    <w:p w14:paraId="28AE36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-8972 * 2,    -12682 * 2,    -14666 * 2,    -15233 * 2,</w:t>
      </w:r>
    </w:p>
    <w:p w14:paraId="3E7923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-10771 * 2,    -13173 * 2,    -14355 * 2,    -15621 * 2,</w:t>
      </w:r>
    </w:p>
    <w:p w14:paraId="486214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-10297 * 2,    -13564 * 2,    -14733 * 2,    -15734 * 2,</w:t>
      </w:r>
    </w:p>
    <w:p w14:paraId="75ADE1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-10822 * 2,    -12937 * 2,    -14477 * 2,    -15042 * 2,</w:t>
      </w:r>
    </w:p>
    <w:p w14:paraId="2ABDAB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-11142 * 2,    -12785 * 2,    -15139 * 2,    -15905 * 2,</w:t>
      </w:r>
    </w:p>
    <w:p w14:paraId="496948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-10101 * 2,    -12649 * 2,    -14283 * 2,    -14883 * 2,</w:t>
      </w:r>
    </w:p>
    <w:p w14:paraId="671ECC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-10035 * 2,    -12902 * 2,    -13731 * 2,    -15264 * 2,</w:t>
      </w:r>
    </w:p>
    <w:p w14:paraId="2391FA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-11322 * 2,    -13805 * 2,    -15031 * 2,    -15382 * 2,</w:t>
      </w:r>
    </w:p>
    <w:p w14:paraId="323853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-12119 * 2,    -13184 * 2,    -14533 * 2,    -15272 * 2,</w:t>
      </w:r>
    </w:p>
    <w:p w14:paraId="35DA53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-10453 * 2,    -12308 * 2,    -14055 * 2,    -14623 * 2,</w:t>
      </w:r>
    </w:p>
    <w:p w14:paraId="13B05A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-10909 * 2,    -12027 * 2,    -13531 * 2,    -15149 * 2,</w:t>
      </w:r>
    </w:p>
    <w:p w14:paraId="6F91D4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-10569 * 2,    -12502 * 2,    -13783 * 2,    -14390 * 2,</w:t>
      </w:r>
    </w:p>
    <w:p w14:paraId="48A2DE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-12295 * 2,    -13452 * 2,    -14519 * 2,    -16014 * 2,</w:t>
      </w:r>
    </w:p>
    <w:p w14:paraId="2B2F0F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-9070 * 2,    -13916 * 2,    -15100 * 2,    -15778 * 2,</w:t>
      </w:r>
    </w:p>
    <w:p w14:paraId="477507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-9173 * 2,    -13031 * 2,    -15055 * 2,    -16027 * 2,</w:t>
      </w:r>
    </w:p>
    <w:p w14:paraId="6F9FC5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-10759 * 2,    -13738 * 2,    -15398 * 2,    -16195 * 2,</w:t>
      </w:r>
    </w:p>
    <w:p w14:paraId="5F5FD6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-10454 * 2,    -11762 * 2,    -15233 * 2,    -16185 * 2,</w:t>
      </w:r>
    </w:p>
    <w:p w14:paraId="7AA3F0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-8931 * 2,    -13657 * 2,    -15532 * 2,    -15997 * 2,</w:t>
      </w:r>
    </w:p>
    <w:p w14:paraId="7E4158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-10846 * 2,    -14286 * 2,    -15519 * 2,    -16176 * 2,</w:t>
      </w:r>
    </w:p>
    <w:p w14:paraId="2BF18B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-7775 * 2,    -10326 * 2,    -15224 * 2,    -15794 * 2,</w:t>
      </w:r>
    </w:p>
    <w:p w14:paraId="6C8E03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-8874 * 2,    -10860 * 2,    -13493 * 2,    -15558 * 2,</w:t>
      </w:r>
    </w:p>
    <w:p w14:paraId="1F1CDA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-7842 * 2,    -10236 * 2,    -14047 * 2,    -15982 * 2,</w:t>
      </w:r>
    </w:p>
    <w:p w14:paraId="30EE6B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-8241 * 2,     -9518 * 2,    -14118 * 2,    -15253 * 2,</w:t>
      </w:r>
    </w:p>
    <w:p w14:paraId="45AE20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-7417 * 2,     -8839 * 2,    -14502 * 2,    -15988 * 2,</w:t>
      </w:r>
    </w:p>
    <w:p w14:paraId="441F1F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-6511 * 2,     -8764 * 2,    -14745 * 2,    -15662 * 2,</w:t>
      </w:r>
    </w:p>
    <w:p w14:paraId="791802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-6592 * 2,     -9218 * 2,    -13452 * 2,    -15816 * 2,</w:t>
      </w:r>
    </w:p>
    <w:p w14:paraId="29235A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-8666 * 2,    -10330 * 2,    -12824 * 2,    -15364 * 2,</w:t>
      </w:r>
    </w:p>
    <w:p w14:paraId="4C4F42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-6878 * 2,     -8214 * 2,    -14008 * 2,    -15242 * 2,</w:t>
      </w:r>
    </w:p>
    <w:p w14:paraId="17BC23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-6472 * 2,     -9944 * 2,    -12580 * 2,    -15630 * 2,</w:t>
      </w:r>
    </w:p>
    <w:p w14:paraId="27A35B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-6093 * 2,     -7786 * 2,    -14146 * 2,    -15705 * 2,</w:t>
      </w:r>
    </w:p>
    <w:p w14:paraId="40EAC0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-7140 * 2,     -9175 * 2,    -12134 * 2,    -15479 * 2,</w:t>
      </w:r>
    </w:p>
    <w:p w14:paraId="08DF10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-7465 * 2,    -10291 * 2,    -12240 * 2,    -15235 * 2,</w:t>
      </w:r>
    </w:p>
    <w:p w14:paraId="70840F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-6556 * 2,     -8071 * 2,    -13251 * 2,    -14474 * 2,</w:t>
      </w:r>
    </w:p>
    <w:p w14:paraId="1558B5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-6529 * 2,     -8031 * 2,    -12129 * 2,    -14681 * 2,</w:t>
      </w:r>
    </w:p>
    <w:p w14:paraId="0728C5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-5876 * 2,    -10227 * 2,    -11466 * 2,    -15307 * 2,</w:t>
      </w:r>
    </w:p>
    <w:p w14:paraId="42288A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-5654 * 2,     -6943 * 2,    -12564 * 2,    -14736 * 2,</w:t>
      </w:r>
    </w:p>
    <w:p w14:paraId="28678A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-6353 * 2,     -7469 * 2,    -12201 * 2,    -14350 * 2,</w:t>
      </w:r>
    </w:p>
    <w:p w14:paraId="27349F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-5627 * 2,     -7728 * 2,    -11689 * 2,    -15788 * 2,</w:t>
      </w:r>
    </w:p>
    <w:p w14:paraId="28EA13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-5197 * 2,     -6409 * 2,    -11655 * 2,    -14597 * 2,</w:t>
      </w:r>
    </w:p>
    <w:p w14:paraId="36FB4C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-4239 * 2,     -6118 * 2,    -11432 * 2,    -15123 * 2,</w:t>
      </w:r>
    </w:p>
    <w:p w14:paraId="61ABED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-4436 * 2,     -9115 * 2,    -10839 * 2,    -15679 * 2,</w:t>
      </w:r>
    </w:p>
    <w:p w14:paraId="1BCE05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-3548 * 2,     -8408 * 2,    -10345 * 2,    -15621 * 2,</w:t>
      </w:r>
    </w:p>
    <w:p w14:paraId="49B5AB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-4227 * 2,     -7315 * 2,     -9749 * 2,    -15819 * 2,</w:t>
      </w:r>
    </w:p>
    <w:p w14:paraId="5991BE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-3051 * 2,     -6359 * 2,    -10763 * 2,    -15801 * 2,</w:t>
      </w:r>
    </w:p>
    <w:p w14:paraId="474BC3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-1744 * 2,     -8688 * 2,    -11352 * 2,    -15519 * 2,</w:t>
      </w:r>
    </w:p>
    <w:p w14:paraId="409597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-1507 * 2,     -7789 * 2,    -12284 * 2,    -15213 * 2,</w:t>
      </w:r>
    </w:p>
    <w:p w14:paraId="45DEEE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-898 * 2,     -8081 * 2,    -12437 * 2,    -15816 * 2,</w:t>
      </w:r>
    </w:p>
    <w:p w14:paraId="1461AD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-1027 * 2,    -10079 * 2,    -11965 * 2,    -15213 * 2,</w:t>
      </w:r>
    </w:p>
    <w:p w14:paraId="024014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-734 * 2,     -7974 * 2,    -12549 * 2,    -14605 * 2,</w:t>
      </w:r>
    </w:p>
    <w:p w14:paraId="6F5183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827 * 2,     -7472 * 2,    -12192 * 2,    -15324 * 2,</w:t>
      </w:r>
    </w:p>
    <w:p w14:paraId="2520E2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-511 * 2,     -9088 * 2,    -11661 * 2,    -14363 * 2,</w:t>
      </w:r>
    </w:p>
    <w:p w14:paraId="79A42B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-1296 * 2,     -8962 * 2,    -13040 * 2,    -14289 * 2,</w:t>
      </w:r>
    </w:p>
    <w:p w14:paraId="2A14CB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-1798 * 2,     -7790 * 2,    -13720 * 2,    -14889 * 2,</w:t>
      </w:r>
    </w:p>
    <w:p w14:paraId="7AC040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-1027 * 2,     -7855 * 2,    -13842 * 2,    -15336 * 2,</w:t>
      </w:r>
    </w:p>
    <w:p w14:paraId="3C6D73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-438 * 2,     -6447 * 2,    -13350 * 2,    -15000 * 2,</w:t>
      </w:r>
    </w:p>
    <w:p w14:paraId="4DEC1B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-1645 * 2,     -7871 * 2,    -13618 * 2,    -14276 * 2,</w:t>
      </w:r>
    </w:p>
    <w:p w14:paraId="75F612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-1796 * 2,     -7857 * 2,    -14187 * 2,    -14647 * 2,</w:t>
      </w:r>
    </w:p>
    <w:p w14:paraId="7C3F05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1419 * 2,     -7430 * 2,    -13326 * 2,    -14604 * 2,</w:t>
      </w:r>
    </w:p>
    <w:p w14:paraId="18C4B4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968 * 2,     -8714 * 2,    -14064 * 2,    -14746 * 2,</w:t>
      </w:r>
    </w:p>
    <w:p w14:paraId="4D4EBC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-1389 * 2,     -8443 * 2,    -14591 * 2,    -15035 * 2,</w:t>
      </w:r>
    </w:p>
    <w:p w14:paraId="609593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-2376 * 2,     -6547 * 2,    -14289 * 2,    -15131 * 2,</w:t>
      </w:r>
    </w:p>
    <w:p w14:paraId="654DC2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681 * 2,     -6039 * 2,    -14174 * 2,    -15261 * 2,</w:t>
      </w:r>
    </w:p>
    <w:p w14:paraId="731D7E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-1278 * 2,     -7426 * 2,    -14995 * 2,    -15460 * 2,</w:t>
      </w:r>
    </w:p>
    <w:p w14:paraId="4D7B66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-1650 * 2,     -5306 * 2,    -14072 * 2,    -15417 * 2,</w:t>
      </w:r>
    </w:p>
    <w:p w14:paraId="121A88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1179 * 2,     -5908 * 2,    -12475 * 2,    -14644 * 2,</w:t>
      </w:r>
    </w:p>
    <w:p w14:paraId="1EEB60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156 * 2,     -7873 * 2,    -12697 * 2,    -13694 * 2,</w:t>
      </w:r>
    </w:p>
    <w:p w14:paraId="46F0D4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-624 * 2,     -4770 * 2,    -12873 * 2,    -15838 * 2,</w:t>
      </w:r>
    </w:p>
    <w:p w14:paraId="201FE1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-3129 * 2,     -4907 * 2,    -13467 * 2,    -15778 * 2,</w:t>
      </w:r>
    </w:p>
    <w:p w14:paraId="020FA5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-4247 * 2,     -5883 * 2,    -14196 * 2,    -15500 * 2,</w:t>
      </w:r>
    </w:p>
    <w:p w14:paraId="2D45DF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-4086 * 2,     -7081 * 2,    -14616 * 2,    -15684 * 2,</w:t>
      </w:r>
    </w:p>
    <w:p w14:paraId="6CAD71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-2201 * 2,     -7651 * 2,    -12663 * 2,    -13344 * 2,</w:t>
      </w:r>
    </w:p>
    <w:p w14:paraId="54D7EA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-3453 * 2,     -6630 * 2,    -12004 * 2,    -12864 * 2,</w:t>
      </w:r>
    </w:p>
    <w:p w14:paraId="7A3EA4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856 * 2,     -8323 * 2,    -11736 * 2,    -13622 * 2,</w:t>
      </w:r>
    </w:p>
    <w:p w14:paraId="503C5D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-2646 * 2,     -7110 * 2,    -11587 * 2,    -12505 * 2,</w:t>
      </w:r>
    </w:p>
    <w:p w14:paraId="36CA26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-5336 * 2,     -7532 * 2,    -11484 * 2,    -12670 * 2,</w:t>
      </w:r>
    </w:p>
    <w:p w14:paraId="0445C5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-5033 * 2,     -8705 * 2,    -10678 * 2,    -12334 * 2,</w:t>
      </w:r>
    </w:p>
    <w:p w14:paraId="03C4C4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-4970 * 2,     -7667 * 2,    -10717 * 2,    -11807 * 2,</w:t>
      </w:r>
    </w:p>
    <w:p w14:paraId="2EAC3C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-5795 * 2,     -8993 * 2,    -11290 * 2,    -12255 * 2,</w:t>
      </w:r>
    </w:p>
    <w:p w14:paraId="208B9C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-4249 * 2,     -8531 * 2,     -9938 * 2,    -12187 * 2,</w:t>
      </w:r>
    </w:p>
    <w:p w14:paraId="270469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-5502 * 2,     -7806 * 2,     -9865 * 2,    -12731 * 2,</w:t>
      </w:r>
    </w:p>
    <w:p w14:paraId="6F4CBF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-5921 * 2,     -8823 * 2,    -10290 * 2,    -13093 * 2,</w:t>
      </w:r>
    </w:p>
    <w:p w14:paraId="6E54DF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-6168 * 2,     -8325 * 2,    -10247 * 2,    -11776 * 2,</w:t>
      </w:r>
    </w:p>
    <w:p w14:paraId="491766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-6218 * 2,     -7581 * 2,     -9573 * 2,    -12938 * 2,</w:t>
      </w:r>
    </w:p>
    <w:p w14:paraId="21BFEE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-4793 * 2,     -7741 * 2,     -9545 * 2,    -11334 * 2,</w:t>
      </w:r>
    </w:p>
    <w:p w14:paraId="5B2805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-6263 * 2,     -9720 * 2,    -11069 * 2,    -12886 * 2,</w:t>
      </w:r>
    </w:p>
    <w:p w14:paraId="296FB2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-6931 * 2,     -9690 * 2,    -11618 * 2,    -12771 * 2,</w:t>
      </w:r>
    </w:p>
    <w:p w14:paraId="3D29E4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-4180 * 2,     -6051 * 2,     -8002 * 2,    -10238 * 2,</w:t>
      </w:r>
    </w:p>
    <w:p w14:paraId="0B1D4C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-2494 * 2,     -5755 * 2,     -7791 * 2,    -13517 * 2,</w:t>
      </w:r>
    </w:p>
    <w:p w14:paraId="7E1F50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-2327 * 2,     -4509 * 2,     -8991 * 2,    -12941 * 2,</w:t>
      </w:r>
    </w:p>
    <w:p w14:paraId="125055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-2882 * 2,     -5563 * 2,     -7443 * 2,    -10727 * 2,</w:t>
      </w:r>
    </w:p>
    <w:p w14:paraId="2EEB07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-1012 * 2,     -5319 * 2,     -9297 * 2,    -12505 * 2,</w:t>
      </w:r>
    </w:p>
    <w:p w14:paraId="098D7F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-1512 * 2,     -5510 * 2,     -7537 * 2,    -11602 * 2,</w:t>
      </w:r>
    </w:p>
    <w:p w14:paraId="146E50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-1865 * 2,     -4284 * 2,     -8937 * 2,    -11243 * 2,</w:t>
      </w:r>
    </w:p>
    <w:p w14:paraId="67084A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-675 * 2,     -5828 * 2,     -9165 * 2,    -11035 * 2,</w:t>
      </w:r>
    </w:p>
    <w:p w14:paraId="441F59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121 * 2,     -5394 * 2,     -8187 * 2,    -12358 * 2,</w:t>
      </w:r>
    </w:p>
    <w:p w14:paraId="01A95E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-1828 * 2,     -3798 * 2,     -7161 * 2,    -12607 * 2,</w:t>
      </w:r>
    </w:p>
    <w:p w14:paraId="598D20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-1250 * 2,     -3403 * 2,     -8971 * 2,    -12892 * 2,</w:t>
      </w:r>
    </w:p>
    <w:p w14:paraId="1627D2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82 * 2,     -3228 * 2,     -8165 * 2,    -12383 * 2,</w:t>
      </w:r>
    </w:p>
    <w:p w14:paraId="10D617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-205 * 2,     -4263 * 2,     -9511 * 2,    -13198 * 2,</w:t>
      </w:r>
    </w:p>
    <w:p w14:paraId="0052DF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-970 * 2,     -4326 * 2,    -10376 * 2,    -12376 * 2,</w:t>
      </w:r>
    </w:p>
    <w:p w14:paraId="065448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771 * 2,     -5818 * 2,     -9306 * 2,    -12364 * 2,</w:t>
      </w:r>
    </w:p>
    <w:p w14:paraId="6A668A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1200 * 2,     -4560 * 2,     -9731 * 2,    -11691 * 2,</w:t>
      </w:r>
    </w:p>
    <w:p w14:paraId="7AEC0C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373 * 2,     -3855 * 2,    -10589 * 2,    -11908 * 2,</w:t>
      </w:r>
    </w:p>
    <w:p w14:paraId="4C9B49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-806 * 2,     -2391 * 2,     -9914 * 2,    -12909 * 2,</w:t>
      </w:r>
    </w:p>
    <w:p w14:paraId="7C682D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-340 * 2,     -5531 * 2,    -10039 * 2,    -11121 * 2,</w:t>
      </w:r>
    </w:p>
    <w:p w14:paraId="439FB1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 * 2,     -4047 * 2,     -9090 * 2,    -10202 * 2,</w:t>
      </w:r>
    </w:p>
    <w:p w14:paraId="6061C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-118 * 2,     -6292 * 2,     -9474 * 2,    -13728 * 2,</w:t>
      </w:r>
    </w:p>
    <w:p w14:paraId="2191CD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2151 * 2,     -6644 * 2,    -10546 * 2,    -13000 * 2,</w:t>
      </w:r>
    </w:p>
    <w:p w14:paraId="717885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3581 * 2,     -3940 * 2,    -10803 * 2,    -12157 * 2,</w:t>
      </w:r>
    </w:p>
    <w:p w14:paraId="3795E1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281 * 2,     -3753 * 2,     -9785 * 2,    -14179 * 2,</w:t>
      </w:r>
    </w:p>
    <w:p w14:paraId="0C09FC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-970 * 2,     -4782 * 2,     -7680 * 2,    -13979 * 2,</w:t>
      </w:r>
    </w:p>
    <w:p w14:paraId="761636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616 * 2,     -2056 * 2,     -9585 * 2,    -14312 * 2,</w:t>
      </w:r>
    </w:p>
    <w:p w14:paraId="4D3072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301 * 2,     -1319 * 2,     -7377 * 2,    -12987 * 2,</w:t>
      </w:r>
    </w:p>
    <w:p w14:paraId="56B363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-2860 * 2,     -4579 * 2,     -7377 * 2,    -13190 * 2,</w:t>
      </w:r>
    </w:p>
    <w:p w14:paraId="3AFBF4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1579 * 2,     -3254 * 2,     -5673 * 2,    -12155 * 2,</w:t>
      </w:r>
    </w:p>
    <w:p w14:paraId="6EF1AA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-670 * 2,     -3002 * 2,     -6917 * 2,    -10909 * 2,</w:t>
      </w:r>
    </w:p>
    <w:p w14:paraId="4814C9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1148 * 2,      -112 * 2,     -6676 * 2,    -13294 * 2,</w:t>
      </w:r>
    </w:p>
    <w:p w14:paraId="60916F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-1456 * 2,     -4559 * 2,     -6359 * 2,    -11251 * 2,</w:t>
      </w:r>
    </w:p>
    <w:p w14:paraId="4673C0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2315 * 2,     -4495 * 2,     -6938 * 2,    -10622 * 2,</w:t>
      </w:r>
    </w:p>
    <w:p w14:paraId="61B3F3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-910 * 2,     -4965 * 2,     -7196 * 2,     -9729 * 2,</w:t>
      </w:r>
    </w:p>
    <w:p w14:paraId="4FA1E3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-3313 * 2,     -5078 * 2,     -7349 * 2,     -9257 * 2,</w:t>
      </w:r>
    </w:p>
    <w:p w14:paraId="109051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2995 * 2,        30 * 2,     -6398 * 2,    -14337 * 2,</w:t>
      </w:r>
    </w:p>
    <w:p w14:paraId="0B9924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2728 * 2,      1352 * 2,     -6451 * 2,    -14372 * 2,</w:t>
      </w:r>
    </w:p>
    <w:p w14:paraId="0D20AC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4050 * 2,     -5770 * 2,    -10681 * 2,    -14211 * 2,</w:t>
      </w:r>
    </w:p>
    <w:p w14:paraId="3981F3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3555 * 2,      2365 * 2,     -8304 * 2,    -14656 * 2,</w:t>
      </w:r>
    </w:p>
    <w:p w14:paraId="496890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3378 * 2,       470 * 2,    -11318 * 2,    -14972 * 2,</w:t>
      </w:r>
    </w:p>
    <w:p w14:paraId="4B8163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4295 * 2,       920 * 2,    -11156 * 2,    -14996 * 2,</w:t>
      </w:r>
    </w:p>
    <w:p w14:paraId="3DDBBE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4690 * 2,      2206 * 2,    -10216 * 2,    -14946 * 2,</w:t>
      </w:r>
    </w:p>
    <w:p w14:paraId="322225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5240 * 2,       661 * 2,    -11119 * 2,    -14998 * 2,</w:t>
      </w:r>
    </w:p>
    <w:p w14:paraId="630F83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6099 * 2,      1695 * 2,     -9999 * 2,    -14947 * 2,</w:t>
      </w:r>
    </w:p>
    <w:p w14:paraId="6546FB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4890 * 2,     -1618 * 2,    -11589 * 2,    -15054 * 2,</w:t>
      </w:r>
    </w:p>
    <w:p w14:paraId="6F260E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6603 * 2,     -2072 * 2,    -11463 * 2,    -15067 * 2,</w:t>
      </w:r>
    </w:p>
    <w:p w14:paraId="21F5FE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5215 * 2,      3325 * 2,     -9190 * 2,    -14925 * 2,</w:t>
      </w:r>
    </w:p>
    <w:p w14:paraId="753D2F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4800 * 2,     -1018 * 2,    -12645 * 2,    -13591 * 2,</w:t>
      </w:r>
    </w:p>
    <w:p w14:paraId="4749B0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5953 * 2,      3144 * 2,     -7673 * 2,    -14850 * 2,</w:t>
      </w:r>
    </w:p>
    <w:p w14:paraId="710D45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4467 * 2,      3391 * 2,     -6908 * 2,    -14827 * 2,</w:t>
      </w:r>
    </w:p>
    <w:p w14:paraId="251D20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6908 * 2,      4412 * 2,     -7205 * 2,    -14816 * 2,</w:t>
      </w:r>
    </w:p>
    <w:p w14:paraId="6965CF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5090 * 2,      3105 * 2,     -5817 * 2,    -14749 * 2,</w:t>
      </w:r>
    </w:p>
    <w:p w14:paraId="01E882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5482 * 2,      3606 * 2,     -3761 * 2,    -14629 * 2,</w:t>
      </w:r>
    </w:p>
    <w:p w14:paraId="4FEA5D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4139 * 2,      2850 * 2,     -1782 * 2,    -14239 * 2,</w:t>
      </w:r>
    </w:p>
    <w:p w14:paraId="6D1B50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5611 * 2,      4106 * 2,      -669 * 2,    -14497 * 2,</w:t>
      </w:r>
    </w:p>
    <w:p w14:paraId="4BFEDA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7300 * 2,      3950 * 2,       736 * 2,    -13497 * 2,</w:t>
      </w:r>
    </w:p>
    <w:p w14:paraId="0B0853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5376 * 2,     -5185 * 2,    -11826 * 2,    -15194 * 2,</w:t>
      </w:r>
    </w:p>
    <w:p w14:paraId="59714A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2924 * 2,     -6522 * 2,    -12052 * 2,    -15281 * 2,</w:t>
      </w:r>
    </w:p>
    <w:p w14:paraId="6A5173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-6084 * 2,    -11147 * 2,    -12964 * 2,    -14025 * 2,</w:t>
      </w:r>
    </w:p>
    <w:p w14:paraId="51D33F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-7054 * 2,    -11706 * 2,    -13153 * 2,    -14339 * 2 };</w:t>
      </w:r>
    </w:p>
    <w:p w14:paraId="3049695B" w14:textId="77777777" w:rsidR="00A830F8" w:rsidRPr="00CA2983" w:rsidRDefault="00A830F8">
      <w:pPr>
        <w:pStyle w:val="WP"/>
        <w:rPr>
          <w:rFonts w:ascii="Times New Roman" w:hAnsi="Times New Roman" w:cs="Times New Roman"/>
        </w:rPr>
      </w:pPr>
    </w:p>
    <w:p w14:paraId="0B5B89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p>
    <w:p w14:paraId="51AD10C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lastRenderedPageBreak/>
        <w:t>/************************************************************************</w:t>
      </w:r>
    </w:p>
    <w:p w14:paraId="7769626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0F2026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8" w:name="ener_qua_tab"/>
      <w:bookmarkEnd w:id="68"/>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ener_qua.tab</w:t>
      </w:r>
    </w:p>
    <w:p w14:paraId="7F523D2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100A29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Energy codebook in Q8.</w:t>
      </w:r>
    </w:p>
    <w:p w14:paraId="606A2EE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49743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A05FDBD" w14:textId="77777777" w:rsidR="00A830F8" w:rsidRPr="00CA2983" w:rsidRDefault="00A830F8">
      <w:pPr>
        <w:pStyle w:val="LD10"/>
        <w:keepNext w:val="0"/>
        <w:rPr>
          <w:rFonts w:ascii="Times New Roman" w:hAnsi="Times New Roman" w:cs="Times New Roman"/>
        </w:rPr>
      </w:pPr>
    </w:p>
    <w:p w14:paraId="72E40CE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#define nb_qua_ener 64</w:t>
      </w:r>
    </w:p>
    <w:p w14:paraId="31CF100C" w14:textId="77777777" w:rsidR="00A830F8" w:rsidRPr="00CA2983" w:rsidRDefault="00A830F8">
      <w:pPr>
        <w:pStyle w:val="LD10"/>
        <w:keepNext w:val="0"/>
        <w:rPr>
          <w:rFonts w:ascii="Times New Roman" w:hAnsi="Times New Roman" w:cs="Times New Roman"/>
        </w:rPr>
      </w:pPr>
    </w:p>
    <w:p w14:paraId="6FA75D0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t_qua_ener[64*2] = {</w:t>
      </w:r>
    </w:p>
    <w:p w14:paraId="02A87FA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12,       48,</w:t>
      </w:r>
    </w:p>
    <w:p w14:paraId="153606C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69,      287,</w:t>
      </w:r>
    </w:p>
    <w:p w14:paraId="54AFDE3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98,      589,</w:t>
      </w:r>
    </w:p>
    <w:p w14:paraId="79EC922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103,      865,</w:t>
      </w:r>
    </w:p>
    <w:p w14:paraId="03AF1E5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406,      561,</w:t>
      </w:r>
    </w:p>
    <w:p w14:paraId="702C7A9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95,     1161,</w:t>
      </w:r>
    </w:p>
    <w:p w14:paraId="75673A5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418,      913,</w:t>
      </w:r>
    </w:p>
    <w:p w14:paraId="1436B71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465,     1288,</w:t>
      </w:r>
    </w:p>
    <w:p w14:paraId="121999F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705,     1056,</w:t>
      </w:r>
    </w:p>
    <w:p w14:paraId="7B3522B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822,      699,</w:t>
      </w:r>
    </w:p>
    <w:p w14:paraId="40820CA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1036,     1016,</w:t>
      </w:r>
    </w:p>
    <w:p w14:paraId="582CC08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842,     1353,</w:t>
      </w:r>
    </w:p>
    <w:p w14:paraId="47E2F50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555,     1646,</w:t>
      </w:r>
    </w:p>
    <w:p w14:paraId="68DEDC4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681,     2119,</w:t>
      </w:r>
    </w:p>
    <w:p w14:paraId="48B5FF6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891,     1758,</w:t>
      </w:r>
    </w:p>
    <w:p w14:paraId="09145B0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1071,     1529,</w:t>
      </w:r>
    </w:p>
    <w:p w14:paraId="6CF3F2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1236,     1281,</w:t>
      </w:r>
    </w:p>
    <w:p w14:paraId="65AB211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1455,      962,</w:t>
      </w:r>
    </w:p>
    <w:p w14:paraId="712174A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1661,     1279,</w:t>
      </w:r>
    </w:p>
    <w:p w14:paraId="2B8509D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1416,     1514,</w:t>
      </w:r>
    </w:p>
    <w:p w14:paraId="29D6D7D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1243,     1768,</w:t>
      </w:r>
    </w:p>
    <w:p w14:paraId="32242EE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1110,     2088,</w:t>
      </w:r>
    </w:p>
    <w:p w14:paraId="3128F45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1349,     2406,</w:t>
      </w:r>
    </w:p>
    <w:p w14:paraId="0B31A67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1480,     2035,</w:t>
      </w:r>
    </w:p>
    <w:p w14:paraId="0ACAD6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1558,     1762,</w:t>
      </w:r>
    </w:p>
    <w:p w14:paraId="2291E9B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1770,     1554,</w:t>
      </w:r>
    </w:p>
    <w:p w14:paraId="52C01FE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2027,     1319,</w:t>
      </w:r>
    </w:p>
    <w:p w14:paraId="2F955F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1952,     1030,</w:t>
      </w:r>
    </w:p>
    <w:p w14:paraId="108439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2281,      914,</w:t>
      </w:r>
    </w:p>
    <w:p w14:paraId="3B9ED2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2337,     1209,</w:t>
      </w:r>
    </w:p>
    <w:p w14:paraId="56FFFFA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2451,     1441,</w:t>
      </w:r>
    </w:p>
    <w:p w14:paraId="3600803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2234,     1441,</w:t>
      </w:r>
    </w:p>
    <w:p w14:paraId="4C448FA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2033,     1592,</w:t>
      </w:r>
    </w:p>
    <w:p w14:paraId="7D48F92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2279,     1644,</w:t>
      </w:r>
    </w:p>
    <w:p w14:paraId="738B191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2109,     1808,</w:t>
      </w:r>
    </w:p>
    <w:p w14:paraId="3A4DA18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2319,     1859,</w:t>
      </w:r>
    </w:p>
    <w:p w14:paraId="4F3A97B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2469,     1656,</w:t>
      </w:r>
    </w:p>
    <w:p w14:paraId="15DB92B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2533,     1857,</w:t>
      </w:r>
    </w:p>
    <w:p w14:paraId="239734C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2414,     2084,</w:t>
      </w:r>
    </w:p>
    <w:p w14:paraId="7AD114D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2114,     2087,</w:t>
      </w:r>
    </w:p>
    <w:p w14:paraId="4218F4F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1834,     1887,</w:t>
      </w:r>
    </w:p>
    <w:p w14:paraId="527B5E0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1769,     2242,</w:t>
      </w:r>
    </w:p>
    <w:p w14:paraId="61D2533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1977,     2560,</w:t>
      </w:r>
    </w:p>
    <w:p w14:paraId="5CCFFCD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2278,     2344,</w:t>
      </w:r>
    </w:p>
    <w:p w14:paraId="322387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2343,     2749,</w:t>
      </w:r>
    </w:p>
    <w:p w14:paraId="1824E47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2661,     2416,</w:t>
      </w:r>
    </w:p>
    <w:p w14:paraId="5A5E07E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2857,     2037,</w:t>
      </w:r>
    </w:p>
    <w:p w14:paraId="646295E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3239,     2405,</w:t>
      </w:r>
    </w:p>
    <w:p w14:paraId="351E202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2848,     2836,</w:t>
      </w:r>
    </w:p>
    <w:p w14:paraId="5FC452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3426,     2863,</w:t>
      </w:r>
    </w:p>
    <w:p w14:paraId="099C27A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3475,     3416,</w:t>
      </w:r>
    </w:p>
    <w:p w14:paraId="46A8E5C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2831,     3409,</w:t>
      </w:r>
    </w:p>
    <w:p w14:paraId="588446D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lastRenderedPageBreak/>
        <w:t xml:space="preserve">    2410,     3322,</w:t>
      </w:r>
    </w:p>
    <w:p w14:paraId="659F1C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2033,     3303,</w:t>
      </w:r>
    </w:p>
    <w:p w14:paraId="2416EA4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1609,     3514,</w:t>
      </w:r>
    </w:p>
    <w:p w14:paraId="1E272B5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1625,     2836,</w:t>
      </w:r>
    </w:p>
    <w:p w14:paraId="5FB7931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880,     2775,</w:t>
      </w:r>
    </w:p>
    <w:p w14:paraId="20936A7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1122,     3500,</w:t>
      </w:r>
    </w:p>
    <w:p w14:paraId="52685A8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605,     3517,</w:t>
      </w:r>
    </w:p>
    <w:p w14:paraId="0864E9B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88,     3532,</w:t>
      </w:r>
    </w:p>
    <w:p w14:paraId="22661B8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111,     2956,</w:t>
      </w:r>
    </w:p>
    <w:p w14:paraId="423B811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89,     2436,</w:t>
      </w:r>
    </w:p>
    <w:p w14:paraId="7FD3D77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88,     1938,</w:t>
      </w:r>
    </w:p>
    <w:p w14:paraId="7CFD21E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74,     1526};</w:t>
      </w:r>
    </w:p>
    <w:p w14:paraId="160B887F" w14:textId="77777777" w:rsidR="00A830F8" w:rsidRPr="00CA2983" w:rsidRDefault="00A830F8">
      <w:pPr>
        <w:pStyle w:val="WP"/>
        <w:rPr>
          <w:rFonts w:ascii="Times New Roman" w:hAnsi="Times New Roman" w:cs="Times New Roman"/>
        </w:rPr>
      </w:pPr>
    </w:p>
    <w:p w14:paraId="53802C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73080B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AC6677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69" w:name="grid_tab"/>
      <w:bookmarkEnd w:id="69"/>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grid.tab</w:t>
      </w:r>
    </w:p>
    <w:p w14:paraId="487BED4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54A038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Table for routine Az_Lsp().</w:t>
      </w:r>
    </w:p>
    <w:p w14:paraId="1376F46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58A74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Vector grid[] is in Q15</w:t>
      </w:r>
    </w:p>
    <w:p w14:paraId="3BABBE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6C1059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grid[0] = 1.0</w:t>
      </w:r>
    </w:p>
    <w:p w14:paraId="760157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grid[grid_points+1] = -1.0</w:t>
      </w:r>
    </w:p>
    <w:p w14:paraId="2C8BEED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(i = 1; i &lt; grid_points; i++)</w:t>
      </w:r>
    </w:p>
    <w:p w14:paraId="0F578E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grid[i] = cos((6.283185307*i)/(2.0*grid_points))</w:t>
      </w:r>
    </w:p>
    <w:p w14:paraId="2D0DDAE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793FC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43FAA1" w14:textId="77777777" w:rsidR="00A830F8" w:rsidRPr="00CA2983" w:rsidRDefault="00A830F8">
      <w:pPr>
        <w:pStyle w:val="LD10"/>
        <w:rPr>
          <w:rFonts w:ascii="Times New Roman" w:hAnsi="Times New Roman" w:cs="Times New Roman"/>
        </w:rPr>
      </w:pPr>
    </w:p>
    <w:p w14:paraId="71F2E3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grid_points 60</w:t>
      </w:r>
    </w:p>
    <w:p w14:paraId="0E165BD7" w14:textId="77777777" w:rsidR="00A830F8" w:rsidRPr="00CA2983" w:rsidRDefault="00A830F8">
      <w:pPr>
        <w:pStyle w:val="LD10"/>
        <w:rPr>
          <w:rFonts w:ascii="Times New Roman" w:hAnsi="Times New Roman" w:cs="Times New Roman"/>
        </w:rPr>
      </w:pPr>
    </w:p>
    <w:p w14:paraId="0ACE0C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grid[grid_points+1] ={</w:t>
      </w:r>
    </w:p>
    <w:p w14:paraId="1DD058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32760,     32723,     32588,     32364,     32051,     31651,</w:t>
      </w:r>
    </w:p>
    <w:p w14:paraId="5CD63A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31164,     30591,     29935,     29196,     28377,     27481,</w:t>
      </w:r>
    </w:p>
    <w:p w14:paraId="2182F9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26509,     25465,     24351,     23170,     21926,     20621,</w:t>
      </w:r>
    </w:p>
    <w:p w14:paraId="38BD1B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19260,     17846,     16384,     14876,     13327,     11743,</w:t>
      </w:r>
    </w:p>
    <w:p w14:paraId="49D022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10125,      8480,      6812,      5126,      3425,      1714,</w:t>
      </w:r>
    </w:p>
    <w:p w14:paraId="50B9B6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     -1715,     -3426,     -5127,     -6813,     -8481,</w:t>
      </w:r>
    </w:p>
    <w:p w14:paraId="7F9A87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-10126,    -11744,    -13328,    -14877,    -16385,    -17847,</w:t>
      </w:r>
    </w:p>
    <w:p w14:paraId="665B1A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-19261,    -20622,    -21927,    -23171,    -24352,    -25466,</w:t>
      </w:r>
    </w:p>
    <w:p w14:paraId="50200B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-26510,    -27482,    -28378,    -29197,    -29936,    -30592,</w:t>
      </w:r>
    </w:p>
    <w:p w14:paraId="786636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-31165,    -31652,    -32052,    -32365,    -32589,    -32724,</w:t>
      </w:r>
    </w:p>
    <w:p w14:paraId="043EB5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-32760};</w:t>
      </w:r>
    </w:p>
    <w:p w14:paraId="74B9E4B3" w14:textId="77777777" w:rsidR="00A830F8" w:rsidRPr="00CA2983" w:rsidRDefault="00A830F8">
      <w:pPr>
        <w:pStyle w:val="WP"/>
        <w:rPr>
          <w:rFonts w:ascii="Times New Roman" w:hAnsi="Times New Roman" w:cs="Times New Roman"/>
        </w:rPr>
      </w:pPr>
    </w:p>
    <w:p w14:paraId="1A87A7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12A33F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B18D31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0" w:name="inv_sqrt_tab"/>
      <w:bookmarkEnd w:id="70"/>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inv_sqrt.tab</w:t>
      </w:r>
    </w:p>
    <w:p w14:paraId="7266E7F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0DD6A3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Table for routine inv_sqrt().</w:t>
      </w:r>
    </w:p>
    <w:p w14:paraId="79415D8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BAE0D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3EA71D" w14:textId="77777777" w:rsidR="00A830F8" w:rsidRPr="00CA2983" w:rsidRDefault="00A830F8">
      <w:pPr>
        <w:pStyle w:val="LD10"/>
        <w:keepNext w:val="0"/>
        <w:rPr>
          <w:rFonts w:ascii="Times New Roman" w:hAnsi="Times New Roman" w:cs="Times New Roman"/>
        </w:rPr>
      </w:pPr>
    </w:p>
    <w:p w14:paraId="619DE816"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tab_inv_sqrt[49] = {</w:t>
      </w:r>
    </w:p>
    <w:p w14:paraId="01DD8B0F" w14:textId="77777777" w:rsidR="00A830F8" w:rsidRPr="00CA2983" w:rsidRDefault="00A830F8">
      <w:pPr>
        <w:pStyle w:val="LD10"/>
        <w:keepNext w:val="0"/>
        <w:rPr>
          <w:rFonts w:ascii="Times New Roman" w:hAnsi="Times New Roman" w:cs="Times New Roman"/>
        </w:rPr>
      </w:pPr>
    </w:p>
    <w:p w14:paraId="2B2C639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32767, 31790, 30894, 30070, 29309, 28602, 27945, 27330, 26755, 26214,</w:t>
      </w:r>
    </w:p>
    <w:p w14:paraId="60F65B79"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25705, 25225, 24770, 24339, 23930, 23541, 23170, 22817, 22479, 22155,</w:t>
      </w:r>
    </w:p>
    <w:p w14:paraId="66200ED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21845, 21548, 21263, 20988, 20724, 20470, 20225, 19988, 19760, 19539,</w:t>
      </w:r>
    </w:p>
    <w:p w14:paraId="76E63EC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19326, 19119, 18919, 18725, 18536, 18354, 18176, 18004, 17837, 17674,</w:t>
      </w:r>
    </w:p>
    <w:p w14:paraId="7A03F92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17515, 17361, 17211, 17064, 16921, 16782, 16646, 16514, 16384 };</w:t>
      </w:r>
    </w:p>
    <w:p w14:paraId="0579BC9D" w14:textId="77777777" w:rsidR="00A830F8" w:rsidRPr="00CA2983" w:rsidRDefault="00A830F8">
      <w:pPr>
        <w:pStyle w:val="WP"/>
        <w:rPr>
          <w:rFonts w:ascii="Times New Roman" w:hAnsi="Times New Roman" w:cs="Times New Roman"/>
        </w:rPr>
      </w:pPr>
    </w:p>
    <w:p w14:paraId="2A45811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7772A9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1A9189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1" w:name="lag_wind_tab"/>
      <w:bookmarkEnd w:id="71"/>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lag_wind.tab</w:t>
      </w:r>
    </w:p>
    <w:p w14:paraId="0F21A59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8D9421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Table of lag_window coefficents for the autocorrelation.</w:t>
      </w:r>
    </w:p>
    <w:p w14:paraId="61C8DF0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2208FEA"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lag_wind[0] = 1.00000000 </w:t>
      </w:r>
      <w:r w:rsidRPr="00CA2983">
        <w:rPr>
          <w:rFonts w:ascii="Times New Roman" w:hAnsi="Times New Roman" w:cs="Times New Roman"/>
        </w:rPr>
        <w:tab/>
        <w:t>(*)</w:t>
      </w:r>
    </w:p>
    <w:p w14:paraId="663E00B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lag_wind[1] = 0.99884027</w:t>
      </w:r>
      <w:r w:rsidRPr="00CA2983">
        <w:rPr>
          <w:rFonts w:ascii="Times New Roman" w:hAnsi="Times New Roman" w:cs="Times New Roman"/>
        </w:rPr>
        <w:tab/>
        <w:t>(**)</w:t>
      </w:r>
    </w:p>
    <w:p w14:paraId="73AD435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lag_wind[2] = 0.99551868</w:t>
      </w:r>
    </w:p>
    <w:p w14:paraId="58FE4869"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lag_wind[3] = 0.99000722</w:t>
      </w:r>
    </w:p>
    <w:p w14:paraId="2E2CC747"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lag_wind[4] = 0.98234236</w:t>
      </w:r>
    </w:p>
    <w:p w14:paraId="06E5AE3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lag_wind[5] = 0.97257471</w:t>
      </w:r>
    </w:p>
    <w:p w14:paraId="34580E2D"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lag_wind[6] = 0.96076828</w:t>
      </w:r>
    </w:p>
    <w:p w14:paraId="3124AAAB"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lag_wind[7] = 0.94699991</w:t>
      </w:r>
    </w:p>
    <w:p w14:paraId="66B41F30"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lag_wind[8] = 0.93135828</w:t>
      </w:r>
    </w:p>
    <w:p w14:paraId="271D4FB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lag_wind[9] = 0.91394323</w:t>
      </w:r>
    </w:p>
    <w:p w14:paraId="2A876902"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lag_wind[10]= 0.89486438</w:t>
      </w:r>
    </w:p>
    <w:p w14:paraId="27D4498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6162ED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 The first coefficient whose value = 1 is just </w:t>
      </w:r>
    </w:p>
    <w:p w14:paraId="6C0FC3A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mentioned for information, but not included in the code</w:t>
      </w:r>
    </w:p>
    <w:p w14:paraId="33D287F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 All the other coefficents incorporate a scaling factor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of 1,00005 corresponding to a noise floor of -43 dB</w:t>
      </w:r>
    </w:p>
    <w:p w14:paraId="2EB6A03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This table uses a special extended precision format</w:t>
      </w:r>
    </w:p>
    <w:p w14:paraId="2F2C37A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(see "comments" in the header of</w:t>
      </w:r>
    </w:p>
    <w:p w14:paraId="4E5F5F2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the file fexp_tet.c - Section A.5.2)</w:t>
      </w:r>
    </w:p>
    <w:p w14:paraId="3BD13294" w14:textId="77777777" w:rsidR="00A830F8" w:rsidRPr="00CA2983" w:rsidRDefault="00A830F8">
      <w:pPr>
        <w:pStyle w:val="WP"/>
        <w:keepLines/>
        <w:rPr>
          <w:rFonts w:ascii="Times New Roman" w:hAnsi="Times New Roman" w:cs="Times New Roman"/>
        </w:rPr>
      </w:pPr>
      <w:r w:rsidRPr="00CA2983">
        <w:rPr>
          <w:rFonts w:ascii="Times New Roman" w:hAnsi="Times New Roman" w:cs="Times New Roman"/>
        </w:rPr>
        <w:t>*</w:t>
      </w:r>
    </w:p>
    <w:p w14:paraId="638E3D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2D8048C" w14:textId="77777777" w:rsidR="00A830F8" w:rsidRPr="00CA2983" w:rsidRDefault="00A830F8">
      <w:pPr>
        <w:pStyle w:val="LD10"/>
        <w:keepNext w:val="0"/>
        <w:rPr>
          <w:rFonts w:ascii="Times New Roman" w:hAnsi="Times New Roman" w:cs="Times New Roman"/>
        </w:rPr>
      </w:pPr>
    </w:p>
    <w:p w14:paraId="1433494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lag_h[10] = {</w:t>
      </w:r>
    </w:p>
    <w:p w14:paraId="0E8FCBA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32729,</w:t>
      </w:r>
    </w:p>
    <w:p w14:paraId="3D85178B"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32621,</w:t>
      </w:r>
    </w:p>
    <w:p w14:paraId="35E500B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32440,</w:t>
      </w:r>
    </w:p>
    <w:p w14:paraId="2D5968C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32189,</w:t>
      </w:r>
    </w:p>
    <w:p w14:paraId="5A15CDF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31869,</w:t>
      </w:r>
    </w:p>
    <w:p w14:paraId="118B92F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31482,</w:t>
      </w:r>
    </w:p>
    <w:p w14:paraId="3291C87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31031,</w:t>
      </w:r>
    </w:p>
    <w:p w14:paraId="1DC4B36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30518,</w:t>
      </w:r>
    </w:p>
    <w:p w14:paraId="1E227FE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29948,</w:t>
      </w:r>
    </w:p>
    <w:p w14:paraId="2C90CD4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29322};</w:t>
      </w:r>
    </w:p>
    <w:p w14:paraId="4A20F8C2" w14:textId="77777777" w:rsidR="00A830F8" w:rsidRPr="00CA2983" w:rsidRDefault="00A830F8">
      <w:pPr>
        <w:pStyle w:val="LD10"/>
        <w:keepNext w:val="0"/>
        <w:rPr>
          <w:rFonts w:ascii="Times New Roman" w:hAnsi="Times New Roman" w:cs="Times New Roman"/>
        </w:rPr>
      </w:pPr>
    </w:p>
    <w:p w14:paraId="6DF418F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lag_l[10] = {</w:t>
      </w:r>
    </w:p>
    <w:p w14:paraId="486FC567"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32704,</w:t>
      </w:r>
    </w:p>
    <w:p w14:paraId="02F4E773"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5120,</w:t>
      </w:r>
    </w:p>
    <w:p w14:paraId="085FD0E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18240,</w:t>
      </w:r>
    </w:p>
    <w:p w14:paraId="5EDD7174"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12928,</w:t>
      </w:r>
    </w:p>
    <w:p w14:paraId="7056499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10752,</w:t>
      </w:r>
    </w:p>
    <w:p w14:paraId="395139CF"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14912,</w:t>
      </w:r>
    </w:p>
    <w:p w14:paraId="7C239708"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9600,</w:t>
      </w:r>
    </w:p>
    <w:p w14:paraId="7C661021"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24512,</w:t>
      </w:r>
    </w:p>
    <w:p w14:paraId="7285B680"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3008,</w:t>
      </w:r>
    </w:p>
    <w:p w14:paraId="0EB737BA"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30016};</w:t>
      </w:r>
    </w:p>
    <w:p w14:paraId="25E18B5A" w14:textId="77777777" w:rsidR="00A830F8" w:rsidRPr="00CA2983" w:rsidRDefault="00A830F8">
      <w:pPr>
        <w:pStyle w:val="WP"/>
        <w:rPr>
          <w:rFonts w:ascii="Times New Roman" w:hAnsi="Times New Roman" w:cs="Times New Roman"/>
        </w:rPr>
      </w:pPr>
    </w:p>
    <w:p w14:paraId="58ABB8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ED90C3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7B71A8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2" w:name="log2_tab"/>
      <w:bookmarkEnd w:id="72"/>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log2.tab</w:t>
      </w:r>
    </w:p>
    <w:p w14:paraId="4681D13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D43DD8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Table for routine Log2().</w:t>
      </w:r>
    </w:p>
    <w:p w14:paraId="2F9781B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6258A13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2CF931" w14:textId="77777777" w:rsidR="00A830F8" w:rsidRPr="00CA2983" w:rsidRDefault="00A830F8">
      <w:pPr>
        <w:pStyle w:val="LD10"/>
        <w:keepNext w:val="0"/>
        <w:rPr>
          <w:rFonts w:ascii="Times New Roman" w:hAnsi="Times New Roman" w:cs="Times New Roman"/>
        </w:rPr>
      </w:pPr>
    </w:p>
    <w:p w14:paraId="4160BA9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tab_log2[33] = {</w:t>
      </w:r>
    </w:p>
    <w:p w14:paraId="36E250ED"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0,  1455,  2866,  4236,  5568,  6863,  8124,  9352, 10549, 11716,</w:t>
      </w:r>
    </w:p>
    <w:p w14:paraId="23475E6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12855, 13967, 15054, 16117, 17156, 18172, 19167, 20142, 21097, 22033,</w:t>
      </w:r>
    </w:p>
    <w:p w14:paraId="03FE5CA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22951, 23852, 24735, 25603, 26455, 27291, 28113, 28922, 29716, 30497,</w:t>
      </w:r>
    </w:p>
    <w:p w14:paraId="50346EF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31266, 32023, 32767 };</w:t>
      </w:r>
    </w:p>
    <w:p w14:paraId="06910752" w14:textId="77777777" w:rsidR="00A830F8" w:rsidRPr="00CA2983" w:rsidRDefault="00A830F8">
      <w:pPr>
        <w:pStyle w:val="WP"/>
        <w:rPr>
          <w:rFonts w:ascii="Times New Roman" w:hAnsi="Times New Roman" w:cs="Times New Roman"/>
        </w:rPr>
      </w:pPr>
    </w:p>
    <w:p w14:paraId="04D27A4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9A8E29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F0864B5"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3" w:name="pow2_tab"/>
      <w:bookmarkEnd w:id="73"/>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pow2.tab</w:t>
      </w:r>
    </w:p>
    <w:p w14:paraId="000C6F0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80B984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Table for routine pow2().</w:t>
      </w:r>
    </w:p>
    <w:p w14:paraId="6FDE0C5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48BB1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2C3ED8" w14:textId="77777777" w:rsidR="00A830F8" w:rsidRPr="00CA2983" w:rsidRDefault="00A830F8">
      <w:pPr>
        <w:pStyle w:val="LD10"/>
        <w:keepNext w:val="0"/>
        <w:rPr>
          <w:rFonts w:ascii="Times New Roman" w:hAnsi="Times New Roman" w:cs="Times New Roman"/>
        </w:rPr>
      </w:pPr>
    </w:p>
    <w:p w14:paraId="3273CE1E"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static Word16 tab_pow2[33] = {</w:t>
      </w:r>
    </w:p>
    <w:p w14:paraId="1FB7333C"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16384, 16743, 17109, 17484, 17867, 18258, 18658, 19066, 19484, 19911,</w:t>
      </w:r>
    </w:p>
    <w:p w14:paraId="52355292"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20347, 20792, 21247, 21713, 22188, 22674, 23170, 23678, 24196, 24726,</w:t>
      </w:r>
    </w:p>
    <w:p w14:paraId="62AD99B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25268, 25821, 26386, 26964, 27554, 28158, 28774, 29405, 30048, 30706,</w:t>
      </w:r>
    </w:p>
    <w:p w14:paraId="38EE9975" w14:textId="77777777" w:rsidR="00A830F8" w:rsidRPr="00CA2983" w:rsidRDefault="00A830F8">
      <w:pPr>
        <w:pStyle w:val="LD10"/>
        <w:keepNext w:val="0"/>
        <w:rPr>
          <w:rFonts w:ascii="Times New Roman" w:hAnsi="Times New Roman" w:cs="Times New Roman"/>
        </w:rPr>
      </w:pPr>
      <w:r w:rsidRPr="00CA2983">
        <w:rPr>
          <w:rFonts w:ascii="Times New Roman" w:hAnsi="Times New Roman" w:cs="Times New Roman"/>
        </w:rPr>
        <w:t xml:space="preserve"> 31379, 32066, 32767 };</w:t>
      </w:r>
    </w:p>
    <w:p w14:paraId="3481FC24" w14:textId="77777777" w:rsidR="00A830F8" w:rsidRPr="00CA2983" w:rsidRDefault="00A830F8">
      <w:pPr>
        <w:pStyle w:val="WP"/>
        <w:rPr>
          <w:rFonts w:ascii="Times New Roman" w:hAnsi="Times New Roman" w:cs="Times New Roman"/>
        </w:rPr>
      </w:pPr>
    </w:p>
    <w:p w14:paraId="79B2B45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7BE31F8"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368FDD5F"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4" w:name="window_tab"/>
      <w:bookmarkEnd w:id="74"/>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window.tab</w:t>
      </w:r>
    </w:p>
    <w:p w14:paraId="482C5D07"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68F9B560"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Asymetric Hamming window for LPC analysis.</w:t>
      </w:r>
    </w:p>
    <w:p w14:paraId="4EB009ED"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5279B21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1B148BD" w14:textId="77777777" w:rsidR="00A830F8" w:rsidRPr="00CA2983" w:rsidRDefault="00A830F8">
      <w:pPr>
        <w:pStyle w:val="LD10"/>
        <w:rPr>
          <w:rFonts w:ascii="Times New Roman" w:hAnsi="Times New Roman" w:cs="Times New Roman"/>
        </w:rPr>
      </w:pPr>
    </w:p>
    <w:p w14:paraId="294039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L_window 256</w:t>
      </w:r>
    </w:p>
    <w:p w14:paraId="1FE03340" w14:textId="77777777" w:rsidR="00A830F8" w:rsidRPr="00CA2983" w:rsidRDefault="00A830F8">
      <w:pPr>
        <w:pStyle w:val="LD10"/>
        <w:rPr>
          <w:rFonts w:ascii="Times New Roman" w:hAnsi="Times New Roman" w:cs="Times New Roman"/>
        </w:rPr>
      </w:pPr>
    </w:p>
    <w:p w14:paraId="771AD5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window[L_window] = {</w:t>
      </w:r>
    </w:p>
    <w:p w14:paraId="5B70D8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2621,  2623,  2628,  2636,  2647,  2662,  2679,  2700,  2724,  2752,</w:t>
      </w:r>
    </w:p>
    <w:p w14:paraId="132690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2782,  2816,  2852,  2892,  2936,  2982,  3031,  3084,  3140,  3199,</w:t>
      </w:r>
    </w:p>
    <w:p w14:paraId="49910D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3260,  3325,  3393,  3465,  3539,  3616,  3696,  3779,  3865,  3954,</w:t>
      </w:r>
    </w:p>
    <w:p w14:paraId="5CC210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4047,  4141,  4239,  4340,  4444,  4550,  4659,  4771,  4886,  5003,</w:t>
      </w:r>
    </w:p>
    <w:p w14:paraId="1C00BB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5123,  5246,  5372,  5500,  5631,  5764,  5900,  6038,  6179,  6323,</w:t>
      </w:r>
    </w:p>
    <w:p w14:paraId="63352A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6468,  6617,  6767,  6920,  7075,  7233,  7392,  7554,  7718,  7884,</w:t>
      </w:r>
    </w:p>
    <w:p w14:paraId="09ACD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8052,  8223,  8395,  8569,  8746,  8924,  9104,  9286,  9470,  9655,</w:t>
      </w:r>
    </w:p>
    <w:p w14:paraId="4738E5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9842, 10031, 10221, 10413, 10607, 10802, 10999, 11197, 11396, 11597,</w:t>
      </w:r>
    </w:p>
    <w:p w14:paraId="6CB9EA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11799, 12002, 12207, 12413, 12619, 12827, 13036, 13246, 13457, 13669,</w:t>
      </w:r>
    </w:p>
    <w:p w14:paraId="3360DC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13882, 14095, 14309, 14524, 14740, 14956, 15173, 15391, 15608, 15827,</w:t>
      </w:r>
    </w:p>
    <w:p w14:paraId="25F46D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16046, 16265, 16484, 16704, 16924, 17144, 17364, 17584, 17804, 18024,</w:t>
      </w:r>
    </w:p>
    <w:p w14:paraId="2D2914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18245, 18465, 18684, 18904, 19124, 19343, 19561, 19780, 19998, 20215,</w:t>
      </w:r>
    </w:p>
    <w:p w14:paraId="1C12CD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20432, 20648, 20864, 21079, 21293, 21506, 21719, 21931, 22142, 22352,</w:t>
      </w:r>
    </w:p>
    <w:p w14:paraId="1850AF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22561, 22769, 22976, 23181, 23386, 23589, 23791, 23992, 24191, 24389,</w:t>
      </w:r>
    </w:p>
    <w:p w14:paraId="6A5D5A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24586, 24781, 24975, 25167, 25357, 25546, 25733, 25919, 26102, 26284,</w:t>
      </w:r>
    </w:p>
    <w:p w14:paraId="1A6750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26464, 26642, 26819, 26993, 27165, 27336, 27504, 27670, 27834, 27996,</w:t>
      </w:r>
    </w:p>
    <w:p w14:paraId="088350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28156, 28313, 28468, 28621, 28772, 28920, 29066, 29209, 29350, 29488,</w:t>
      </w:r>
    </w:p>
    <w:p w14:paraId="30B293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29624, 29757, 29888, 30016, 30142, 30265, 30385, 30502, 30617, 30729,</w:t>
      </w:r>
    </w:p>
    <w:p w14:paraId="4DD892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30838, 30945, 31048, 31149, 31247, 31342, 31434, 31523, 31609, 31692,</w:t>
      </w:r>
    </w:p>
    <w:p w14:paraId="08695D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31772, 31850, 31924, 31995, 32063, 32128, 32190, 32249, 32304, 32357,</w:t>
      </w:r>
    </w:p>
    <w:p w14:paraId="4D2DA1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32406, 32453, 32496, 32536, 32573, 32606, 32637, 32664, 32688, 32709,</w:t>
      </w:r>
    </w:p>
    <w:p w14:paraId="6A9B6F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32727, 32741, 32753, 32761, 32765, 32767, 32767, 32718, 32572, 32329,</w:t>
      </w:r>
    </w:p>
    <w:p w14:paraId="681ABD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31991, 31561, 31041, 30434, 29744, 28977, 28136, 27227, 26257, 25231,</w:t>
      </w:r>
    </w:p>
    <w:p w14:paraId="64F1B7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24156, 23039, 21888, 20709, 19511, 18301, 17088, 15878, 14680, 13501,</w:t>
      </w:r>
    </w:p>
    <w:p w14:paraId="281C4D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12350, 11233, 10158,  9132,  8162,  7253,  6412,  5645,  4955,  4348,</w:t>
      </w:r>
    </w:p>
    <w:p w14:paraId="60D261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3828,  3397,  3059,  2817,  2670,  2621 };</w:t>
      </w:r>
    </w:p>
    <w:p w14:paraId="01FED935" w14:textId="77777777"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fldChar w:fldCharType="end"/>
      </w:r>
    </w:p>
    <w:p w14:paraId="28DF70AA" w14:textId="5B143E30"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br w:type="page"/>
      </w:r>
      <w:r w:rsidRPr="00CA2983">
        <w:rPr>
          <w:rFonts w:ascii="Times New Roman" w:hAnsi="Times New Roman" w:cs="Times New Roman"/>
          <w:sz w:val="20"/>
        </w:rPr>
        <w:lastRenderedPageBreak/>
        <w:fldChar w:fldCharType="begin"/>
      </w:r>
      <w:r w:rsidRPr="00CA2983">
        <w:rPr>
          <w:rFonts w:ascii="Times New Roman" w:hAnsi="Times New Roman" w:cs="Times New Roman"/>
          <w:sz w:val="20"/>
        </w:rPr>
        <w:instrText>include C_word_B.doc</w:instrText>
      </w:r>
      <w:r w:rsidR="00CA2983" w:rsidRPr="00CA2983">
        <w:rPr>
          <w:rFonts w:ascii="Times New Roman" w:hAnsi="Times New Roman" w:cs="Times New Roman"/>
          <w:sz w:val="20"/>
        </w:rPr>
        <w:instrText xml:space="preserve"> \* MERGEFORMAT </w:instrText>
      </w:r>
      <w:r w:rsidRPr="00CA2983">
        <w:rPr>
          <w:rFonts w:ascii="Times New Roman" w:hAnsi="Times New Roman" w:cs="Times New Roman"/>
          <w:sz w:val="20"/>
        </w:rPr>
        <w:fldChar w:fldCharType="separate"/>
      </w:r>
      <w:bookmarkStart w:id="75" w:name="_Toc162012084"/>
      <w:bookmarkStart w:id="76" w:name="a300395_2_02_title"/>
      <w:r w:rsidRPr="00CA2983">
        <w:rPr>
          <w:rFonts w:ascii="Times New Roman" w:hAnsi="Times New Roman" w:cs="Times New Roman"/>
          <w:sz w:val="20"/>
        </w:rPr>
        <w:t>B</w:t>
      </w:r>
      <w:bookmarkEnd w:id="76"/>
      <w:r w:rsidRPr="00CA2983">
        <w:rPr>
          <w:rFonts w:ascii="Times New Roman" w:hAnsi="Times New Roman" w:cs="Times New Roman"/>
          <w:sz w:val="20"/>
        </w:rPr>
        <w:tab/>
        <w:t>C Code for the TETRA Basic Operators</w:t>
      </w:r>
      <w:bookmarkEnd w:id="75"/>
    </w:p>
    <w:p w14:paraId="1EF1FC42" w14:textId="77777777" w:rsidR="00A830F8" w:rsidRPr="00CA2983" w:rsidRDefault="00A830F8">
      <w:pPr>
        <w:pStyle w:val="WP"/>
        <w:rPr>
          <w:rFonts w:ascii="Times New Roman" w:hAnsi="Times New Roman" w:cs="Times New Roman"/>
        </w:rPr>
      </w:pPr>
    </w:p>
    <w:p w14:paraId="446739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726440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20C1E2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77" w:name="tetra_op_c"/>
      <w:bookmarkEnd w:id="77"/>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tetra_op.c</w:t>
      </w:r>
    </w:p>
    <w:p w14:paraId="45ED89B2"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44C84F1A"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TETRA  basic operators</w:t>
      </w:r>
    </w:p>
    <w:p w14:paraId="538F5F54"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3E48ECE9"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0EB586DB"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65033BB9"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abs_s()</w:t>
      </w:r>
    </w:p>
    <w:p w14:paraId="481722F0"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add()</w:t>
      </w:r>
    </w:p>
    <w:p w14:paraId="3AA43F42"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div_s()</w:t>
      </w:r>
    </w:p>
    <w:p w14:paraId="4A1B9A4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extract_h()</w:t>
      </w:r>
    </w:p>
    <w:p w14:paraId="1FFB2ED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extract_l()</w:t>
      </w:r>
    </w:p>
    <w:p w14:paraId="0241217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L_abs()</w:t>
      </w:r>
    </w:p>
    <w:p w14:paraId="17AE660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L_add()</w:t>
      </w:r>
    </w:p>
    <w:p w14:paraId="188D7F3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L_deposit_h()</w:t>
      </w:r>
    </w:p>
    <w:p w14:paraId="0756ACA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L_deposit_l()</w:t>
      </w:r>
    </w:p>
    <w:p w14:paraId="2329B78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L_mac()</w:t>
      </w:r>
    </w:p>
    <w:p w14:paraId="127215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L_mac0()</w:t>
      </w:r>
    </w:p>
    <w:p w14:paraId="3DB655B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L_msu()</w:t>
      </w:r>
    </w:p>
    <w:p w14:paraId="1702BBA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L_msu0()</w:t>
      </w:r>
    </w:p>
    <w:p w14:paraId="5EE5A0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L_mult()</w:t>
      </w:r>
    </w:p>
    <w:p w14:paraId="2A43916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L_mult0()</w:t>
      </w:r>
    </w:p>
    <w:p w14:paraId="7D2CDCD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L_negate()</w:t>
      </w:r>
    </w:p>
    <w:p w14:paraId="3D2079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L_shl()</w:t>
      </w:r>
    </w:p>
    <w:p w14:paraId="21DE038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L_shr()</w:t>
      </w:r>
    </w:p>
    <w:p w14:paraId="5D39A10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L_shr_r()</w:t>
      </w:r>
    </w:p>
    <w:p w14:paraId="06E3DE6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L_sub()</w:t>
      </w:r>
    </w:p>
    <w:p w14:paraId="6ED863E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mult()</w:t>
      </w:r>
    </w:p>
    <w:p w14:paraId="7E7E1F4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mult_r()</w:t>
      </w:r>
    </w:p>
    <w:p w14:paraId="4783298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negate()</w:t>
      </w:r>
    </w:p>
    <w:p w14:paraId="0DDD238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norm_l()</w:t>
      </w:r>
    </w:p>
    <w:p w14:paraId="77A95CD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norm_s()</w:t>
      </w:r>
    </w:p>
    <w:p w14:paraId="375C948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round()</w:t>
      </w:r>
    </w:p>
    <w:p w14:paraId="75BADDD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sature()</w:t>
      </w:r>
    </w:p>
    <w:p w14:paraId="1CDCDF3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shl()</w:t>
      </w:r>
    </w:p>
    <w:p w14:paraId="606CFD1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shr()</w:t>
      </w:r>
    </w:p>
    <w:p w14:paraId="5036B56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sub()</w:t>
      </w:r>
    </w:p>
    <w:p w14:paraId="5DD9D38F"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0895F60F"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Only the operators used in the actual version</w:t>
      </w:r>
    </w:p>
    <w:p w14:paraId="7C0D6082"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the TETRA codec are included in this file</w:t>
      </w:r>
    </w:p>
    <w:p w14:paraId="283C4ADF"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2C11195D"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2706E22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E1E8BB8"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source.h</w:t>
      </w:r>
    </w:p>
    <w:p w14:paraId="04E2E95D"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stdio.h</w:t>
      </w:r>
    </w:p>
    <w:p w14:paraId="101F4E4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1C09F9AB"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45BBD7BB"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52500D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64148F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#include &lt;stdio.h&gt;</w:t>
      </w:r>
    </w:p>
    <w:p w14:paraId="03E1F7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&lt;stdlib.h&gt;</w:t>
      </w:r>
    </w:p>
    <w:p w14:paraId="0EE293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"source.h"</w:t>
      </w:r>
    </w:p>
    <w:p w14:paraId="2533D1C1" w14:textId="77777777" w:rsidR="00A830F8" w:rsidRPr="00CA2983" w:rsidRDefault="00A830F8">
      <w:pPr>
        <w:pStyle w:val="LD10"/>
        <w:rPr>
          <w:rFonts w:ascii="Times New Roman" w:hAnsi="Times New Roman" w:cs="Times New Roman"/>
        </w:rPr>
      </w:pPr>
    </w:p>
    <w:p w14:paraId="50028E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D1D4B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Local Functions *</w:t>
      </w:r>
    </w:p>
    <w:p w14:paraId="37E357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7AC776B" w14:textId="77777777" w:rsidR="00A830F8" w:rsidRPr="00CA2983" w:rsidRDefault="00A830F8">
      <w:pPr>
        <w:pStyle w:val="LD10"/>
        <w:rPr>
          <w:rFonts w:ascii="Times New Roman" w:hAnsi="Times New Roman" w:cs="Times New Roman"/>
        </w:rPr>
      </w:pPr>
    </w:p>
    <w:p w14:paraId="1E6E07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sature(Word32 L_var1);</w:t>
      </w:r>
    </w:p>
    <w:p w14:paraId="7E2F468C" w14:textId="77777777" w:rsidR="00A830F8" w:rsidRPr="00CA2983" w:rsidRDefault="00A830F8">
      <w:pPr>
        <w:pStyle w:val="LD10"/>
        <w:rPr>
          <w:rFonts w:ascii="Times New Roman" w:hAnsi="Times New Roman" w:cs="Times New Roman"/>
        </w:rPr>
      </w:pPr>
    </w:p>
    <w:p w14:paraId="76B276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78085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Constants and Globals *</w:t>
      </w:r>
    </w:p>
    <w:p w14:paraId="587C02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8781794" w14:textId="77777777" w:rsidR="00A830F8" w:rsidRPr="00CA2983" w:rsidRDefault="00A830F8">
      <w:pPr>
        <w:pStyle w:val="LD10"/>
        <w:rPr>
          <w:rFonts w:ascii="Times New Roman" w:hAnsi="Times New Roman" w:cs="Times New Roman"/>
        </w:rPr>
      </w:pPr>
    </w:p>
    <w:p w14:paraId="222D5C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Flag Overflow =0;</w:t>
      </w:r>
    </w:p>
    <w:p w14:paraId="412FB1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Flag Carry =0;</w:t>
      </w:r>
    </w:p>
    <w:p w14:paraId="5DB40131" w14:textId="77777777" w:rsidR="00A830F8" w:rsidRPr="00CA2983" w:rsidRDefault="00A830F8">
      <w:pPr>
        <w:pStyle w:val="LD10"/>
        <w:rPr>
          <w:rFonts w:ascii="Times New Roman" w:hAnsi="Times New Roman" w:cs="Times New Roman"/>
        </w:rPr>
      </w:pPr>
    </w:p>
    <w:p w14:paraId="5D9EAE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BA423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2FD12BC" w14:textId="01C10720"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abs_s</w:t>
      </w:r>
      <w:r w:rsidRPr="00CA2983">
        <w:rPr>
          <w:rFonts w:ascii="Times New Roman" w:hAnsi="Times New Roman" w:cs="Times New Roman"/>
        </w:rPr>
        <w:fldChar w:fldCharType="begin"/>
      </w:r>
      <w:r w:rsidRPr="00CA2983">
        <w:rPr>
          <w:rFonts w:ascii="Times New Roman" w:hAnsi="Times New Roman" w:cs="Times New Roman"/>
        </w:rPr>
        <w:instrText>xe "abs_s</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51C48B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33A7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64BC91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12E389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Absolute value of var1; abs_s(-32768) = 32767.</w:t>
      </w:r>
    </w:p>
    <w:p w14:paraId="553E24B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C145A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43E952E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1E771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0CC251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B6EA5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7E4924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7140A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36EF631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B862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495CB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1AB3F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1B72A4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ADD38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3D484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AE9A7F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10DE4C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B2CC8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var_out &lt;= 0x0000 7fff.</w:t>
      </w:r>
    </w:p>
    <w:p w14:paraId="4010A37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5C88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FC592F" w14:textId="77777777" w:rsidR="00A830F8" w:rsidRPr="00CA2983" w:rsidRDefault="00A830F8">
      <w:pPr>
        <w:pStyle w:val="LD10"/>
        <w:keepNext w:val="0"/>
        <w:keepLines w:val="0"/>
        <w:rPr>
          <w:rFonts w:ascii="Times New Roman" w:hAnsi="Times New Roman" w:cs="Times New Roman"/>
        </w:rPr>
      </w:pPr>
    </w:p>
    <w:p w14:paraId="64F64F6A"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Word16 abs_s(Word16 var1)</w:t>
      </w:r>
    </w:p>
    <w:p w14:paraId="58519290"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4C707E38"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Word16 var_out;</w:t>
      </w:r>
    </w:p>
    <w:p w14:paraId="12A7175E" w14:textId="77777777" w:rsidR="00A830F8" w:rsidRPr="00CA2983" w:rsidRDefault="00A830F8">
      <w:pPr>
        <w:pStyle w:val="LD10"/>
        <w:keepNext w:val="0"/>
        <w:keepLines w:val="0"/>
        <w:rPr>
          <w:rFonts w:ascii="Times New Roman" w:hAnsi="Times New Roman" w:cs="Times New Roman"/>
        </w:rPr>
      </w:pPr>
    </w:p>
    <w:p w14:paraId="2F382FA4"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if (var1 == (Word16)0X8000 )</w:t>
      </w:r>
    </w:p>
    <w:p w14:paraId="19886CCA"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21C23C6E"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var_out = MAX_16;</w:t>
      </w:r>
    </w:p>
    <w:p w14:paraId="33950088"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76424090"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else</w:t>
      </w:r>
    </w:p>
    <w:p w14:paraId="66B3C860"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1A1AF2A7"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if (var1 &lt; 0)</w:t>
      </w:r>
    </w:p>
    <w:p w14:paraId="16DBBA1A"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067F2B39"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var_out = -var1;</w:t>
      </w:r>
    </w:p>
    <w:p w14:paraId="57A9F0E3"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2D8B23BC"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else</w:t>
      </w:r>
    </w:p>
    <w:p w14:paraId="4DE6B305"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266EAAD9"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var_out = var1;</w:t>
      </w:r>
    </w:p>
    <w:p w14:paraId="7E9D0D1C"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6A0CF9E8"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0EDC3A89" w14:textId="77777777" w:rsidR="00A830F8" w:rsidRPr="00CA2983" w:rsidRDefault="00A830F8">
      <w:pPr>
        <w:pStyle w:val="LD10"/>
        <w:keepNext w:val="0"/>
        <w:keepLines w:val="0"/>
        <w:rPr>
          <w:rFonts w:ascii="Times New Roman" w:hAnsi="Times New Roman" w:cs="Times New Roman"/>
        </w:rPr>
      </w:pPr>
    </w:p>
    <w:p w14:paraId="31BE59E9"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return(var_out);</w:t>
      </w:r>
    </w:p>
    <w:p w14:paraId="6E8C05B3" w14:textId="77777777" w:rsidR="00A830F8" w:rsidRPr="00CA2983" w:rsidRDefault="00A830F8">
      <w:pPr>
        <w:pStyle w:val="LD10"/>
        <w:keepNext w:val="0"/>
        <w:keepLines w:val="0"/>
        <w:rPr>
          <w:rFonts w:ascii="Times New Roman" w:hAnsi="Times New Roman" w:cs="Times New Roman"/>
        </w:rPr>
      </w:pPr>
      <w:r w:rsidRPr="00CA2983">
        <w:rPr>
          <w:rFonts w:ascii="Times New Roman" w:hAnsi="Times New Roman" w:cs="Times New Roman"/>
        </w:rPr>
        <w:t xml:space="preserve">  }</w:t>
      </w:r>
    </w:p>
    <w:p w14:paraId="0CC39D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78BE8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D59A53B" w14:textId="653AFF16"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add</w:t>
      </w:r>
      <w:r w:rsidRPr="00CA2983">
        <w:rPr>
          <w:rFonts w:ascii="Times New Roman" w:hAnsi="Times New Roman" w:cs="Times New Roman"/>
        </w:rPr>
        <w:fldChar w:fldCharType="begin"/>
      </w:r>
      <w:r w:rsidRPr="00CA2983">
        <w:rPr>
          <w:rFonts w:ascii="Times New Roman" w:hAnsi="Times New Roman" w:cs="Times New Roman"/>
        </w:rPr>
        <w:instrText>xe "add</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5324BB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323DE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97DCB5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EDBA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Performs the addition (var1+var2) with overflow control and saturation;|</w:t>
      </w:r>
    </w:p>
    <w:p w14:paraId="601FF1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16 bit result is set at +32767 when overflow occurs or at -32768</w:t>
      </w:r>
    </w:p>
    <w:p w14:paraId="4476A2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when underflow occurs.</w:t>
      </w:r>
    </w:p>
    <w:p w14:paraId="163D48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1153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5BCB61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46E6D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B69EBE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8C0B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3C99A7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DBB5A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478D9B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E946E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3F6C53E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9DB375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29E77C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0A49C1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36048D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7B7FF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8DFBBB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A3154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3171E7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C88B6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1D99C95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FCDC21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039B71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56705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8216E02" w14:textId="77777777" w:rsidR="00A830F8" w:rsidRPr="00CA2983" w:rsidRDefault="00A830F8">
      <w:pPr>
        <w:pStyle w:val="LD10"/>
        <w:rPr>
          <w:rFonts w:ascii="Times New Roman" w:hAnsi="Times New Roman" w:cs="Times New Roman"/>
        </w:rPr>
      </w:pPr>
    </w:p>
    <w:p w14:paraId="358634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add(Word16 var1,Word16 var2)</w:t>
      </w:r>
    </w:p>
    <w:p w14:paraId="78A60E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87EC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1A7BFE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L_somme;</w:t>
      </w:r>
    </w:p>
    <w:p w14:paraId="21D29B94" w14:textId="77777777" w:rsidR="00A830F8" w:rsidRPr="00CA2983" w:rsidRDefault="00A830F8">
      <w:pPr>
        <w:pStyle w:val="LD10"/>
        <w:rPr>
          <w:rFonts w:ascii="Times New Roman" w:hAnsi="Times New Roman" w:cs="Times New Roman"/>
        </w:rPr>
      </w:pPr>
    </w:p>
    <w:p w14:paraId="27A73C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L_somme = (Word32) var1 + var2;</w:t>
      </w:r>
    </w:p>
    <w:p w14:paraId="55B8B7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sature(L_somme);</w:t>
      </w:r>
    </w:p>
    <w:p w14:paraId="2A6E8E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6E551C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2408F9E" w14:textId="77777777" w:rsidR="00A830F8" w:rsidRPr="00CA2983" w:rsidRDefault="00A830F8">
      <w:pPr>
        <w:pStyle w:val="LD10"/>
        <w:rPr>
          <w:rFonts w:ascii="Times New Roman" w:hAnsi="Times New Roman" w:cs="Times New Roman"/>
        </w:rPr>
      </w:pPr>
    </w:p>
    <w:p w14:paraId="11D271B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160969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17D683D" w14:textId="2358CC22"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div_s</w:t>
      </w:r>
      <w:r w:rsidRPr="00CA2983">
        <w:rPr>
          <w:rFonts w:ascii="Times New Roman" w:hAnsi="Times New Roman" w:cs="Times New Roman"/>
        </w:rPr>
        <w:fldChar w:fldCharType="begin"/>
      </w:r>
      <w:r w:rsidRPr="00CA2983">
        <w:rPr>
          <w:rFonts w:ascii="Times New Roman" w:hAnsi="Times New Roman" w:cs="Times New Roman"/>
        </w:rPr>
        <w:instrText>xe "div_s</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43148F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6D8BD7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3E82B9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CDDC2C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Produces a result which is the fractionnal integer division of var1 by</w:t>
      </w:r>
    </w:p>
    <w:p w14:paraId="22874F7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 var1 and var2 must be positive and var2 must be greater or equal</w:t>
      </w:r>
    </w:p>
    <w:p w14:paraId="3BFFB6D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to var1; the result is positive (leading bit equal to 0) and truncated</w:t>
      </w:r>
    </w:p>
    <w:p w14:paraId="5C16E5B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to 16 bits.</w:t>
      </w:r>
    </w:p>
    <w:p w14:paraId="7577AED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If var1 = var2 then div(var1,var2) = 32767.</w:t>
      </w:r>
    </w:p>
    <w:p w14:paraId="0B7B56A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5B7475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18</w:t>
      </w:r>
    </w:p>
    <w:p w14:paraId="3337A65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8F484F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79D9DC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4BB591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3255100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455E75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var1 &lt;= var2 and var2 != 0.</w:t>
      </w:r>
    </w:p>
    <w:p w14:paraId="6E98D0E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79398D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745A74D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D418A7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var1 &lt;= var2 &lt;= 0x0000 7fff and var2 != 0.</w:t>
      </w:r>
    </w:p>
    <w:p w14:paraId="6669C4C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2AF066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F9627F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E86FFB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C0C5AE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10756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186F62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19F28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41E5EA1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C51B47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var_out &lt;= 0x0000 7fff.</w:t>
      </w:r>
    </w:p>
    <w:p w14:paraId="55859F1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It's a Q15 value (point between b15 and b14).</w:t>
      </w:r>
    </w:p>
    <w:p w14:paraId="0235D98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6E5E5A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CA835ED" w14:textId="77777777" w:rsidR="00A830F8" w:rsidRPr="00CA2983" w:rsidRDefault="00A830F8">
      <w:pPr>
        <w:pStyle w:val="LD10"/>
        <w:rPr>
          <w:rFonts w:ascii="Times New Roman" w:hAnsi="Times New Roman" w:cs="Times New Roman"/>
        </w:rPr>
      </w:pPr>
    </w:p>
    <w:p w14:paraId="7C2992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div_s(Word16 var1, Word16 var2)</w:t>
      </w:r>
    </w:p>
    <w:p w14:paraId="61D4C5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9A62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 = 0;</w:t>
      </w:r>
    </w:p>
    <w:p w14:paraId="4FB8B3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iteration;</w:t>
      </w:r>
    </w:p>
    <w:p w14:paraId="7BBDC0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L_num;</w:t>
      </w:r>
    </w:p>
    <w:p w14:paraId="39A005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L_denom;</w:t>
      </w:r>
    </w:p>
    <w:p w14:paraId="4B0721DB" w14:textId="77777777" w:rsidR="00A830F8" w:rsidRPr="00CA2983" w:rsidRDefault="00A830F8">
      <w:pPr>
        <w:pStyle w:val="LD10"/>
        <w:rPr>
          <w:rFonts w:ascii="Times New Roman" w:hAnsi="Times New Roman" w:cs="Times New Roman"/>
        </w:rPr>
      </w:pPr>
    </w:p>
    <w:p w14:paraId="6BAA9E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&gt; var2) || (var1 &lt; 0) || (var2 &lt; 0))</w:t>
      </w:r>
    </w:p>
    <w:p w14:paraId="0B8154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B916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printf("Division Error\n");</w:t>
      </w:r>
    </w:p>
    <w:p w14:paraId="145029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625BFC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DEB4574" w14:textId="77777777" w:rsidR="00A830F8" w:rsidRPr="00CA2983" w:rsidRDefault="00A830F8">
      <w:pPr>
        <w:pStyle w:val="LD10"/>
        <w:rPr>
          <w:rFonts w:ascii="Times New Roman" w:hAnsi="Times New Roman" w:cs="Times New Roman"/>
        </w:rPr>
      </w:pPr>
    </w:p>
    <w:p w14:paraId="45D45C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 0)</w:t>
      </w:r>
    </w:p>
    <w:p w14:paraId="7EEA30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94B62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printf("Division by 0, Fatal error \n");</w:t>
      </w:r>
    </w:p>
    <w:p w14:paraId="5C06C8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exit(0);</w:t>
      </w:r>
    </w:p>
    <w:p w14:paraId="0B39C2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1F71B58" w14:textId="77777777" w:rsidR="00A830F8" w:rsidRPr="00CA2983" w:rsidRDefault="00A830F8">
      <w:pPr>
        <w:pStyle w:val="LD10"/>
        <w:rPr>
          <w:rFonts w:ascii="Times New Roman" w:hAnsi="Times New Roman" w:cs="Times New Roman"/>
        </w:rPr>
      </w:pPr>
    </w:p>
    <w:p w14:paraId="3FE0C9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 0)</w:t>
      </w:r>
    </w:p>
    <w:p w14:paraId="2D9A29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3764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0;</w:t>
      </w:r>
    </w:p>
    <w:p w14:paraId="7E27A5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2134A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4924D9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5CBA4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 var2)</w:t>
      </w:r>
    </w:p>
    <w:p w14:paraId="10731B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w:t>
      </w:r>
    </w:p>
    <w:p w14:paraId="2AE42C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MAX_16;</w:t>
      </w:r>
    </w:p>
    <w:p w14:paraId="0E8A67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EA558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583C67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04ACB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L_num = L_deposit_l(var1);</w:t>
      </w:r>
    </w:p>
    <w:p w14:paraId="7066E1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L_denom = L_deposit_l(var2);</w:t>
      </w:r>
    </w:p>
    <w:p w14:paraId="35F72D53" w14:textId="77777777" w:rsidR="00A830F8" w:rsidRPr="00CA2983" w:rsidRDefault="00A830F8">
      <w:pPr>
        <w:pStyle w:val="LD10"/>
        <w:rPr>
          <w:rFonts w:ascii="Times New Roman" w:hAnsi="Times New Roman" w:cs="Times New Roman"/>
        </w:rPr>
      </w:pPr>
    </w:p>
    <w:p w14:paraId="6692A1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for(iteration=0;iteration&lt;15;iteration++)</w:t>
      </w:r>
    </w:p>
    <w:p w14:paraId="22447E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8C0F2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&lt;&lt;=1;</w:t>
      </w:r>
    </w:p>
    <w:p w14:paraId="5D2BF6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L_num &lt;&lt;= 1;</w:t>
      </w:r>
    </w:p>
    <w:p w14:paraId="7A8D0FF2" w14:textId="77777777" w:rsidR="00A830F8" w:rsidRPr="00CA2983" w:rsidRDefault="00A830F8">
      <w:pPr>
        <w:pStyle w:val="LD10"/>
        <w:rPr>
          <w:rFonts w:ascii="Times New Roman" w:hAnsi="Times New Roman" w:cs="Times New Roman"/>
        </w:rPr>
      </w:pPr>
    </w:p>
    <w:p w14:paraId="10A9A2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(L_num &gt;= L_denom)</w:t>
      </w:r>
    </w:p>
    <w:p w14:paraId="56C0CF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EB11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L_num = L_sub(L_num,L_denom);</w:t>
      </w:r>
    </w:p>
    <w:p w14:paraId="7E1BD6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add( var_out,(Word16)1 );</w:t>
      </w:r>
    </w:p>
    <w:p w14:paraId="0D0528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9E598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826DF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648FF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977CCB2" w14:textId="77777777" w:rsidR="00A830F8" w:rsidRPr="00CA2983" w:rsidRDefault="00A830F8">
      <w:pPr>
        <w:pStyle w:val="LD10"/>
        <w:rPr>
          <w:rFonts w:ascii="Times New Roman" w:hAnsi="Times New Roman" w:cs="Times New Roman"/>
        </w:rPr>
      </w:pPr>
    </w:p>
    <w:p w14:paraId="63F4B5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3DEADF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68A45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18C640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E63F79" w14:textId="209BF65E"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extract_h</w:t>
      </w:r>
      <w:r w:rsidRPr="00CA2983">
        <w:rPr>
          <w:rFonts w:ascii="Times New Roman" w:hAnsi="Times New Roman" w:cs="Times New Roman"/>
        </w:rPr>
        <w:fldChar w:fldCharType="begin"/>
      </w:r>
      <w:r w:rsidRPr="00CA2983">
        <w:rPr>
          <w:rFonts w:ascii="Times New Roman" w:hAnsi="Times New Roman" w:cs="Times New Roman"/>
        </w:rPr>
        <w:instrText>xe "extract_h</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291E0A7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084DE8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459FD0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4D6F9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Return the 16 MSB of L_var1.</w:t>
      </w:r>
    </w:p>
    <w:p w14:paraId="34BE6B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82623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3A21EFA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F3275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053825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6118E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7A9521C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 whose value falls in the</w:t>
      </w:r>
    </w:p>
    <w:p w14:paraId="463D1E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31C59E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55ACE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7C231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002D97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85CBD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8E4CE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CD93A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4A7470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005CA6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D64616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0EF9F5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38F2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CDD222" w14:textId="77777777" w:rsidR="00A830F8" w:rsidRPr="00CA2983" w:rsidRDefault="00A830F8">
      <w:pPr>
        <w:pStyle w:val="LD10"/>
        <w:rPr>
          <w:rFonts w:ascii="Times New Roman" w:hAnsi="Times New Roman" w:cs="Times New Roman"/>
        </w:rPr>
      </w:pPr>
    </w:p>
    <w:p w14:paraId="00034B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extract_h(Word32 L_var1)</w:t>
      </w:r>
    </w:p>
    <w:p w14:paraId="19735B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97D3D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54BD11A3" w14:textId="77777777" w:rsidR="00A830F8" w:rsidRPr="00CA2983" w:rsidRDefault="00A830F8">
      <w:pPr>
        <w:pStyle w:val="LD10"/>
        <w:rPr>
          <w:rFonts w:ascii="Times New Roman" w:hAnsi="Times New Roman" w:cs="Times New Roman"/>
        </w:rPr>
      </w:pPr>
    </w:p>
    <w:p w14:paraId="745A71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(Word16) (L_var1 &gt;&gt; 16);</w:t>
      </w:r>
    </w:p>
    <w:p w14:paraId="4CBB93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53131D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70E85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98D3A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A0EE5BD" w14:textId="1A47289A"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extract_l</w:t>
      </w:r>
      <w:r w:rsidRPr="00CA2983">
        <w:rPr>
          <w:rFonts w:ascii="Times New Roman" w:hAnsi="Times New Roman" w:cs="Times New Roman"/>
        </w:rPr>
        <w:fldChar w:fldCharType="begin"/>
      </w:r>
      <w:r w:rsidRPr="00CA2983">
        <w:rPr>
          <w:rFonts w:ascii="Times New Roman" w:hAnsi="Times New Roman" w:cs="Times New Roman"/>
        </w:rPr>
        <w:instrText>xe "extract_l</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389066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6C439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0D0C0D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81E8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Return the 16 LSB of L_var1.</w:t>
      </w:r>
    </w:p>
    <w:p w14:paraId="09B775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34F8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3129091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4F64A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6D4CF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37BE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5E973D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 whose value falls in the</w:t>
      </w:r>
    </w:p>
    <w:p w14:paraId="6B2A11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4800620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1BCDD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559B19A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A33F0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75AC15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5D1A4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36A92AA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2D5C2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2D9FEC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B2F68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14CB65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F676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F347FB3" w14:textId="77777777" w:rsidR="00A830F8" w:rsidRPr="00CA2983" w:rsidRDefault="00A830F8">
      <w:pPr>
        <w:pStyle w:val="LD10"/>
        <w:rPr>
          <w:rFonts w:ascii="Times New Roman" w:hAnsi="Times New Roman" w:cs="Times New Roman"/>
        </w:rPr>
      </w:pPr>
    </w:p>
    <w:p w14:paraId="7C13EB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extract_l(Word32 L_var1)</w:t>
      </w:r>
    </w:p>
    <w:p w14:paraId="2341D9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040B3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3D3BA5F6" w14:textId="77777777" w:rsidR="00A830F8" w:rsidRPr="00CA2983" w:rsidRDefault="00A830F8">
      <w:pPr>
        <w:pStyle w:val="LD10"/>
        <w:rPr>
          <w:rFonts w:ascii="Times New Roman" w:hAnsi="Times New Roman" w:cs="Times New Roman"/>
        </w:rPr>
      </w:pPr>
    </w:p>
    <w:p w14:paraId="345A9B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(Word16) L_var1;</w:t>
      </w:r>
    </w:p>
    <w:p w14:paraId="130B20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2CFA6E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E5DAA2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A55F0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EE2BFB" w14:textId="36ED551E"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L_abs</w:t>
      </w:r>
      <w:r w:rsidRPr="00CA2983">
        <w:rPr>
          <w:rFonts w:ascii="Times New Roman" w:hAnsi="Times New Roman" w:cs="Times New Roman"/>
        </w:rPr>
        <w:fldChar w:fldCharType="begin"/>
      </w:r>
      <w:r w:rsidRPr="00CA2983">
        <w:rPr>
          <w:rFonts w:ascii="Times New Roman" w:hAnsi="Times New Roman" w:cs="Times New Roman"/>
        </w:rPr>
        <w:instrText>xe "L_abs</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5519EB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5F7F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0B7AC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5325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Absolute value of L_var1; Saturate in case where the input is -214783648</w:t>
      </w:r>
    </w:p>
    <w:p w14:paraId="1DDB7C8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845422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3</w:t>
      </w:r>
    </w:p>
    <w:p w14:paraId="6407965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21FDFC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6BD88A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349D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167968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AB502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1D3AD1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866A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63BF5D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79C6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3DC245F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02160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813DE7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4A3F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44728A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93681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L_var_out &lt;= 0x7fff ffff.</w:t>
      </w:r>
    </w:p>
    <w:p w14:paraId="3B12BA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88BB6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2D6A99E" w14:textId="77777777" w:rsidR="00A830F8" w:rsidRPr="00CA2983" w:rsidRDefault="00A830F8">
      <w:pPr>
        <w:pStyle w:val="LD10"/>
        <w:rPr>
          <w:rFonts w:ascii="Times New Roman" w:hAnsi="Times New Roman" w:cs="Times New Roman"/>
        </w:rPr>
      </w:pPr>
    </w:p>
    <w:p w14:paraId="0035CA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L_abs(Word32 L_var1)</w:t>
      </w:r>
    </w:p>
    <w:p w14:paraId="2AA72C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A5105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415EC739" w14:textId="77777777" w:rsidR="00A830F8" w:rsidRPr="00CA2983" w:rsidRDefault="00A830F8">
      <w:pPr>
        <w:pStyle w:val="LD10"/>
        <w:rPr>
          <w:rFonts w:ascii="Times New Roman" w:hAnsi="Times New Roman" w:cs="Times New Roman"/>
        </w:rPr>
      </w:pPr>
    </w:p>
    <w:p w14:paraId="6C0D9E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 MIN_32)</w:t>
      </w:r>
    </w:p>
    <w:p w14:paraId="61797D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CD1C7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MAX_32;</w:t>
      </w:r>
    </w:p>
    <w:p w14:paraId="66D81A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B6B9A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A0647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FA77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&lt; 0)</w:t>
      </w:r>
    </w:p>
    <w:p w14:paraId="2CD397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C698A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w:t>
      </w:r>
    </w:p>
    <w:p w14:paraId="07FA37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53351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CC7BD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5CE2C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w:t>
      </w:r>
    </w:p>
    <w:p w14:paraId="618FF5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ADAD4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8142413" w14:textId="77777777" w:rsidR="00A830F8" w:rsidRPr="00CA2983" w:rsidRDefault="00A830F8">
      <w:pPr>
        <w:pStyle w:val="LD10"/>
        <w:rPr>
          <w:rFonts w:ascii="Times New Roman" w:hAnsi="Times New Roman" w:cs="Times New Roman"/>
        </w:rPr>
      </w:pPr>
    </w:p>
    <w:p w14:paraId="67B8DC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39DD93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48257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75086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753EE9D" w14:textId="49E72A14"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L_add</w:t>
      </w:r>
      <w:r w:rsidRPr="00CA2983">
        <w:rPr>
          <w:rFonts w:ascii="Times New Roman" w:hAnsi="Times New Roman" w:cs="Times New Roman"/>
        </w:rPr>
        <w:fldChar w:fldCharType="begin"/>
      </w:r>
      <w:r w:rsidRPr="00CA2983">
        <w:rPr>
          <w:rFonts w:ascii="Times New Roman" w:hAnsi="Times New Roman" w:cs="Times New Roman"/>
        </w:rPr>
        <w:instrText>xe "L_add</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39F5B4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213FC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3D0F3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20D00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32 bits addition of the two 32 bits variables (L_var1+L_var2) with</w:t>
      </w:r>
    </w:p>
    <w:p w14:paraId="37D906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overflow control and saturation; the result is set at +214783647 when</w:t>
      </w:r>
    </w:p>
    <w:p w14:paraId="1BDCC66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overflow occurs or at -214783648 when underflow occurs.</w:t>
      </w:r>
    </w:p>
    <w:p w14:paraId="7FB366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7BD86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4A2AEDD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BF44B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60C850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587F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531EBFD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DB34D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42B6439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54B44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13969E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145425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7B2BC67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69D2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BBFF0F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8B5FD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6E777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8E4C60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7B8F09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96230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06E2891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BB19F1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2830A1C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BBFFA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4B7CC4" w14:textId="77777777" w:rsidR="00A830F8" w:rsidRPr="00CA2983" w:rsidRDefault="00A830F8">
      <w:pPr>
        <w:pStyle w:val="LD10"/>
        <w:rPr>
          <w:rFonts w:ascii="Times New Roman" w:hAnsi="Times New Roman" w:cs="Times New Roman"/>
        </w:rPr>
      </w:pPr>
    </w:p>
    <w:p w14:paraId="01FE2F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L_add(Word32 L_var1, Word32 L_var2)</w:t>
      </w:r>
    </w:p>
    <w:p w14:paraId="0F756D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6FCAB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4656DD22" w14:textId="77777777" w:rsidR="00A830F8" w:rsidRPr="00CA2983" w:rsidRDefault="00A830F8">
      <w:pPr>
        <w:pStyle w:val="LD10"/>
        <w:rPr>
          <w:rFonts w:ascii="Times New Roman" w:hAnsi="Times New Roman" w:cs="Times New Roman"/>
        </w:rPr>
      </w:pPr>
    </w:p>
    <w:p w14:paraId="0D6E41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 L_var2;</w:t>
      </w:r>
    </w:p>
    <w:p w14:paraId="59E44CD5" w14:textId="77777777" w:rsidR="00A830F8" w:rsidRPr="00CA2983" w:rsidRDefault="00A830F8">
      <w:pPr>
        <w:pStyle w:val="LD10"/>
        <w:rPr>
          <w:rFonts w:ascii="Times New Roman" w:hAnsi="Times New Roman" w:cs="Times New Roman"/>
        </w:rPr>
      </w:pPr>
    </w:p>
    <w:p w14:paraId="26646D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 L_var2) &amp; MIN_32) == 0)</w:t>
      </w:r>
    </w:p>
    <w:p w14:paraId="75C9DD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C4F0F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((L_var_out ^ L_var1) &amp; MIN_32)</w:t>
      </w:r>
    </w:p>
    <w:p w14:paraId="602243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720D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&lt; 0) ? MIN_32 : MAX_32;</w:t>
      </w:r>
    </w:p>
    <w:p w14:paraId="3B885C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794D70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AD80D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94A2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0A29AB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B926E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BAAD67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3F2E4F5" w14:textId="4446145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L_deposit_h</w:t>
      </w:r>
      <w:r w:rsidRPr="00CA2983">
        <w:rPr>
          <w:rFonts w:ascii="Times New Roman" w:hAnsi="Times New Roman" w:cs="Times New Roman"/>
        </w:rPr>
        <w:fldChar w:fldCharType="begin"/>
      </w:r>
      <w:r w:rsidRPr="00CA2983">
        <w:rPr>
          <w:rFonts w:ascii="Times New Roman" w:hAnsi="Times New Roman" w:cs="Times New Roman"/>
        </w:rPr>
        <w:instrText>xe "L_deposit_h</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38464E4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364B1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9EAB16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A3A6C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Deposit the 16 bit var1 into the 16 MS bits of the 32 bit output. The</w:t>
      </w:r>
    </w:p>
    <w:p w14:paraId="604250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16 LS bits of the output are zeroed.</w:t>
      </w:r>
    </w:p>
    <w:p w14:paraId="6B29462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97472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7366C9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443F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A36673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21C8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4F0EE5D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994C3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2B2EF0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DC0E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F2917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7705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F21B3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B00BBD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63386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1C8CE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0FA61F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3132A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var_out &lt;= 0x7fff 0000.</w:t>
      </w:r>
    </w:p>
    <w:p w14:paraId="4158E9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090F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99F032" w14:textId="77777777" w:rsidR="00A830F8" w:rsidRPr="00CA2983" w:rsidRDefault="00A830F8">
      <w:pPr>
        <w:pStyle w:val="LD10"/>
        <w:rPr>
          <w:rFonts w:ascii="Times New Roman" w:hAnsi="Times New Roman" w:cs="Times New Roman"/>
        </w:rPr>
      </w:pPr>
    </w:p>
    <w:p w14:paraId="2DA09C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L_deposit_h(Word16 var1)</w:t>
      </w:r>
    </w:p>
    <w:p w14:paraId="05B33B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80DC3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5321CE49" w14:textId="77777777" w:rsidR="00A830F8" w:rsidRPr="00CA2983" w:rsidRDefault="00A830F8">
      <w:pPr>
        <w:pStyle w:val="LD10"/>
        <w:rPr>
          <w:rFonts w:ascii="Times New Roman" w:hAnsi="Times New Roman" w:cs="Times New Roman"/>
        </w:rPr>
      </w:pPr>
    </w:p>
    <w:p w14:paraId="52F39E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(Word32) var1 &lt;&lt; 16;</w:t>
      </w:r>
    </w:p>
    <w:p w14:paraId="67029F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6A9E8E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FCD871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AC529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8D0E014" w14:textId="4F87F81E"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L_deposit_l</w:t>
      </w:r>
      <w:r w:rsidRPr="00CA2983">
        <w:rPr>
          <w:rFonts w:ascii="Times New Roman" w:hAnsi="Times New Roman" w:cs="Times New Roman"/>
        </w:rPr>
        <w:fldChar w:fldCharType="begin"/>
      </w:r>
      <w:r w:rsidRPr="00CA2983">
        <w:rPr>
          <w:rFonts w:ascii="Times New Roman" w:hAnsi="Times New Roman" w:cs="Times New Roman"/>
        </w:rPr>
        <w:instrText>xe "L_deposit_l</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0312C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985A8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792D49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F28E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Deposit the 16 bit var1 into the 16 LS bits of the 32 bit output. The</w:t>
      </w:r>
    </w:p>
    <w:p w14:paraId="425D488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16 MS bits of the output are sign extended.</w:t>
      </w:r>
    </w:p>
    <w:p w14:paraId="0FB45F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5B220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6D9C3C5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C428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095968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61A9A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5A00AC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7CAEC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6ECCCF8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42873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D496D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4FA5C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3CBEE5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83CF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8A9512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29BEFD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234C98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C952C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L_var_out &lt;= 0x0000 7fff.</w:t>
      </w:r>
    </w:p>
    <w:p w14:paraId="11E18B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BB16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863861B" w14:textId="77777777" w:rsidR="00A830F8" w:rsidRPr="00CA2983" w:rsidRDefault="00A830F8">
      <w:pPr>
        <w:pStyle w:val="LD10"/>
        <w:rPr>
          <w:rFonts w:ascii="Times New Roman" w:hAnsi="Times New Roman" w:cs="Times New Roman"/>
        </w:rPr>
      </w:pPr>
    </w:p>
    <w:p w14:paraId="4D1C9D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L_deposit_l(Word16 var1)</w:t>
      </w:r>
    </w:p>
    <w:p w14:paraId="5DE2E7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CEB3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68BEB99F" w14:textId="77777777" w:rsidR="00A830F8" w:rsidRPr="00CA2983" w:rsidRDefault="00A830F8">
      <w:pPr>
        <w:pStyle w:val="LD10"/>
        <w:rPr>
          <w:rFonts w:ascii="Times New Roman" w:hAnsi="Times New Roman" w:cs="Times New Roman"/>
        </w:rPr>
      </w:pPr>
    </w:p>
    <w:p w14:paraId="77E3E4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(Word32) var1;</w:t>
      </w:r>
    </w:p>
    <w:p w14:paraId="7CCC5B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46ED28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33EEE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04DF3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9223F4" w14:textId="2E4689EA"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L_mac</w:t>
      </w:r>
      <w:r w:rsidRPr="00CA2983">
        <w:rPr>
          <w:rFonts w:ascii="Times New Roman" w:hAnsi="Times New Roman" w:cs="Times New Roman"/>
        </w:rPr>
        <w:fldChar w:fldCharType="begin"/>
      </w:r>
      <w:r w:rsidRPr="00CA2983">
        <w:rPr>
          <w:rFonts w:ascii="Times New Roman" w:hAnsi="Times New Roman" w:cs="Times New Roman"/>
        </w:rPr>
        <w:instrText>xe "L_mac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67A35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5FDB0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D628C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AD9A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Multiply var1 by var2 and shift the result left by 1. Add the 32 bit</w:t>
      </w:r>
    </w:p>
    <w:p w14:paraId="4714A35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result to L_var3 with saturation, return a 32 bit result:</w:t>
      </w:r>
    </w:p>
    <w:p w14:paraId="7DCBF4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L_mac(L_var3,var1,var2) = L_add(L_var3,(L_mult(var1,var2)).</w:t>
      </w:r>
    </w:p>
    <w:p w14:paraId="147200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8E922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1C8AAD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4028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2B6A456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F5166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L_var3</w:t>
      </w:r>
    </w:p>
    <w:p w14:paraId="23681CD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6C2663C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L_var3 &lt;= 0x7fff ffff.</w:t>
      </w:r>
    </w:p>
    <w:p w14:paraId="17CDB73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F958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7DC1F29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148540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70996F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5F181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3D09DF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EDEC6D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037F8CA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F4405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F9BFA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DE7A82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B29906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495321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AAF1C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AEE08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58BF62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13988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57356C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A10B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82FFAB5" w14:textId="77777777" w:rsidR="00A830F8" w:rsidRPr="00CA2983" w:rsidRDefault="00A830F8">
      <w:pPr>
        <w:pStyle w:val="LD10"/>
        <w:rPr>
          <w:rFonts w:ascii="Times New Roman" w:hAnsi="Times New Roman" w:cs="Times New Roman"/>
        </w:rPr>
      </w:pPr>
    </w:p>
    <w:p w14:paraId="23B1C7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L_mac(Word32 L_var3, Word16 var1, Word16 var2)</w:t>
      </w:r>
    </w:p>
    <w:p w14:paraId="76387F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0770B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21FF1A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w:t>
      </w:r>
    </w:p>
    <w:p w14:paraId="5295B9D5" w14:textId="77777777" w:rsidR="00A830F8" w:rsidRPr="00CA2983" w:rsidRDefault="00A830F8">
      <w:pPr>
        <w:pStyle w:val="LD10"/>
        <w:rPr>
          <w:rFonts w:ascii="Times New Roman" w:hAnsi="Times New Roman" w:cs="Times New Roman"/>
        </w:rPr>
      </w:pPr>
    </w:p>
    <w:p w14:paraId="55070A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L_mult(var1,var2);</w:t>
      </w:r>
    </w:p>
    <w:p w14:paraId="0A3B0B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L_add(L_var3,L_produit);</w:t>
      </w:r>
    </w:p>
    <w:p w14:paraId="162898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2E6DBB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2CEB9B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FB702F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AFA5A28" w14:textId="6325A8E0"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L_mac0</w:t>
      </w:r>
      <w:r w:rsidRPr="00CA2983">
        <w:rPr>
          <w:rFonts w:ascii="Times New Roman" w:hAnsi="Times New Roman" w:cs="Times New Roman"/>
        </w:rPr>
        <w:fldChar w:fldCharType="begin"/>
      </w:r>
      <w:r w:rsidRPr="00CA2983">
        <w:rPr>
          <w:rFonts w:ascii="Times New Roman" w:hAnsi="Times New Roman" w:cs="Times New Roman"/>
        </w:rPr>
        <w:instrText>xe "L_mac0</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1619D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F18EA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5F9BF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946E5F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Multiply var1 by var2. Add the 32 bit result to L_var3.</w:t>
      </w:r>
    </w:p>
    <w:p w14:paraId="7FEFF56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Control saturation and set overflow_flag.</w:t>
      </w:r>
    </w:p>
    <w:p w14:paraId="33A7ADF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Same as L_mac without left shift.</w:t>
      </w:r>
    </w:p>
    <w:p w14:paraId="42C8D1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D28DB6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137645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B49B19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152F7F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A438B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L_var3</w:t>
      </w:r>
    </w:p>
    <w:p w14:paraId="6C53A5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FF1A4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L_var3 &lt;= 0x7fff ffff.</w:t>
      </w:r>
    </w:p>
    <w:p w14:paraId="543027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65F6F0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2632A3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FC978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6F132A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5F36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58B1EF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D4C33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2F4F48E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AD5F5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92FBC7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75DE0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377F00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E50F4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2C49B6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B898D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16F85A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0BC36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5F85C1E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96C66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91F8D9" w14:textId="77777777" w:rsidR="00A830F8" w:rsidRPr="00CA2983" w:rsidRDefault="00A830F8">
      <w:pPr>
        <w:pStyle w:val="LD10"/>
        <w:rPr>
          <w:rFonts w:ascii="Times New Roman" w:hAnsi="Times New Roman" w:cs="Times New Roman"/>
        </w:rPr>
      </w:pPr>
    </w:p>
    <w:p w14:paraId="010477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L_mac0(Word32 L_var3, Word16 var1, Word16 var2)</w:t>
      </w:r>
    </w:p>
    <w:p w14:paraId="236634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06D8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58B91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w:t>
      </w:r>
    </w:p>
    <w:p w14:paraId="503A0AF5" w14:textId="77777777" w:rsidR="00A830F8" w:rsidRPr="00CA2983" w:rsidRDefault="00A830F8">
      <w:pPr>
        <w:pStyle w:val="LD10"/>
        <w:rPr>
          <w:rFonts w:ascii="Times New Roman" w:hAnsi="Times New Roman" w:cs="Times New Roman"/>
        </w:rPr>
      </w:pPr>
    </w:p>
    <w:p w14:paraId="5DC33D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L_mult0(var1,var2);</w:t>
      </w:r>
    </w:p>
    <w:p w14:paraId="261D67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L_add(L_var3,L_produit);</w:t>
      </w:r>
    </w:p>
    <w:p w14:paraId="511E16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0A5EC6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0FE06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C58069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801D581" w14:textId="36CC9588"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L_msu</w:t>
      </w:r>
      <w:r w:rsidRPr="00CA2983">
        <w:rPr>
          <w:rFonts w:ascii="Times New Roman" w:hAnsi="Times New Roman" w:cs="Times New Roman"/>
        </w:rPr>
        <w:fldChar w:fldCharType="begin"/>
      </w:r>
      <w:r w:rsidRPr="00CA2983">
        <w:rPr>
          <w:rFonts w:ascii="Times New Roman" w:hAnsi="Times New Roman" w:cs="Times New Roman"/>
        </w:rPr>
        <w:instrText>xe "L_msu</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396879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F6C5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0F9F0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F85BC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Multiply var1 by var2 and shift the result left by 1. Subtract the 32</w:t>
      </w:r>
    </w:p>
    <w:p w14:paraId="68A9E3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bit result to L_var3 with saturation, return a 32 bit result:</w:t>
      </w:r>
    </w:p>
    <w:p w14:paraId="588CD1C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L_msu(L_var3,var1,var2) = L_sub(L_var3,(L_mult(var1,var2)).</w:t>
      </w:r>
    </w:p>
    <w:p w14:paraId="2D5882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9086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3E798D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83DDB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582718A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E980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L_var3</w:t>
      </w:r>
    </w:p>
    <w:p w14:paraId="0F002D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14E88FA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L_var3 &lt;= 0x7fff ffff.</w:t>
      </w:r>
    </w:p>
    <w:p w14:paraId="38DB85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8A91A0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6A57A75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FBB0A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059CE03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51366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3C9FEF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EBE2B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40A39C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FC482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10C1E5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9945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7FDFF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4066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FBAB67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F60D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326D080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1BD9C5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0C81E6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6BF6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DC7BFE" w14:textId="77777777" w:rsidR="00A830F8" w:rsidRPr="00CA2983" w:rsidRDefault="00A830F8">
      <w:pPr>
        <w:pStyle w:val="LD10"/>
        <w:rPr>
          <w:rFonts w:ascii="Times New Roman" w:hAnsi="Times New Roman" w:cs="Times New Roman"/>
        </w:rPr>
      </w:pPr>
    </w:p>
    <w:p w14:paraId="2B8DA3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L_msu(Word32 L_var3, Word16 var1, Word16 var2)</w:t>
      </w:r>
    </w:p>
    <w:p w14:paraId="73D5AC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74ABD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3963FE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w:t>
      </w:r>
    </w:p>
    <w:p w14:paraId="4C24FF61" w14:textId="77777777" w:rsidR="00A830F8" w:rsidRPr="00CA2983" w:rsidRDefault="00A830F8">
      <w:pPr>
        <w:pStyle w:val="LD10"/>
        <w:rPr>
          <w:rFonts w:ascii="Times New Roman" w:hAnsi="Times New Roman" w:cs="Times New Roman"/>
        </w:rPr>
      </w:pPr>
    </w:p>
    <w:p w14:paraId="42660D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L_mult(var1,var2);</w:t>
      </w:r>
    </w:p>
    <w:p w14:paraId="6017F2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L_sub(L_var3,L_produit);</w:t>
      </w:r>
    </w:p>
    <w:p w14:paraId="11BFCC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06050D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AE214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E375C8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CE5EF07" w14:textId="61915B6B"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L_msu0</w:t>
      </w:r>
      <w:r w:rsidRPr="00CA2983">
        <w:rPr>
          <w:rFonts w:ascii="Times New Roman" w:hAnsi="Times New Roman" w:cs="Times New Roman"/>
        </w:rPr>
        <w:fldChar w:fldCharType="begin"/>
      </w:r>
      <w:r w:rsidRPr="00CA2983">
        <w:rPr>
          <w:rFonts w:ascii="Times New Roman" w:hAnsi="Times New Roman" w:cs="Times New Roman"/>
        </w:rPr>
        <w:instrText>xe "L_msu0</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2C0FB1A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1FA39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65D3DA1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6225C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Multiply var1 by var2. Subtract the 32 bit result to L_var3.</w:t>
      </w:r>
    </w:p>
    <w:p w14:paraId="4F502E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Control saturation and set overflow_flag.</w:t>
      </w:r>
    </w:p>
    <w:p w14:paraId="521275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Same as L_msu without left shift.</w:t>
      </w:r>
    </w:p>
    <w:p w14:paraId="2925135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62BC1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7CD71B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34E44D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CB4E4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2A7F8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L_var3</w:t>
      </w:r>
    </w:p>
    <w:p w14:paraId="10ED8C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42090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L_var3 &lt;= 0x7fff ffff.</w:t>
      </w:r>
    </w:p>
    <w:p w14:paraId="704CAB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85ED2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78BCCB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DCCC85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342F41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E02C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1A1EBA3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7DADA3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11F29B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34122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14C6FF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14BE9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84A39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29F218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DD645F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046A2E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60E3EB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2C7E1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693387A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8E81F3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0212A9" w14:textId="77777777" w:rsidR="00A830F8" w:rsidRPr="00CA2983" w:rsidRDefault="00A830F8">
      <w:pPr>
        <w:pStyle w:val="LD10"/>
        <w:rPr>
          <w:rFonts w:ascii="Times New Roman" w:hAnsi="Times New Roman" w:cs="Times New Roman"/>
        </w:rPr>
      </w:pPr>
    </w:p>
    <w:p w14:paraId="7692D8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L_msu0(Word32 L_var3, Word16 var1, Word16 var2)</w:t>
      </w:r>
    </w:p>
    <w:p w14:paraId="7A8891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343E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434A13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w:t>
      </w:r>
    </w:p>
    <w:p w14:paraId="0BE02C7C" w14:textId="77777777" w:rsidR="00A830F8" w:rsidRPr="00CA2983" w:rsidRDefault="00A830F8">
      <w:pPr>
        <w:pStyle w:val="LD10"/>
        <w:rPr>
          <w:rFonts w:ascii="Times New Roman" w:hAnsi="Times New Roman" w:cs="Times New Roman"/>
        </w:rPr>
      </w:pPr>
    </w:p>
    <w:p w14:paraId="321743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L_mult0(var1,var2);</w:t>
      </w:r>
    </w:p>
    <w:p w14:paraId="41845C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L_sub(L_var3,L_produit);</w:t>
      </w:r>
    </w:p>
    <w:p w14:paraId="0DD07D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126FDF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8D962EE" w14:textId="77777777" w:rsidR="00A830F8" w:rsidRPr="00CA2983" w:rsidRDefault="00A830F8">
      <w:pPr>
        <w:pStyle w:val="LD10"/>
        <w:rPr>
          <w:rFonts w:ascii="Times New Roman" w:hAnsi="Times New Roman" w:cs="Times New Roman"/>
        </w:rPr>
      </w:pPr>
    </w:p>
    <w:p w14:paraId="76B524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E41172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22B18D" w14:textId="206D0FF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L_mult</w:t>
      </w:r>
      <w:r w:rsidRPr="00CA2983">
        <w:rPr>
          <w:rFonts w:ascii="Times New Roman" w:hAnsi="Times New Roman" w:cs="Times New Roman"/>
        </w:rPr>
        <w:fldChar w:fldCharType="begin"/>
      </w:r>
      <w:r w:rsidRPr="00CA2983">
        <w:rPr>
          <w:rFonts w:ascii="Times New Roman" w:hAnsi="Times New Roman" w:cs="Times New Roman"/>
        </w:rPr>
        <w:instrText>xe "L_mult</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48023B6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AD95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64709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E5431A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L_mult is the 32 bit result of the multiplication of var1 times var2</w:t>
      </w:r>
    </w:p>
    <w:p w14:paraId="7F01666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with one shift left i.e.:</w:t>
      </w:r>
    </w:p>
    <w:p w14:paraId="73C240C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L_mult(var1,var2) = shl((var1 times var2),1) and</w:t>
      </w:r>
    </w:p>
    <w:p w14:paraId="7E3BF78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L_mult(-32768,-32768) = 2147483647.</w:t>
      </w:r>
    </w:p>
    <w:p w14:paraId="5D9392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165CC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397250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945E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63FF754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A43B5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729AE2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AF82D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DE5D3F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502A9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623D4C6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4A8CF7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3B2B6C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E5E9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E3C1A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2E0373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EB29D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54A9E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AB8C93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0B6BC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573207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558CC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2A9B8C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C6C5F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48D4780" w14:textId="77777777" w:rsidR="00A830F8" w:rsidRPr="00CA2983" w:rsidRDefault="00A830F8">
      <w:pPr>
        <w:pStyle w:val="LD10"/>
        <w:rPr>
          <w:rFonts w:ascii="Times New Roman" w:hAnsi="Times New Roman" w:cs="Times New Roman"/>
        </w:rPr>
      </w:pPr>
    </w:p>
    <w:p w14:paraId="4AFCCB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L_mult(Word16 var1,Word16 var2)</w:t>
      </w:r>
    </w:p>
    <w:p w14:paraId="5F222F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7EF0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49D2AFD2" w14:textId="77777777" w:rsidR="00A830F8" w:rsidRPr="00CA2983" w:rsidRDefault="00A830F8">
      <w:pPr>
        <w:pStyle w:val="LD10"/>
        <w:rPr>
          <w:rFonts w:ascii="Times New Roman" w:hAnsi="Times New Roman" w:cs="Times New Roman"/>
        </w:rPr>
      </w:pPr>
    </w:p>
    <w:p w14:paraId="32AFE1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(Word32)var1 * (Word32)var2;</w:t>
      </w:r>
    </w:p>
    <w:p w14:paraId="20691B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(L_var_out != (Word32)0x40000000)</w:t>
      </w:r>
    </w:p>
    <w:p w14:paraId="7B3D8C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33623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2;</w:t>
      </w:r>
    </w:p>
    <w:p w14:paraId="4EF56C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85562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E9DF1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C51D7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7AC08D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MAX_32;</w:t>
      </w:r>
    </w:p>
    <w:p w14:paraId="48101B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019595" w14:textId="77777777" w:rsidR="00A830F8" w:rsidRPr="00CA2983" w:rsidRDefault="00A830F8">
      <w:pPr>
        <w:pStyle w:val="LD10"/>
        <w:rPr>
          <w:rFonts w:ascii="Times New Roman" w:hAnsi="Times New Roman" w:cs="Times New Roman"/>
        </w:rPr>
      </w:pPr>
    </w:p>
    <w:p w14:paraId="30D44C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5B8D35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354D2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82ED02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F47ABB" w14:textId="130AF08B"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L_mult0</w:t>
      </w:r>
      <w:r w:rsidRPr="00CA2983">
        <w:rPr>
          <w:rFonts w:ascii="Times New Roman" w:hAnsi="Times New Roman" w:cs="Times New Roman"/>
        </w:rPr>
        <w:fldChar w:fldCharType="begin"/>
      </w:r>
      <w:r w:rsidRPr="00CA2983">
        <w:rPr>
          <w:rFonts w:ascii="Times New Roman" w:hAnsi="Times New Roman" w:cs="Times New Roman"/>
        </w:rPr>
        <w:instrText>xe "L_mult0</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5C1516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00CF9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7CD33F2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F29DA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L_mult is the 32 bit result of the multiplication of var1 times var2.</w:t>
      </w:r>
    </w:p>
    <w:p w14:paraId="13B6610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Same as L_mult without left shift.</w:t>
      </w:r>
    </w:p>
    <w:p w14:paraId="56B54F5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4B28C5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50BF7C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D1D63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B8075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A2118D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2C1B7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CA8D4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3E5A06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B46BD9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53E462E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BB448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4E42195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8D3694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17AFC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62EB7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94AF7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BF9FB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03147A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D9653F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4B2102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C7B0FA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281438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AC102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996F1A2" w14:textId="77777777" w:rsidR="00A830F8" w:rsidRPr="00CA2983" w:rsidRDefault="00A830F8">
      <w:pPr>
        <w:pStyle w:val="LD10"/>
        <w:rPr>
          <w:rFonts w:ascii="Times New Roman" w:hAnsi="Times New Roman" w:cs="Times New Roman"/>
        </w:rPr>
      </w:pPr>
    </w:p>
    <w:p w14:paraId="3EC0B3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L_mult0(Word16 var1, Word16 var2)</w:t>
      </w:r>
    </w:p>
    <w:p w14:paraId="01B466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0DBDD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0DC657E1" w14:textId="77777777" w:rsidR="00A830F8" w:rsidRPr="00CA2983" w:rsidRDefault="00A830F8">
      <w:pPr>
        <w:pStyle w:val="LD10"/>
        <w:rPr>
          <w:rFonts w:ascii="Times New Roman" w:hAnsi="Times New Roman" w:cs="Times New Roman"/>
        </w:rPr>
      </w:pPr>
    </w:p>
    <w:p w14:paraId="0D2608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(Word32)var1 * (Word32)var2;</w:t>
      </w:r>
    </w:p>
    <w:p w14:paraId="07335F62" w14:textId="77777777" w:rsidR="00A830F8" w:rsidRPr="00CA2983" w:rsidRDefault="00A830F8">
      <w:pPr>
        <w:pStyle w:val="LD10"/>
        <w:rPr>
          <w:rFonts w:ascii="Times New Roman" w:hAnsi="Times New Roman" w:cs="Times New Roman"/>
        </w:rPr>
      </w:pPr>
    </w:p>
    <w:p w14:paraId="58DEE2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799A0D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60743B3" w14:textId="77777777" w:rsidR="00A830F8" w:rsidRPr="00CA2983" w:rsidRDefault="00A830F8">
      <w:pPr>
        <w:pStyle w:val="LD10"/>
        <w:rPr>
          <w:rFonts w:ascii="Times New Roman" w:hAnsi="Times New Roman" w:cs="Times New Roman"/>
        </w:rPr>
      </w:pPr>
    </w:p>
    <w:p w14:paraId="7FBD03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13EAD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C9FD4C4" w14:textId="25BACE9A"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L_negate</w:t>
      </w:r>
      <w:r w:rsidRPr="00CA2983">
        <w:rPr>
          <w:rFonts w:ascii="Times New Roman" w:hAnsi="Times New Roman" w:cs="Times New Roman"/>
        </w:rPr>
        <w:fldChar w:fldCharType="begin"/>
      </w:r>
      <w:r w:rsidRPr="00CA2983">
        <w:rPr>
          <w:rFonts w:ascii="Times New Roman" w:hAnsi="Times New Roman" w:cs="Times New Roman"/>
        </w:rPr>
        <w:instrText>xe "L_negate</w:instrText>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0AB23D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2FC3F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21326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B1770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Negate the 32 bit variable L_var1 with saturation; saturate in the case</w:t>
      </w:r>
    </w:p>
    <w:p w14:paraId="0A30D2B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where input is -2147483648 (0x8000 0000).</w:t>
      </w:r>
    </w:p>
    <w:p w14:paraId="0E116C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6F300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3D9202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57550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208F74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A6C98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7320056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E7D2E8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136E6A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0AB75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C273E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8CBE7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A7406E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03937F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2E25B29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41F2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37FC1D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E0D1B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37EE4A8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AEC6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B0AE707" w14:textId="77777777" w:rsidR="00A830F8" w:rsidRPr="00CA2983" w:rsidRDefault="00A830F8">
      <w:pPr>
        <w:pStyle w:val="LD10"/>
        <w:rPr>
          <w:rFonts w:ascii="Times New Roman" w:hAnsi="Times New Roman" w:cs="Times New Roman"/>
        </w:rPr>
      </w:pPr>
    </w:p>
    <w:p w14:paraId="3C4DAB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L_negate(Word32 L_var1)</w:t>
      </w:r>
    </w:p>
    <w:p w14:paraId="0AA6B0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7CD84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626C7AB2" w14:textId="77777777" w:rsidR="00A830F8" w:rsidRPr="00CA2983" w:rsidRDefault="00A830F8">
      <w:pPr>
        <w:pStyle w:val="LD10"/>
        <w:rPr>
          <w:rFonts w:ascii="Times New Roman" w:hAnsi="Times New Roman" w:cs="Times New Roman"/>
        </w:rPr>
      </w:pPr>
    </w:p>
    <w:p w14:paraId="76ABF0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 MIN_32) ? MAX_32 : -L_var1;</w:t>
      </w:r>
    </w:p>
    <w:p w14:paraId="3D40F4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7FF5CB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39B7F8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F795E8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E2B2E43" w14:textId="0A94B613"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L_shl</w:t>
      </w:r>
      <w:r w:rsidRPr="00CA2983">
        <w:rPr>
          <w:rFonts w:ascii="Times New Roman" w:hAnsi="Times New Roman" w:cs="Times New Roman"/>
        </w:rPr>
        <w:fldChar w:fldCharType="begin"/>
      </w:r>
      <w:r w:rsidRPr="00CA2983">
        <w:rPr>
          <w:rFonts w:ascii="Times New Roman" w:hAnsi="Times New Roman" w:cs="Times New Roman"/>
        </w:rPr>
        <w:instrText>xe "L_shl</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599AB16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E94C05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BA4AAF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73FB74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Arithmetically shift the 32 bit input L_var1 left var2 positions. Zero fill the var2 LSB *</w:t>
      </w:r>
      <w:r w:rsidRPr="00CA2983">
        <w:rPr>
          <w:rFonts w:ascii="Times New Roman" w:hAnsi="Times New Roman" w:cs="Times New Roman"/>
        </w:rPr>
        <w:tab/>
      </w:r>
      <w:r w:rsidRPr="00CA2983">
        <w:rPr>
          <w:rFonts w:ascii="Times New Roman" w:hAnsi="Times New Roman" w:cs="Times New Roman"/>
        </w:rPr>
        <w:tab/>
        <w:t xml:space="preserve">of the result. If var2 is negative, L_var1 right by -var2 arithmetically shift with sign </w:t>
      </w:r>
    </w:p>
    <w:p w14:paraId="3265CCD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extension. Saturate the result in case of underflows or overflows.</w:t>
      </w:r>
    </w:p>
    <w:p w14:paraId="067055F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E9E698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3E432B7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1E87D9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F276E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6BFC61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661EF75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D04553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3A4531A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B8EF9B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070E826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2AC6CB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3BD4CD5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DD6DA1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6679DA3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BB4F71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8785DB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CB0E5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9659C9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A351D8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02BB9C1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260E1F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09C9D45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EE3F81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AB0F5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L_shl(Word32 L_var1, Word16 var2)</w:t>
      </w:r>
    </w:p>
    <w:p w14:paraId="61C243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4955D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213DE4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(var2 &lt;= 0)</w:t>
      </w:r>
    </w:p>
    <w:p w14:paraId="5E7AF6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E5CC4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L_shr( L_var1, (Word16)(-var2) );</w:t>
      </w:r>
    </w:p>
    <w:p w14:paraId="37ECB6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F251A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1D7430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D6BE0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for(;var2&gt;0;var2--)</w:t>
      </w:r>
    </w:p>
    <w:p w14:paraId="7E9E61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0C05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&gt; (Word32) 0X3fffffff)</w:t>
      </w:r>
    </w:p>
    <w:p w14:paraId="7132A8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F7A8D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5B8446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MAX_32;</w:t>
      </w:r>
    </w:p>
    <w:p w14:paraId="7C91D3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break;</w:t>
      </w:r>
    </w:p>
    <w:p w14:paraId="015F39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1C30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7D888E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ACBBC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&lt; (Word32) 0xc0000000)</w:t>
      </w:r>
    </w:p>
    <w:p w14:paraId="750255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58566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19C6B9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MIN_32;</w:t>
      </w:r>
    </w:p>
    <w:p w14:paraId="77B98A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break;</w:t>
      </w:r>
    </w:p>
    <w:p w14:paraId="23F3A9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5C47F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E4F92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L_var1 *= 2;</w:t>
      </w:r>
    </w:p>
    <w:p w14:paraId="7DC557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w:t>
      </w:r>
    </w:p>
    <w:p w14:paraId="16BCD6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57806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8A1F5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return(L_var_out);</w:t>
      </w:r>
    </w:p>
    <w:p w14:paraId="0853E1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0964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463B6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6CF73E" w14:textId="0619BF5D"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L_shr</w:t>
      </w:r>
      <w:r w:rsidRPr="00CA2983">
        <w:rPr>
          <w:rFonts w:ascii="Times New Roman" w:hAnsi="Times New Roman" w:cs="Times New Roman"/>
        </w:rPr>
        <w:fldChar w:fldCharType="begin"/>
      </w:r>
      <w:r w:rsidRPr="00CA2983">
        <w:rPr>
          <w:rFonts w:ascii="Times New Roman" w:hAnsi="Times New Roman" w:cs="Times New Roman"/>
        </w:rPr>
        <w:instrText>xe "L_shr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0F55BC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73C7FF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70550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1E223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Arithmetically shift the 32 bit input L_var1 right var2 positions with</w:t>
      </w:r>
    </w:p>
    <w:p w14:paraId="1B6B16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sign extension. If var2 is negative, arithmetically shift L_var1 left</w:t>
      </w:r>
    </w:p>
    <w:p w14:paraId="7659D12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by -var2 and zero fill the var2 LSB of the result. Saturate the result</w:t>
      </w:r>
    </w:p>
    <w:p w14:paraId="6EB921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 case of underflows or overflows.</w:t>
      </w:r>
    </w:p>
    <w:p w14:paraId="4F3E7A7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AEDAAD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7AC07C2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567FA4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0F83C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35A66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3B3DCE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4D29F1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5D174D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F1F5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1A6537E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81E560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7ED85F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DB75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7270BE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FFF96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7B3D65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66C22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A3442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E5B9E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1519860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0F3743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561851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FA06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BD215B6" w14:textId="77777777" w:rsidR="00A830F8" w:rsidRPr="00CA2983" w:rsidRDefault="00A830F8">
      <w:pPr>
        <w:pStyle w:val="LD10"/>
        <w:rPr>
          <w:rFonts w:ascii="Times New Roman" w:hAnsi="Times New Roman" w:cs="Times New Roman"/>
        </w:rPr>
      </w:pPr>
    </w:p>
    <w:p w14:paraId="4597EC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L_shr(Word32 L_var1, Word16 var2)</w:t>
      </w:r>
    </w:p>
    <w:p w14:paraId="7060FD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3DF5E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3B2FC8D8" w14:textId="77777777" w:rsidR="00A830F8" w:rsidRPr="00CA2983" w:rsidRDefault="00A830F8">
      <w:pPr>
        <w:pStyle w:val="LD10"/>
        <w:rPr>
          <w:rFonts w:ascii="Times New Roman" w:hAnsi="Times New Roman" w:cs="Times New Roman"/>
        </w:rPr>
      </w:pPr>
    </w:p>
    <w:p w14:paraId="3338C9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&lt; 0)</w:t>
      </w:r>
    </w:p>
    <w:p w14:paraId="2489D0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60A2D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L_shl( L_var1,(Word16)(-var2) );</w:t>
      </w:r>
    </w:p>
    <w:p w14:paraId="5F8786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3F43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2F00E0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FA030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&gt;= 31)</w:t>
      </w:r>
    </w:p>
    <w:p w14:paraId="4F6A1B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4AE88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&lt; 0L) ? -1 : 0;</w:t>
      </w:r>
    </w:p>
    <w:p w14:paraId="26B644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970B0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33807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89EA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(L_var1&lt;0)</w:t>
      </w:r>
    </w:p>
    <w:p w14:paraId="50E40B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7952C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&gt;&gt; var2);</w:t>
      </w:r>
    </w:p>
    <w:p w14:paraId="10E786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D29A4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618D56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2A1D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&gt;&gt; var2;</w:t>
      </w:r>
    </w:p>
    <w:p w14:paraId="18A8E1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F0EE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2FBCD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10CFE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6A8DFE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78A6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39F407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782A16" w14:textId="24CEF8B3"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L_shr_r</w:t>
      </w:r>
      <w:r w:rsidRPr="00CA2983">
        <w:rPr>
          <w:rFonts w:ascii="Times New Roman" w:hAnsi="Times New Roman" w:cs="Times New Roman"/>
        </w:rPr>
        <w:fldChar w:fldCharType="begin"/>
      </w:r>
      <w:r w:rsidRPr="00CA2983">
        <w:rPr>
          <w:rFonts w:ascii="Times New Roman" w:hAnsi="Times New Roman" w:cs="Times New Roman"/>
        </w:rPr>
        <w:instrText>xe "L_shr_r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0FF34B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9919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237251E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3BBFD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Same as L_shr(L_var1,var2)but with rounding. Saturate the result in case|</w:t>
      </w:r>
    </w:p>
    <w:p w14:paraId="0DF167A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of underflows or overflows :</w:t>
      </w:r>
    </w:p>
    <w:p w14:paraId="0121AB0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If var2 is greater than zero :</w:t>
      </w:r>
    </w:p>
    <w:p w14:paraId="03AA60E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L_shr_r(var1,var2) = L_shr(L_add(L_var1,2**(var2-1)),var2)</w:t>
      </w:r>
    </w:p>
    <w:p w14:paraId="3A54CE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If var2 is less than zero :</w:t>
      </w:r>
    </w:p>
    <w:p w14:paraId="62753E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L_shr_r(var1,var2) = L_shr(L_var1,var2).</w:t>
      </w:r>
    </w:p>
    <w:p w14:paraId="46E447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9C80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3</w:t>
      </w:r>
    </w:p>
    <w:p w14:paraId="14F390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F38A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0162B7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D8F616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70999E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0733F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704C2B1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1F02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01ADECF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8697F6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52485B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CDAA0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2A3F45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85EC0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61927B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E164E8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8CEAA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B771D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63B358C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26149E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195D99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DF815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728BE0" w14:textId="77777777" w:rsidR="00A830F8" w:rsidRPr="00CA2983" w:rsidRDefault="00A830F8">
      <w:pPr>
        <w:pStyle w:val="LD10"/>
        <w:rPr>
          <w:rFonts w:ascii="Times New Roman" w:hAnsi="Times New Roman" w:cs="Times New Roman"/>
        </w:rPr>
      </w:pPr>
    </w:p>
    <w:p w14:paraId="406CE7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L_shr_r(Word32 L_var1,Word16 var2)</w:t>
      </w:r>
    </w:p>
    <w:p w14:paraId="2D0BD5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0BA4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6BAC6097" w14:textId="77777777" w:rsidR="00A830F8" w:rsidRPr="00CA2983" w:rsidRDefault="00A830F8">
      <w:pPr>
        <w:pStyle w:val="LD10"/>
        <w:rPr>
          <w:rFonts w:ascii="Times New Roman" w:hAnsi="Times New Roman" w:cs="Times New Roman"/>
        </w:rPr>
      </w:pPr>
    </w:p>
    <w:p w14:paraId="4F0269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&gt; 31)</w:t>
      </w:r>
    </w:p>
    <w:p w14:paraId="2A9756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AE9F2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0;</w:t>
      </w:r>
    </w:p>
    <w:p w14:paraId="4C1683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6B0DB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19D93A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AB65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L_shr(L_var1,var2);</w:t>
      </w:r>
    </w:p>
    <w:p w14:paraId="73530A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&gt; 0)</w:t>
      </w:r>
    </w:p>
    <w:p w14:paraId="53D767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9A159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 (L_var1 &amp; ( (Word32)1 &lt;&lt; (var2-1) )) != 0)</w:t>
      </w:r>
    </w:p>
    <w:p w14:paraId="0DF9D7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4C496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w:t>
      </w:r>
    </w:p>
    <w:p w14:paraId="44D593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0973C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508A1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72839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6D2D6F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3180C0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C9320C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5CFB70" w14:textId="3327C16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L_sub</w:t>
      </w:r>
      <w:r w:rsidRPr="00CA2983">
        <w:rPr>
          <w:rFonts w:ascii="Times New Roman" w:hAnsi="Times New Roman" w:cs="Times New Roman"/>
        </w:rPr>
        <w:fldChar w:fldCharType="begin"/>
      </w:r>
      <w:r w:rsidRPr="00CA2983">
        <w:rPr>
          <w:rFonts w:ascii="Times New Roman" w:hAnsi="Times New Roman" w:cs="Times New Roman"/>
        </w:rPr>
        <w:instrText>xe "L_sub</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6126C8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7DF69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0E3DA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03B42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32 bits subtraction of the two 32 bits variables (L_var1-L_var2) with</w:t>
      </w:r>
    </w:p>
    <w:p w14:paraId="7C6B34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overflow control and saturation; the result is set at +214783647 when</w:t>
      </w:r>
    </w:p>
    <w:p w14:paraId="37CAED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overflow occurs or at -214783648 when underflow occurs.</w:t>
      </w:r>
    </w:p>
    <w:p w14:paraId="7F05E9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EAB7F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67A0DE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17AC3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DBDCE7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A5F02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79FC36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5BB76D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26EA42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F2D7F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L_var2</w:t>
      </w:r>
    </w:p>
    <w:p w14:paraId="1653C9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276C5BA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L_var2 &lt;= 0x7fff ffff.</w:t>
      </w:r>
    </w:p>
    <w:p w14:paraId="030591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7BD07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9D656E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ED0C7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A8B2A2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7DDC0A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13401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1F3F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L_var_out</w:t>
      </w:r>
    </w:p>
    <w:p w14:paraId="60E129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38FDDF1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L_var_out &lt;= 0x7fff ffff.</w:t>
      </w:r>
    </w:p>
    <w:p w14:paraId="7E632B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D82DA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0078912" w14:textId="77777777" w:rsidR="00A830F8" w:rsidRPr="00CA2983" w:rsidRDefault="00A830F8">
      <w:pPr>
        <w:pStyle w:val="LD10"/>
        <w:rPr>
          <w:rFonts w:ascii="Times New Roman" w:hAnsi="Times New Roman" w:cs="Times New Roman"/>
        </w:rPr>
      </w:pPr>
    </w:p>
    <w:p w14:paraId="1C2271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L_sub(Word32 L_var1, Word32 L_var2)</w:t>
      </w:r>
    </w:p>
    <w:p w14:paraId="706FB0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C655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L_var_out;</w:t>
      </w:r>
    </w:p>
    <w:p w14:paraId="5EDAA1E3" w14:textId="77777777" w:rsidR="00A830F8" w:rsidRPr="00CA2983" w:rsidRDefault="00A830F8">
      <w:pPr>
        <w:pStyle w:val="LD10"/>
        <w:rPr>
          <w:rFonts w:ascii="Times New Roman" w:hAnsi="Times New Roman" w:cs="Times New Roman"/>
        </w:rPr>
      </w:pPr>
    </w:p>
    <w:p w14:paraId="04815D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 L_var2;</w:t>
      </w:r>
    </w:p>
    <w:p w14:paraId="71FD2C7B" w14:textId="77777777" w:rsidR="00A830F8" w:rsidRPr="00CA2983" w:rsidRDefault="00A830F8">
      <w:pPr>
        <w:pStyle w:val="LD10"/>
        <w:rPr>
          <w:rFonts w:ascii="Times New Roman" w:hAnsi="Times New Roman" w:cs="Times New Roman"/>
        </w:rPr>
      </w:pPr>
    </w:p>
    <w:p w14:paraId="18A04D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 L_var2) &amp; MIN_32) != 0)</w:t>
      </w:r>
    </w:p>
    <w:p w14:paraId="58C1EB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69AD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((L_var_out ^ L_var1) &amp; MIN_32)</w:t>
      </w:r>
    </w:p>
    <w:p w14:paraId="4B29E9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0098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L_var_out = (L_var1 &lt; 0L) ? MIN_32 : MAX_32;</w:t>
      </w:r>
    </w:p>
    <w:p w14:paraId="0BDE61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6D406B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B652E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3B1F3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return(L_var_out);</w:t>
      </w:r>
    </w:p>
    <w:p w14:paraId="6CC8AD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9B8AF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D2E071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9D3D7AD" w14:textId="17341046"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mult</w:t>
      </w:r>
      <w:r w:rsidRPr="00CA2983">
        <w:rPr>
          <w:rFonts w:ascii="Times New Roman" w:hAnsi="Times New Roman" w:cs="Times New Roman"/>
        </w:rPr>
        <w:fldChar w:fldCharType="begin"/>
      </w:r>
      <w:r w:rsidRPr="00CA2983">
        <w:rPr>
          <w:rFonts w:ascii="Times New Roman" w:hAnsi="Times New Roman" w:cs="Times New Roman"/>
        </w:rPr>
        <w:instrText>xe "mult</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6F05D0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150C9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3B91B9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08934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Performs the multiplication of var1 by var2 and gives a 16 bit result</w:t>
      </w:r>
    </w:p>
    <w:p w14:paraId="0AB9059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which is scaled i.e.:</w:t>
      </w:r>
    </w:p>
    <w:p w14:paraId="771723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mult(var1,var2) = shr((var1 times var2),15) and</w:t>
      </w:r>
    </w:p>
    <w:p w14:paraId="4DA89D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mult(-32768,-32768) = 32767.</w:t>
      </w:r>
    </w:p>
    <w:p w14:paraId="58A8D09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F56533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0DC27D0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9445E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EE640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245596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698465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1741E3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5BDCB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2C02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4C6E08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44D9AB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20347D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CBD55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5EC4C5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DD59C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6E2523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378CEC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7CA1E7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A46D4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3A5421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88D594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71A744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8EB5EB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89DC689" w14:textId="77777777" w:rsidR="00A830F8" w:rsidRPr="00CA2983" w:rsidRDefault="00A830F8">
      <w:pPr>
        <w:pStyle w:val="LD10"/>
        <w:rPr>
          <w:rFonts w:ascii="Times New Roman" w:hAnsi="Times New Roman" w:cs="Times New Roman"/>
        </w:rPr>
      </w:pPr>
    </w:p>
    <w:p w14:paraId="17D63B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mult(Word16 var1, Word16 var2)</w:t>
      </w:r>
    </w:p>
    <w:p w14:paraId="10BF27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05F9D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3F23A3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w:t>
      </w:r>
    </w:p>
    <w:p w14:paraId="55542046" w14:textId="77777777" w:rsidR="00A830F8" w:rsidRPr="00CA2983" w:rsidRDefault="00A830F8">
      <w:pPr>
        <w:pStyle w:val="LD10"/>
        <w:rPr>
          <w:rFonts w:ascii="Times New Roman" w:hAnsi="Times New Roman" w:cs="Times New Roman"/>
        </w:rPr>
      </w:pPr>
    </w:p>
    <w:p w14:paraId="1766F6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(Word32)var1 * (Word32)var2;</w:t>
      </w:r>
    </w:p>
    <w:p w14:paraId="6400A58C" w14:textId="77777777" w:rsidR="00A830F8" w:rsidRPr="00CA2983" w:rsidRDefault="00A830F8">
      <w:pPr>
        <w:pStyle w:val="LD10"/>
        <w:rPr>
          <w:rFonts w:ascii="Times New Roman" w:hAnsi="Times New Roman" w:cs="Times New Roman"/>
        </w:rPr>
      </w:pPr>
    </w:p>
    <w:p w14:paraId="07DBD8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(L_produit &amp; (Word32) 0xffff8000) &gt;&gt; 15;</w:t>
      </w:r>
    </w:p>
    <w:p w14:paraId="1810951D" w14:textId="77777777" w:rsidR="00A830F8" w:rsidRPr="00CA2983" w:rsidRDefault="00A830F8">
      <w:pPr>
        <w:pStyle w:val="LD10"/>
        <w:rPr>
          <w:rFonts w:ascii="Times New Roman" w:hAnsi="Times New Roman" w:cs="Times New Roman"/>
        </w:rPr>
      </w:pPr>
    </w:p>
    <w:p w14:paraId="4F3529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(L_produit &amp; (Word32) 0x00010000)</w:t>
      </w:r>
    </w:p>
    <w:p w14:paraId="4593E3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 = L_produit | (Word32) 0xffff0000;</w:t>
      </w:r>
    </w:p>
    <w:p w14:paraId="557FBBD2" w14:textId="77777777" w:rsidR="00A830F8" w:rsidRPr="00CA2983" w:rsidRDefault="00A830F8">
      <w:pPr>
        <w:pStyle w:val="LD10"/>
        <w:rPr>
          <w:rFonts w:ascii="Times New Roman" w:hAnsi="Times New Roman" w:cs="Times New Roman"/>
        </w:rPr>
      </w:pPr>
    </w:p>
    <w:p w14:paraId="20554C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sature(L_produit);</w:t>
      </w:r>
    </w:p>
    <w:p w14:paraId="0356ED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38E7DA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1BE57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E1E6CE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43E7CE" w14:textId="4360FE35"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mult_r</w:t>
      </w:r>
      <w:r w:rsidRPr="00CA2983">
        <w:rPr>
          <w:rFonts w:ascii="Times New Roman" w:hAnsi="Times New Roman" w:cs="Times New Roman"/>
        </w:rPr>
        <w:fldChar w:fldCharType="begin"/>
      </w:r>
      <w:r w:rsidRPr="00CA2983">
        <w:rPr>
          <w:rFonts w:ascii="Times New Roman" w:hAnsi="Times New Roman" w:cs="Times New Roman"/>
        </w:rPr>
        <w:instrText>xe "mult_r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68208B3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8ADF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1B3F05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F1873E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Same as mult with rounding, i.e.:</w:t>
      </w:r>
    </w:p>
    <w:p w14:paraId="582247A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mult_r(var1,var2) = shr(((var1*var2) + 16384),15) and</w:t>
      </w:r>
    </w:p>
    <w:p w14:paraId="362354A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mult_r(-32768,-32768) = 32767.</w:t>
      </w:r>
    </w:p>
    <w:p w14:paraId="0473E1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CA9C8A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2</w:t>
      </w:r>
    </w:p>
    <w:p w14:paraId="48840A2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C8595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BBB2B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686DED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F1ECB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B70A8B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1C0634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52A236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2C9CC0B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149A23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7849B76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0E20F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1C12A9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04097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1CEB2BB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4F8C20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563869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D2F51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2B6036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51F45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3BC760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AE084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248245A" w14:textId="77777777" w:rsidR="00A830F8" w:rsidRPr="00CA2983" w:rsidRDefault="00A830F8">
      <w:pPr>
        <w:pStyle w:val="LD10"/>
        <w:rPr>
          <w:rFonts w:ascii="Times New Roman" w:hAnsi="Times New Roman" w:cs="Times New Roman"/>
        </w:rPr>
      </w:pPr>
    </w:p>
    <w:p w14:paraId="64A762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mult_r(Word16 var1, Word16 var2)</w:t>
      </w:r>
    </w:p>
    <w:p w14:paraId="0472A9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E3D7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68CDE1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L_produit_arr;</w:t>
      </w:r>
    </w:p>
    <w:p w14:paraId="3D62DCF5" w14:textId="77777777" w:rsidR="00A830F8" w:rsidRPr="00CA2983" w:rsidRDefault="00A830F8">
      <w:pPr>
        <w:pStyle w:val="LD10"/>
        <w:rPr>
          <w:rFonts w:ascii="Times New Roman" w:hAnsi="Times New Roman" w:cs="Times New Roman"/>
        </w:rPr>
      </w:pPr>
    </w:p>
    <w:p w14:paraId="14C372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L_produit_arr = (Word32)var1 * (Word32)var2; /* product */</w:t>
      </w:r>
    </w:p>
    <w:p w14:paraId="28FE2E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L_produit_arr += (Word32) 0x00004000;        /* round */</w:t>
      </w:r>
    </w:p>
    <w:p w14:paraId="3A4FE4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L_produit_arr &amp;= (Word32) 0xffff8000;</w:t>
      </w:r>
    </w:p>
    <w:p w14:paraId="25EE9E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L_produit_arr &gt;&gt;= 15;                        /* shift */</w:t>
      </w:r>
    </w:p>
    <w:p w14:paraId="4E4FD546" w14:textId="77777777" w:rsidR="00A830F8" w:rsidRPr="00CA2983" w:rsidRDefault="00A830F8">
      <w:pPr>
        <w:pStyle w:val="LD10"/>
        <w:rPr>
          <w:rFonts w:ascii="Times New Roman" w:hAnsi="Times New Roman" w:cs="Times New Roman"/>
        </w:rPr>
      </w:pPr>
    </w:p>
    <w:p w14:paraId="67B5C9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(L_produit_arr &amp; (Word32) 0x00010000)   /*sign extend when necessary*/</w:t>
      </w:r>
    </w:p>
    <w:p w14:paraId="43FA63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7BE7B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L_produit_arr |= (Word32) 0xffff0000;</w:t>
      </w:r>
    </w:p>
    <w:p w14:paraId="61862B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335228" w14:textId="77777777" w:rsidR="00A830F8" w:rsidRPr="00CA2983" w:rsidRDefault="00A830F8">
      <w:pPr>
        <w:pStyle w:val="LD10"/>
        <w:rPr>
          <w:rFonts w:ascii="Times New Roman" w:hAnsi="Times New Roman" w:cs="Times New Roman"/>
        </w:rPr>
      </w:pPr>
    </w:p>
    <w:p w14:paraId="12E3CF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sature(L_produit_arr);</w:t>
      </w:r>
    </w:p>
    <w:p w14:paraId="489E3A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793158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5145D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954033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70D3239" w14:textId="7B051A9B"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negate</w:t>
      </w:r>
      <w:r w:rsidRPr="00CA2983">
        <w:rPr>
          <w:rFonts w:ascii="Times New Roman" w:hAnsi="Times New Roman" w:cs="Times New Roman"/>
        </w:rPr>
        <w:fldChar w:fldCharType="begin"/>
      </w:r>
      <w:r w:rsidRPr="00CA2983">
        <w:rPr>
          <w:rFonts w:ascii="Times New Roman" w:hAnsi="Times New Roman" w:cs="Times New Roman"/>
        </w:rPr>
        <w:instrText>xe "negate</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04C803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1E05B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5718D3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806D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Negate var1 with saturation, saturate in the case where input is -32768:</w:t>
      </w:r>
    </w:p>
    <w:p w14:paraId="4FF4BD6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negate(var1) = sub(0,var1).</w:t>
      </w:r>
    </w:p>
    <w:p w14:paraId="7B1321C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8030DA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182FBB6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A34277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DDA048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FEC66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5B3312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15915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61AC3B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7850BA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361DFE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7C1403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BC87AD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51E025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0B4CBB3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9B61C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7A798B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23FBBF5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0BE7B45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2FE11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E96F96" w14:textId="77777777" w:rsidR="00A830F8" w:rsidRPr="00CA2983" w:rsidRDefault="00A830F8">
      <w:pPr>
        <w:pStyle w:val="LD10"/>
        <w:rPr>
          <w:rFonts w:ascii="Times New Roman" w:hAnsi="Times New Roman" w:cs="Times New Roman"/>
        </w:rPr>
      </w:pPr>
    </w:p>
    <w:p w14:paraId="516AC0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negate(Word16 var1)</w:t>
      </w:r>
    </w:p>
    <w:p w14:paraId="07652E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FB100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5475AFF8" w14:textId="77777777" w:rsidR="00A830F8" w:rsidRPr="00CA2983" w:rsidRDefault="00A830F8">
      <w:pPr>
        <w:pStyle w:val="LD10"/>
        <w:rPr>
          <w:rFonts w:ascii="Times New Roman" w:hAnsi="Times New Roman" w:cs="Times New Roman"/>
        </w:rPr>
      </w:pPr>
    </w:p>
    <w:p w14:paraId="41EC93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(var1 == MIN_16) ? MAX_16 : -var1;</w:t>
      </w:r>
    </w:p>
    <w:p w14:paraId="2BD487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134F69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87FEB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E8AC9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4DE009" w14:textId="0DDAA6F8"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norm_l</w:t>
      </w:r>
      <w:r w:rsidRPr="00CA2983">
        <w:rPr>
          <w:rFonts w:ascii="Times New Roman" w:hAnsi="Times New Roman" w:cs="Times New Roman"/>
        </w:rPr>
        <w:fldChar w:fldCharType="begin"/>
      </w:r>
      <w:r w:rsidRPr="00CA2983">
        <w:rPr>
          <w:rFonts w:ascii="Times New Roman" w:hAnsi="Times New Roman" w:cs="Times New Roman"/>
        </w:rPr>
        <w:instrText>xe "norm_l</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2F98AD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4CDD1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2CA50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68A06E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Produces the number of left shift needed to normalize the 32 bit variable</w:t>
      </w:r>
    </w:p>
    <w:p w14:paraId="2837F4F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 for positive values on the interval with minimum of</w:t>
      </w:r>
    </w:p>
    <w:p w14:paraId="05BD2C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1073741824 and maximum of 2147483647, and for negative values on the</w:t>
      </w:r>
    </w:p>
    <w:p w14:paraId="455F22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interval with minimum of -2147483648 and maximum of -1073741824; in order</w:t>
      </w:r>
    </w:p>
    <w:p w14:paraId="6DC02EB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to normalize the result, the following operation must be done :</w:t>
      </w:r>
    </w:p>
    <w:p w14:paraId="00CCED1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norm_L_var1 = L_shl(L_var1,norm_l(L_var1)).</w:t>
      </w:r>
    </w:p>
    <w:p w14:paraId="50B121B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6673B7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30</w:t>
      </w:r>
    </w:p>
    <w:p w14:paraId="3160AB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4A04F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52800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A9BDB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6850C64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7DD3479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2D6E55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CDBB3B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138B141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8F1D5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2662C2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4B9F8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D715A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0AD20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7CCC8F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E9ABF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var_out &lt;= 0x0000 001f.</w:t>
      </w:r>
    </w:p>
    <w:p w14:paraId="21C474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8BCDE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0C0E7EA" w14:textId="77777777" w:rsidR="00A830F8" w:rsidRPr="00CA2983" w:rsidRDefault="00A830F8">
      <w:pPr>
        <w:pStyle w:val="LD10"/>
        <w:rPr>
          <w:rFonts w:ascii="Times New Roman" w:hAnsi="Times New Roman" w:cs="Times New Roman"/>
        </w:rPr>
      </w:pPr>
    </w:p>
    <w:p w14:paraId="138DD0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norm_l(Word32 L_var1)</w:t>
      </w:r>
    </w:p>
    <w:p w14:paraId="427A21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258A3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7D8371A1" w14:textId="77777777" w:rsidR="00A830F8" w:rsidRPr="00CA2983" w:rsidRDefault="00A830F8">
      <w:pPr>
        <w:pStyle w:val="LD10"/>
        <w:rPr>
          <w:rFonts w:ascii="Times New Roman" w:hAnsi="Times New Roman" w:cs="Times New Roman"/>
        </w:rPr>
      </w:pPr>
    </w:p>
    <w:p w14:paraId="36AB1B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 0)</w:t>
      </w:r>
    </w:p>
    <w:p w14:paraId="5D3EB0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915EE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0;</w:t>
      </w:r>
    </w:p>
    <w:p w14:paraId="697905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2E707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5406AF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F99E8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 (Word32)0xffffffff)</w:t>
      </w:r>
    </w:p>
    <w:p w14:paraId="6E74B3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E2720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31;</w:t>
      </w:r>
    </w:p>
    <w:p w14:paraId="0E1D72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C52A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190C4B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BBDD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&lt; 0)</w:t>
      </w:r>
    </w:p>
    <w:p w14:paraId="4D2C8F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18716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L_var1 = ~L_var1;</w:t>
      </w:r>
    </w:p>
    <w:p w14:paraId="768928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D5FD8B" w14:textId="77777777" w:rsidR="00A830F8" w:rsidRPr="00CA2983" w:rsidRDefault="00A830F8">
      <w:pPr>
        <w:pStyle w:val="LD10"/>
        <w:rPr>
          <w:rFonts w:ascii="Times New Roman" w:hAnsi="Times New Roman" w:cs="Times New Roman"/>
        </w:rPr>
      </w:pPr>
    </w:p>
    <w:p w14:paraId="5A6C78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for(var_out = 0;L_var1 &lt; (Word32)0x40000000;var_out++)</w:t>
      </w:r>
    </w:p>
    <w:p w14:paraId="0E61C4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7C31A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L_var1 &lt;&lt;= 1;</w:t>
      </w:r>
    </w:p>
    <w:p w14:paraId="72C98D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94837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28095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A02507F" w14:textId="77777777" w:rsidR="00A830F8" w:rsidRPr="00CA2983" w:rsidRDefault="00A830F8">
      <w:pPr>
        <w:pStyle w:val="LD10"/>
        <w:rPr>
          <w:rFonts w:ascii="Times New Roman" w:hAnsi="Times New Roman" w:cs="Times New Roman"/>
        </w:rPr>
      </w:pPr>
    </w:p>
    <w:p w14:paraId="05D6F2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222A94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6843F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A7467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EB3DB7D" w14:textId="184438E9"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norm_s</w:t>
      </w:r>
      <w:r w:rsidRPr="00CA2983">
        <w:rPr>
          <w:rFonts w:ascii="Times New Roman" w:hAnsi="Times New Roman" w:cs="Times New Roman"/>
        </w:rPr>
        <w:fldChar w:fldCharType="begin"/>
      </w:r>
      <w:r w:rsidRPr="00CA2983">
        <w:rPr>
          <w:rFonts w:ascii="Times New Roman" w:hAnsi="Times New Roman" w:cs="Times New Roman"/>
        </w:rPr>
        <w:instrText>xe "norm_s</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64F82E8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01D4B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1EDAEE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FEEDCA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Produces the number of left shift needed to normalize the 16 bit variable</w:t>
      </w:r>
    </w:p>
    <w:p w14:paraId="1992E8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 for positive values on the interval with minimum of 16384 and</w:t>
      </w:r>
    </w:p>
    <w:p w14:paraId="33EE527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maximum of 32767, and for negative values on the interval with minimum</w:t>
      </w:r>
    </w:p>
    <w:p w14:paraId="58DD67A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of -32768 and maximum of -16384; in order to normalize the result, the</w:t>
      </w:r>
    </w:p>
    <w:p w14:paraId="40DE71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following operation must be done :</w:t>
      </w:r>
    </w:p>
    <w:p w14:paraId="30A68A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norm_var1 = shl(var1,norm_s(var1)).</w:t>
      </w:r>
    </w:p>
    <w:p w14:paraId="002E751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14D8A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15</w:t>
      </w:r>
    </w:p>
    <w:p w14:paraId="66D7951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7E95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4E4404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2751C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1E53D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263BE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579E05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441CD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4B7F4BB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87925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5056FD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CA158E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4DCC4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46B44E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523E58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3CD74FB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0x0000 0000 &lt;= var_out &lt;= 0x0000 000f.</w:t>
      </w:r>
    </w:p>
    <w:p w14:paraId="2B1A186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3277A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C9E80E2" w14:textId="77777777" w:rsidR="00A830F8" w:rsidRPr="00CA2983" w:rsidRDefault="00A830F8">
      <w:pPr>
        <w:pStyle w:val="LD10"/>
        <w:rPr>
          <w:rFonts w:ascii="Times New Roman" w:hAnsi="Times New Roman" w:cs="Times New Roman"/>
        </w:rPr>
      </w:pPr>
    </w:p>
    <w:p w14:paraId="27C32E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norm_s(Word16 var1)</w:t>
      </w:r>
    </w:p>
    <w:p w14:paraId="05D5FA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D0274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622C815A" w14:textId="77777777" w:rsidR="00A830F8" w:rsidRPr="00CA2983" w:rsidRDefault="00A830F8">
      <w:pPr>
        <w:pStyle w:val="LD10"/>
        <w:rPr>
          <w:rFonts w:ascii="Times New Roman" w:hAnsi="Times New Roman" w:cs="Times New Roman"/>
        </w:rPr>
      </w:pPr>
    </w:p>
    <w:p w14:paraId="606B42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 0)</w:t>
      </w:r>
    </w:p>
    <w:p w14:paraId="0DD847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2C3B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0;</w:t>
      </w:r>
    </w:p>
    <w:p w14:paraId="64E0AD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5A64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18DC80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E3A7E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 (Word16) 0xffff)</w:t>
      </w:r>
    </w:p>
    <w:p w14:paraId="052313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B2B5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15;</w:t>
      </w:r>
    </w:p>
    <w:p w14:paraId="3BFB63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62E9E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57923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34D75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&lt; 0)</w:t>
      </w:r>
    </w:p>
    <w:p w14:paraId="4D9919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569D0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var1 = ~var1;</w:t>
      </w:r>
    </w:p>
    <w:p w14:paraId="477502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EE4750A" w14:textId="77777777" w:rsidR="00A830F8" w:rsidRPr="00CA2983" w:rsidRDefault="00A830F8">
      <w:pPr>
        <w:pStyle w:val="LD10"/>
        <w:rPr>
          <w:rFonts w:ascii="Times New Roman" w:hAnsi="Times New Roman" w:cs="Times New Roman"/>
        </w:rPr>
      </w:pPr>
    </w:p>
    <w:p w14:paraId="4D6B03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for(var_out = 0; var1 &lt; 0x4000; var_out++)</w:t>
      </w:r>
    </w:p>
    <w:p w14:paraId="1D6D9F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17D23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var1 &lt;&lt;= 1;</w:t>
      </w:r>
    </w:p>
    <w:p w14:paraId="08B680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C6F02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9B29D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449C54D" w14:textId="77777777" w:rsidR="00A830F8" w:rsidRPr="00CA2983" w:rsidRDefault="00A830F8">
      <w:pPr>
        <w:pStyle w:val="LD10"/>
        <w:rPr>
          <w:rFonts w:ascii="Times New Roman" w:hAnsi="Times New Roman" w:cs="Times New Roman"/>
        </w:rPr>
      </w:pPr>
    </w:p>
    <w:p w14:paraId="5D2300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22D70D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1CDB2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10F634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6611A13" w14:textId="0C47FAB2"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round</w:t>
      </w:r>
      <w:r w:rsidRPr="00CA2983">
        <w:rPr>
          <w:rFonts w:ascii="Times New Roman" w:hAnsi="Times New Roman" w:cs="Times New Roman"/>
        </w:rPr>
        <w:fldChar w:fldCharType="begin"/>
      </w:r>
      <w:r w:rsidRPr="00CA2983">
        <w:rPr>
          <w:rFonts w:ascii="Times New Roman" w:hAnsi="Times New Roman" w:cs="Times New Roman"/>
        </w:rPr>
        <w:instrText>xe "round</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16321EF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BDB14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3E9F9E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C978CF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Round the lower 16 bits of the 32 bit input number into its MS 16 bits</w:t>
      </w:r>
    </w:p>
    <w:p w14:paraId="2D07E76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with saturation. Shift the resulting bits right by 16 and return the 16</w:t>
      </w:r>
    </w:p>
    <w:p w14:paraId="234618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bit number:</w:t>
      </w:r>
    </w:p>
    <w:p w14:paraId="53292F9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round(L_var1) = extract_h(L_add(L_var1,32768))</w:t>
      </w:r>
    </w:p>
    <w:p w14:paraId="6E13A78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30F6AB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017DEBF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6D305E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8965A3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B0F948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5FC28AE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 whose value falls in the</w:t>
      </w:r>
    </w:p>
    <w:p w14:paraId="4557F4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5A4B7C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CF569C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DE831F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FD0AF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23FA454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341A7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18B9AA3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5C334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4CC5DC2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D9A8B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0CF3BD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DBD98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908BB7" w14:textId="77777777" w:rsidR="00A830F8" w:rsidRPr="00CA2983" w:rsidRDefault="00A830F8">
      <w:pPr>
        <w:pStyle w:val="LD10"/>
        <w:rPr>
          <w:rFonts w:ascii="Times New Roman" w:hAnsi="Times New Roman" w:cs="Times New Roman"/>
        </w:rPr>
      </w:pPr>
    </w:p>
    <w:p w14:paraId="5D4CD9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round(Word32 L_var1)</w:t>
      </w:r>
    </w:p>
    <w:p w14:paraId="68374A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C23EB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78FCE6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L_arrondi;</w:t>
      </w:r>
    </w:p>
    <w:p w14:paraId="19117D00" w14:textId="77777777" w:rsidR="00A830F8" w:rsidRPr="00CA2983" w:rsidRDefault="00A830F8">
      <w:pPr>
        <w:pStyle w:val="LD10"/>
        <w:rPr>
          <w:rFonts w:ascii="Times New Roman" w:hAnsi="Times New Roman" w:cs="Times New Roman"/>
        </w:rPr>
      </w:pPr>
    </w:p>
    <w:p w14:paraId="4EF536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L_arrondi = L_add(L_var1, (Word32)0x00008000);</w:t>
      </w:r>
    </w:p>
    <w:p w14:paraId="303A98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extract_h(L_arrondi);</w:t>
      </w:r>
    </w:p>
    <w:p w14:paraId="530BEC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0B8120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3CA68B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71FDD6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C7D260F" w14:textId="40692D0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sature</w:t>
      </w:r>
      <w:r w:rsidRPr="00CA2983">
        <w:rPr>
          <w:rFonts w:ascii="Times New Roman" w:hAnsi="Times New Roman" w:cs="Times New Roman"/>
        </w:rPr>
        <w:fldChar w:fldCharType="begin"/>
      </w:r>
      <w:r w:rsidRPr="00CA2983">
        <w:rPr>
          <w:rFonts w:ascii="Times New Roman" w:hAnsi="Times New Roman" w:cs="Times New Roman"/>
        </w:rPr>
        <w:instrText>xe "sature</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4829FA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D77D2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48D6421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EB273C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Limit the 32 bit input to the range of a 16 bit word.</w:t>
      </w:r>
    </w:p>
    <w:p w14:paraId="7F0F6F3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E2A11A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7EF425E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7601B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L_var1</w:t>
      </w:r>
    </w:p>
    <w:p w14:paraId="3D14FA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bit long signed integer (Word32) whose value falls in the</w:t>
      </w:r>
    </w:p>
    <w:p w14:paraId="68D3315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0x8000 0000 &lt;= L_var1 &lt;= 0x7fff ffff.</w:t>
      </w:r>
    </w:p>
    <w:p w14:paraId="0917C5F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0138BB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38E4FC7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3B773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6FD1D8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05F404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132402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FD4203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47E5989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E1C40F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2CF5D2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A2C3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81FBA22" w14:textId="77777777" w:rsidR="00A830F8" w:rsidRPr="00CA2983" w:rsidRDefault="00A830F8">
      <w:pPr>
        <w:pStyle w:val="LD10"/>
        <w:rPr>
          <w:rFonts w:ascii="Times New Roman" w:hAnsi="Times New Roman" w:cs="Times New Roman"/>
        </w:rPr>
      </w:pPr>
    </w:p>
    <w:p w14:paraId="143469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sature(Word32 L_var1)</w:t>
      </w:r>
    </w:p>
    <w:p w14:paraId="39CC4A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65EA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79EED12E" w14:textId="77777777" w:rsidR="00A830F8" w:rsidRPr="00CA2983" w:rsidRDefault="00A830F8">
      <w:pPr>
        <w:pStyle w:val="LD10"/>
        <w:rPr>
          <w:rFonts w:ascii="Times New Roman" w:hAnsi="Times New Roman" w:cs="Times New Roman"/>
        </w:rPr>
      </w:pPr>
    </w:p>
    <w:p w14:paraId="59DBCF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(L_var1 &gt; 0X00007fffL)</w:t>
      </w:r>
    </w:p>
    <w:p w14:paraId="60C053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D4B6A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6142C9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MAX_16;</w:t>
      </w:r>
    </w:p>
    <w:p w14:paraId="5A3496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E82A8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 if (L_var1 &lt; (Word32)0xffff8000L)</w:t>
      </w:r>
    </w:p>
    <w:p w14:paraId="658BE6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31D71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5BA7C32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MIN_16;</w:t>
      </w:r>
    </w:p>
    <w:p w14:paraId="4DF74C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33B92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F615C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1E89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0;</w:t>
      </w:r>
    </w:p>
    <w:p w14:paraId="4F8C09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extract_l(L_var1);</w:t>
      </w:r>
    </w:p>
    <w:p w14:paraId="4A5BDF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1A79C44" w14:textId="77777777" w:rsidR="00A830F8" w:rsidRPr="00CA2983" w:rsidRDefault="00A830F8">
      <w:pPr>
        <w:pStyle w:val="LD10"/>
        <w:rPr>
          <w:rFonts w:ascii="Times New Roman" w:hAnsi="Times New Roman" w:cs="Times New Roman"/>
        </w:rPr>
      </w:pPr>
    </w:p>
    <w:p w14:paraId="5622B0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0BC7AF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6A18287" w14:textId="77777777" w:rsidR="00A830F8" w:rsidRPr="00CA2983" w:rsidRDefault="00A830F8">
      <w:pPr>
        <w:pStyle w:val="LD10"/>
        <w:rPr>
          <w:rFonts w:ascii="Times New Roman" w:hAnsi="Times New Roman" w:cs="Times New Roman"/>
        </w:rPr>
      </w:pPr>
    </w:p>
    <w:p w14:paraId="7D1922A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854121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C464AD4" w14:textId="1DF1E98C"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shl</w:t>
      </w:r>
      <w:r w:rsidRPr="00CA2983">
        <w:rPr>
          <w:rFonts w:ascii="Times New Roman" w:hAnsi="Times New Roman" w:cs="Times New Roman"/>
        </w:rPr>
        <w:fldChar w:fldCharType="begin"/>
      </w:r>
      <w:r w:rsidRPr="00CA2983">
        <w:rPr>
          <w:rFonts w:ascii="Times New Roman" w:hAnsi="Times New Roman" w:cs="Times New Roman"/>
        </w:rPr>
        <w:instrText>xe "shl</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0FB17E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74A47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67A5C1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CFA812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Arithmetically shift the 16 bit input var1 left var2 positions.Zero fill|</w:t>
      </w:r>
    </w:p>
    <w:p w14:paraId="113ADB5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the var2 LSB of the result. If var2 is negative, arithmetically shift</w:t>
      </w:r>
    </w:p>
    <w:p w14:paraId="19FC73D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 right by -var2 with sign extension. Saturate the result in case of</w:t>
      </w:r>
    </w:p>
    <w:p w14:paraId="04F4C88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underflows or overflows.</w:t>
      </w:r>
    </w:p>
    <w:p w14:paraId="3DBE09E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E8EF6D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0D9FEBE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B2A8C7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3A5B488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AFA760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558FB9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5BCCEE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375A06B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C0D7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6821B3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FFD50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63F94E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E3CA65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27C78DA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D917B4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4132730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773F4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46859EE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F2DA4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650D0FF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129DFB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7E78C57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A3CAA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4590D2A" w14:textId="77777777" w:rsidR="00A830F8" w:rsidRPr="00CA2983" w:rsidRDefault="00A830F8">
      <w:pPr>
        <w:pStyle w:val="LD10"/>
        <w:rPr>
          <w:rFonts w:ascii="Times New Roman" w:hAnsi="Times New Roman" w:cs="Times New Roman"/>
        </w:rPr>
      </w:pPr>
    </w:p>
    <w:p w14:paraId="675AB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shl(Word16 var1,Word16 var2)</w:t>
      </w:r>
    </w:p>
    <w:p w14:paraId="1EA37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FC5D7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63FBB8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resultat;</w:t>
      </w:r>
    </w:p>
    <w:p w14:paraId="4AEBDEFD" w14:textId="77777777" w:rsidR="00A830F8" w:rsidRPr="00CA2983" w:rsidRDefault="00A830F8">
      <w:pPr>
        <w:pStyle w:val="LD10"/>
        <w:rPr>
          <w:rFonts w:ascii="Times New Roman" w:hAnsi="Times New Roman" w:cs="Times New Roman"/>
        </w:rPr>
      </w:pPr>
    </w:p>
    <w:p w14:paraId="55D67B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&lt; 0)</w:t>
      </w:r>
    </w:p>
    <w:p w14:paraId="203BBE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F09E1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shr( var1,(Word16)(-var2) );</w:t>
      </w:r>
    </w:p>
    <w:p w14:paraId="2917AB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C0F3A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F4B3B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428BF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resultat = (Word32) var1 * ((Word32) 1 &lt;&lt; var2);</w:t>
      </w:r>
    </w:p>
    <w:p w14:paraId="6A4E2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&gt; 15 &amp;&amp; var1 != 0) || (resultat != (Word32)((Word16) resultat)))</w:t>
      </w:r>
    </w:p>
    <w:p w14:paraId="52B0A1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D2F79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Overflow = 1;</w:t>
      </w:r>
    </w:p>
    <w:p w14:paraId="014B3B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(var1 &gt; 0) ? MAX_16 : MIN_16;</w:t>
      </w:r>
    </w:p>
    <w:p w14:paraId="3E237C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67D8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14F518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9C9F7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extract_l(resultat);</w:t>
      </w:r>
    </w:p>
    <w:p w14:paraId="742F1E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EA2DA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8A49772" w14:textId="77777777" w:rsidR="00A830F8" w:rsidRPr="00CA2983" w:rsidRDefault="00A830F8">
      <w:pPr>
        <w:pStyle w:val="LD10"/>
        <w:rPr>
          <w:rFonts w:ascii="Times New Roman" w:hAnsi="Times New Roman" w:cs="Times New Roman"/>
        </w:rPr>
      </w:pPr>
    </w:p>
    <w:p w14:paraId="3D52C6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2B9357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E9F3E7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E2CFC8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EE0ACF2" w14:textId="64995E93"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shr</w:t>
      </w:r>
      <w:r w:rsidRPr="00CA2983">
        <w:rPr>
          <w:rFonts w:ascii="Times New Roman" w:hAnsi="Times New Roman" w:cs="Times New Roman"/>
        </w:rPr>
        <w:fldChar w:fldCharType="begin"/>
      </w:r>
      <w:r w:rsidRPr="00CA2983">
        <w:rPr>
          <w:rFonts w:ascii="Times New Roman" w:hAnsi="Times New Roman" w:cs="Times New Roman"/>
        </w:rPr>
        <w:instrText>xe "shr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C579A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7E050B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038560D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EDFC75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Arithmetically shift the 16 bit input var1 right var2 positions with</w:t>
      </w:r>
    </w:p>
    <w:p w14:paraId="59EFC5F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sign extension. If var2 is negative, arithmetically shift var1 left by</w:t>
      </w:r>
    </w:p>
    <w:p w14:paraId="5E89D7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 with sign extension. Saturate the result in case of underflows or</w:t>
      </w:r>
    </w:p>
    <w:p w14:paraId="69208D4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overflows.</w:t>
      </w:r>
    </w:p>
    <w:p w14:paraId="20D9ADD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EE2BE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2116215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90AE9B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62B3FD4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E0835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0BF2BBA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7A14900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01E5A75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251B64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73CBB84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969B33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170D380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12A048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73FBC50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CC229E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5FCE821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060CF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6D0E98B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406A05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6D430CF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405633C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460C580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29A6B2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90E5445" w14:textId="77777777" w:rsidR="00A830F8" w:rsidRPr="00CA2983" w:rsidRDefault="00A830F8">
      <w:pPr>
        <w:pStyle w:val="LD10"/>
        <w:rPr>
          <w:rFonts w:ascii="Times New Roman" w:hAnsi="Times New Roman" w:cs="Times New Roman"/>
        </w:rPr>
      </w:pPr>
    </w:p>
    <w:p w14:paraId="15C3BA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shr(Word16 var1,Word16 var2)</w:t>
      </w:r>
    </w:p>
    <w:p w14:paraId="10D1D0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C3911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144FE2F0" w14:textId="77777777" w:rsidR="00A830F8" w:rsidRPr="00CA2983" w:rsidRDefault="00A830F8">
      <w:pPr>
        <w:pStyle w:val="LD10"/>
        <w:rPr>
          <w:rFonts w:ascii="Times New Roman" w:hAnsi="Times New Roman" w:cs="Times New Roman"/>
        </w:rPr>
      </w:pPr>
    </w:p>
    <w:p w14:paraId="57C1C2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&lt; 0)</w:t>
      </w:r>
    </w:p>
    <w:p w14:paraId="3F3DE3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445EFE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shl( var1,(Word16)(-var2) );</w:t>
      </w:r>
    </w:p>
    <w:p w14:paraId="0B49EB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DE8D1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57BCB8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E0517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(var2 &gt;= 15)</w:t>
      </w:r>
    </w:p>
    <w:p w14:paraId="246121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D3D78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(var1 &lt; 0) ? -1 : 0;</w:t>
      </w:r>
    </w:p>
    <w:p w14:paraId="7A4436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5FB91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3EFFB0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21367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(var1 &lt; 0)</w:t>
      </w:r>
    </w:p>
    <w:p w14:paraId="6D84F0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008E0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 ~var1) &gt;&gt; var2 );</w:t>
      </w:r>
    </w:p>
    <w:p w14:paraId="0F97FE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551453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else</w:t>
      </w:r>
    </w:p>
    <w:p w14:paraId="07D07F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4C54A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var1 &gt;&gt; var2;</w:t>
      </w:r>
    </w:p>
    <w:p w14:paraId="7FD173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15A27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A997F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DB6B6A6" w14:textId="77777777" w:rsidR="00A830F8" w:rsidRPr="00CA2983" w:rsidRDefault="00A830F8">
      <w:pPr>
        <w:pStyle w:val="LD10"/>
        <w:rPr>
          <w:rFonts w:ascii="Times New Roman" w:hAnsi="Times New Roman" w:cs="Times New Roman"/>
        </w:rPr>
      </w:pPr>
    </w:p>
    <w:p w14:paraId="3589BE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006A40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745C3E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A7877CB"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A9858B0" w14:textId="6ACE0883"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Function Name : sub</w:t>
      </w:r>
      <w:r w:rsidRPr="00CA2983">
        <w:rPr>
          <w:rFonts w:ascii="Times New Roman" w:hAnsi="Times New Roman" w:cs="Times New Roman"/>
        </w:rPr>
        <w:fldChar w:fldCharType="begin"/>
      </w:r>
      <w:r w:rsidRPr="00CA2983">
        <w:rPr>
          <w:rFonts w:ascii="Times New Roman" w:hAnsi="Times New Roman" w:cs="Times New Roman"/>
        </w:rPr>
        <w:instrText>xe "sub</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tetra_op</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a300395_2_02_title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B</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618F210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AF2FDD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Purpose :</w:t>
      </w:r>
    </w:p>
    <w:p w14:paraId="67021A9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6C3171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Performs the subtraction (var1+var2) with overflow control and satu-</w:t>
      </w:r>
    </w:p>
    <w:p w14:paraId="155A312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ration; the 16 bit result is set at +32767 when overflow occurs or at</w:t>
      </w:r>
    </w:p>
    <w:p w14:paraId="401BECB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-32768 when underflow occurs.</w:t>
      </w:r>
    </w:p>
    <w:p w14:paraId="0A563DD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98F54D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Complexity Weight : 1</w:t>
      </w:r>
    </w:p>
    <w:p w14:paraId="7AB7BA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5879D0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Inputs :</w:t>
      </w:r>
    </w:p>
    <w:p w14:paraId="6EA0D88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BA0C1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var1</w:t>
      </w:r>
    </w:p>
    <w:p w14:paraId="513AF68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5E0FB94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var1 &lt;= 0x0000 7fff.</w:t>
      </w:r>
    </w:p>
    <w:p w14:paraId="1C43FA1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76DF07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var2</w:t>
      </w:r>
    </w:p>
    <w:p w14:paraId="652203C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64F72A4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var2 &lt;= 0x0000 7fff.</w:t>
      </w:r>
    </w:p>
    <w:p w14:paraId="791DC8D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6AF0B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Outputs :</w:t>
      </w:r>
    </w:p>
    <w:p w14:paraId="045D7DB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1ABF29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none</w:t>
      </w:r>
    </w:p>
    <w:p w14:paraId="0C85D43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52BCBA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 :</w:t>
      </w:r>
    </w:p>
    <w:p w14:paraId="7C31896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3723C2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var_out</w:t>
      </w:r>
    </w:p>
    <w:p w14:paraId="207A229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bit short signed integer (Word16) whose value falls in the</w:t>
      </w:r>
    </w:p>
    <w:p w14:paraId="088E02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range : 0xffff 8000 &lt;= var_out &lt;= 0x0000 7fff.</w:t>
      </w:r>
    </w:p>
    <w:p w14:paraId="4AF653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6FB0A4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47C59E28" w14:textId="77777777" w:rsidR="00A830F8" w:rsidRPr="00CA2983" w:rsidRDefault="00A830F8">
      <w:pPr>
        <w:pStyle w:val="LD10"/>
        <w:rPr>
          <w:rFonts w:ascii="Times New Roman" w:hAnsi="Times New Roman" w:cs="Times New Roman"/>
        </w:rPr>
      </w:pPr>
    </w:p>
    <w:p w14:paraId="03513B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sub(Word16 var1,Word16 var2)</w:t>
      </w:r>
    </w:p>
    <w:p w14:paraId="5E513A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D2B0B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Word16 var_out;</w:t>
      </w:r>
    </w:p>
    <w:p w14:paraId="2760A9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Word32 L_diff;</w:t>
      </w:r>
    </w:p>
    <w:p w14:paraId="424D1019" w14:textId="77777777" w:rsidR="00A830F8" w:rsidRPr="00CA2983" w:rsidRDefault="00A830F8">
      <w:pPr>
        <w:pStyle w:val="LD10"/>
        <w:rPr>
          <w:rFonts w:ascii="Times New Roman" w:hAnsi="Times New Roman" w:cs="Times New Roman"/>
        </w:rPr>
      </w:pPr>
    </w:p>
    <w:p w14:paraId="216F70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L_diff = (Word32) var1 - var2;</w:t>
      </w:r>
    </w:p>
    <w:p w14:paraId="4B358A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var_out = sature(L_diff);</w:t>
      </w:r>
    </w:p>
    <w:p w14:paraId="60131D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return(var_out);</w:t>
      </w:r>
    </w:p>
    <w:p w14:paraId="5859AC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33334E8" w14:textId="77777777"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fldChar w:fldCharType="end"/>
      </w:r>
    </w:p>
    <w:p w14:paraId="5E81473A" w14:textId="32A29C5F"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br w:type="page"/>
      </w:r>
      <w:r w:rsidRPr="00CA2983">
        <w:rPr>
          <w:rFonts w:ascii="Times New Roman" w:hAnsi="Times New Roman" w:cs="Times New Roman"/>
          <w:sz w:val="20"/>
        </w:rPr>
        <w:lastRenderedPageBreak/>
        <w:fldChar w:fldCharType="begin"/>
      </w:r>
      <w:r w:rsidRPr="00CA2983">
        <w:rPr>
          <w:rFonts w:ascii="Times New Roman" w:hAnsi="Times New Roman" w:cs="Times New Roman"/>
          <w:sz w:val="20"/>
        </w:rPr>
        <w:instrText>include C_word_C.doc</w:instrText>
      </w:r>
      <w:r w:rsidR="00CA2983" w:rsidRPr="00CA2983">
        <w:rPr>
          <w:rFonts w:ascii="Times New Roman" w:hAnsi="Times New Roman" w:cs="Times New Roman"/>
          <w:sz w:val="20"/>
        </w:rPr>
        <w:instrText xml:space="preserve"> \* MERGEFORMAT </w:instrText>
      </w:r>
      <w:r w:rsidRPr="00CA2983">
        <w:rPr>
          <w:rFonts w:ascii="Times New Roman" w:hAnsi="Times New Roman" w:cs="Times New Roman"/>
          <w:sz w:val="20"/>
        </w:rPr>
        <w:fldChar w:fldCharType="separate"/>
      </w:r>
      <w:bookmarkStart w:id="78" w:name="_Toc162012085"/>
      <w:bookmarkStart w:id="79" w:name="a300395_2_03_title"/>
      <w:r w:rsidRPr="00CA2983">
        <w:rPr>
          <w:rFonts w:ascii="Times New Roman" w:hAnsi="Times New Roman" w:cs="Times New Roman"/>
          <w:sz w:val="20"/>
        </w:rPr>
        <w:t>C</w:t>
      </w:r>
      <w:bookmarkEnd w:id="79"/>
      <w:r w:rsidRPr="00CA2983">
        <w:rPr>
          <w:rFonts w:ascii="Times New Roman" w:hAnsi="Times New Roman" w:cs="Times New Roman"/>
          <w:sz w:val="20"/>
        </w:rPr>
        <w:tab/>
        <w:t>C Code for Speech Channel Coding</w:t>
      </w:r>
      <w:bookmarkEnd w:id="78"/>
    </w:p>
    <w:p w14:paraId="20965697" w14:textId="7D2984FE" w:rsidR="00A830F8" w:rsidRPr="00CA2983" w:rsidRDefault="00A830F8">
      <w:pPr>
        <w:pStyle w:val="Heading2"/>
        <w:rPr>
          <w:rFonts w:ascii="Times New Roman" w:hAnsi="Times New Roman" w:cs="Times New Roman"/>
        </w:rPr>
      </w:pPr>
      <w:r w:rsidRPr="00CA2983">
        <w:rPr>
          <w:rFonts w:ascii="Times New Roman" w:hAnsi="Times New Roman" w:cs="Times New Roman"/>
        </w:rPr>
        <w:fldChar w:fldCharType="begin"/>
      </w:r>
      <w:r w:rsidRPr="00CA2983">
        <w:rPr>
          <w:rFonts w:ascii="Times New Roman" w:hAnsi="Times New Roman" w:cs="Times New Roman"/>
        </w:rPr>
        <w:instrText>ref a300395_2_03_title</w:instrText>
      </w:r>
      <w:r w:rsid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80" w:name="_Toc162012086"/>
      <w:r w:rsidRPr="00CA2983">
        <w:rPr>
          <w:rFonts w:ascii="Times New Roman" w:hAnsi="Times New Roman" w:cs="Times New Roman"/>
        </w:rPr>
        <w:t>C</w:t>
      </w:r>
      <w:r w:rsidRPr="00CA2983">
        <w:rPr>
          <w:rFonts w:ascii="Times New Roman" w:hAnsi="Times New Roman" w:cs="Times New Roman"/>
        </w:rPr>
        <w:fldChar w:fldCharType="end"/>
      </w:r>
      <w:r w:rsidRPr="00CA2983">
        <w:rPr>
          <w:rFonts w:ascii="Times New Roman" w:hAnsi="Times New Roman" w:cs="Times New Roman"/>
        </w:rPr>
        <w:t>.1</w:t>
      </w:r>
      <w:r w:rsidRPr="00CA2983">
        <w:rPr>
          <w:rFonts w:ascii="Times New Roman" w:hAnsi="Times New Roman" w:cs="Times New Roman"/>
        </w:rPr>
        <w:tab/>
        <w:t>Main Program for Speech Channel Coding</w:t>
      </w:r>
      <w:bookmarkEnd w:id="80"/>
    </w:p>
    <w:p w14:paraId="42849328" w14:textId="77777777" w:rsidR="00A830F8" w:rsidRPr="00CA2983" w:rsidRDefault="00A830F8">
      <w:pPr>
        <w:pStyle w:val="WP"/>
        <w:keepNext/>
        <w:ind w:right="282"/>
        <w:rPr>
          <w:rFonts w:ascii="Times New Roman" w:hAnsi="Times New Roman" w:cs="Times New Roman"/>
        </w:rPr>
      </w:pPr>
    </w:p>
    <w:p w14:paraId="730E372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365BF6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16CF17D" w14:textId="3CE00AC5"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81" w:name="ccoder_c"/>
      <w:bookmarkEnd w:id="81"/>
      <w:r w:rsidRPr="00CA2983">
        <w:rPr>
          <w:rFonts w:ascii="Times New Roman" w:hAnsi="Times New Roman" w:cs="Times New Roman"/>
        </w:rPr>
        <w:t>ccoder.</w:t>
      </w:r>
      <w:r w:rsidRPr="00CA2983">
        <w:rPr>
          <w:rFonts w:ascii="Times New Roman" w:hAnsi="Times New Roman" w:cs="Times New Roman"/>
        </w:rPr>
        <w:fldChar w:fldCharType="begin"/>
      </w:r>
      <w:r w:rsidRPr="00CA2983">
        <w:rPr>
          <w:rFonts w:ascii="Times New Roman" w:hAnsi="Times New Roman" w:cs="Times New Roman"/>
        </w:rPr>
        <w:instrText>xe "ccoder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ccoder</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r w:rsidRPr="00CA2983">
        <w:rPr>
          <w:rFonts w:ascii="Times New Roman" w:hAnsi="Times New Roman" w:cs="Times New Roman"/>
        </w:rPr>
        <w:t>c</w:t>
      </w:r>
    </w:p>
    <w:p w14:paraId="7B793A2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4B8B9D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program for speech channel encoding</w:t>
      </w:r>
    </w:p>
    <w:p w14:paraId="6DBD640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5B48B4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A4F4DE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F6C521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ccoder serial_file cenc_file</w:t>
      </w:r>
    </w:p>
    <w:p w14:paraId="5996E90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(Executable_File Input1 Output1)</w:t>
      </w:r>
    </w:p>
    <w:p w14:paraId="0D7721E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E5CDC7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FILE(S)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B82552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209EBE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t>:</w:t>
      </w:r>
      <w:r w:rsidRPr="00CA2983">
        <w:rPr>
          <w:rFonts w:ascii="Times New Roman" w:hAnsi="Times New Roman" w:cs="Times New Roman"/>
        </w:rPr>
        <w:tab/>
        <w:t xml:space="preserve">- Description : serial stream input file </w:t>
      </w:r>
    </w:p>
    <w:p w14:paraId="21AAAC0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2B9605C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each 16 bit-sample represents one encoded bit</w:t>
      </w:r>
    </w:p>
    <w:p w14:paraId="35683B1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138 (= 1 + 137) bits per frame</w:t>
      </w:r>
    </w:p>
    <w:p w14:paraId="7AB0E4F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F4C7CE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FILE(S)</w:t>
      </w:r>
      <w:r w:rsidRPr="00CA2983">
        <w:rPr>
          <w:rFonts w:ascii="Times New Roman" w:hAnsi="Times New Roman" w:cs="Times New Roman"/>
        </w:rPr>
        <w:tab/>
        <w:t>:</w:t>
      </w:r>
      <w:r w:rsidRPr="00CA2983">
        <w:rPr>
          <w:rFonts w:ascii="Times New Roman" w:hAnsi="Times New Roman" w:cs="Times New Roman"/>
        </w:rPr>
        <w:tab/>
      </w:r>
    </w:p>
    <w:p w14:paraId="64603AA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AB5F972"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t>:</w:t>
      </w:r>
      <w:r w:rsidRPr="00CA2983">
        <w:rPr>
          <w:rFonts w:ascii="Times New Roman" w:hAnsi="Times New Roman" w:cs="Times New Roman"/>
        </w:rPr>
        <w:tab/>
        <w:t xml:space="preserve">- Description : channel encoded serial stream </w:t>
      </w:r>
    </w:p>
    <w:p w14:paraId="122F64C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3F3A026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each 16 bit-sample represents one encoded bit</w:t>
      </w:r>
    </w:p>
    <w:p w14:paraId="2F7A262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C162A4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Values of channel encoded samples are </w:t>
      </w:r>
    </w:p>
    <w:p w14:paraId="7961325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either -127 or +127</w:t>
      </w:r>
    </w:p>
    <w:p w14:paraId="20D555A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- 2 input frames are encoded together to produce</w:t>
      </w:r>
    </w:p>
    <w:p w14:paraId="3344A37E"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single output frame of 432 samples written in</w:t>
      </w:r>
    </w:p>
    <w:p w14:paraId="6B40E3D9"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ouput1 file according to a specific format</w:t>
      </w:r>
    </w:p>
    <w:p w14:paraId="3371FC2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compatible with the error insertion device</w:t>
      </w:r>
    </w:p>
    <w:p w14:paraId="36E476C2"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5ACC897"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0983A1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AF8B00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channel.h</w:t>
      </w:r>
    </w:p>
    <w:p w14:paraId="6187226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183F2DC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ACBB76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448E123" w14:textId="77777777" w:rsidR="00A830F8" w:rsidRPr="00CA2983" w:rsidRDefault="00A830F8">
      <w:pPr>
        <w:pStyle w:val="LD10"/>
        <w:rPr>
          <w:rFonts w:ascii="Times New Roman" w:hAnsi="Times New Roman" w:cs="Times New Roman"/>
        </w:rPr>
      </w:pPr>
    </w:p>
    <w:p w14:paraId="7AF1BD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LIBRARIES USED */</w:t>
      </w:r>
    </w:p>
    <w:p w14:paraId="271102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&lt;stdlib.h&gt;</w:t>
      </w:r>
    </w:p>
    <w:p w14:paraId="52ACC3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48E3875F" w14:textId="77777777" w:rsidR="00A830F8" w:rsidRPr="00CA2983" w:rsidRDefault="00A830F8">
      <w:pPr>
        <w:pStyle w:val="LD10"/>
        <w:rPr>
          <w:rFonts w:ascii="Times New Roman" w:hAnsi="Times New Roman" w:cs="Times New Roman"/>
        </w:rPr>
      </w:pPr>
    </w:p>
    <w:p w14:paraId="5BCD32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TRUE</w:t>
      </w:r>
    </w:p>
    <w:p w14:paraId="6A0EEE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TRUE   (1==1)</w:t>
      </w:r>
    </w:p>
    <w:p w14:paraId="59D2A9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FALSE  (1==0)</w:t>
      </w:r>
    </w:p>
    <w:p w14:paraId="01CA00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3D75E091" w14:textId="77777777" w:rsidR="00A830F8" w:rsidRPr="00CA2983" w:rsidRDefault="00A830F8">
      <w:pPr>
        <w:pStyle w:val="LD10"/>
        <w:rPr>
          <w:rFonts w:ascii="Times New Roman" w:hAnsi="Times New Roman" w:cs="Times New Roman"/>
        </w:rPr>
      </w:pPr>
    </w:p>
    <w:p w14:paraId="6E34FE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FS_Flag = 0;</w:t>
      </w:r>
      <w:r w:rsidRPr="00CA2983">
        <w:rPr>
          <w:rFonts w:ascii="Times New Roman" w:hAnsi="Times New Roman" w:cs="Times New Roman"/>
        </w:rPr>
        <w:tab/>
        <w:t>/* Frame Stealing Flag :</w:t>
      </w:r>
    </w:p>
    <w:p w14:paraId="020823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0 = no stealing in the time-slot, </w:t>
      </w:r>
    </w:p>
    <w:p w14:paraId="0D57D0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stealing of the first speech frame</w:t>
      </w:r>
    </w:p>
    <w:p w14:paraId="7CF448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the time-slot</w:t>
      </w:r>
    </w:p>
    <w:p w14:paraId="428EAA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This flag is set/reset by external world */</w:t>
      </w:r>
    </w:p>
    <w:p w14:paraId="761FFD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443C3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int    main( int argc, char *argv[] )</w:t>
      </w:r>
    </w:p>
    <w:p w14:paraId="769F20D7" w14:textId="77777777" w:rsidR="00A830F8" w:rsidRPr="00CA2983" w:rsidRDefault="00A830F8">
      <w:pPr>
        <w:pStyle w:val="LD10"/>
        <w:rPr>
          <w:rFonts w:ascii="Times New Roman" w:hAnsi="Times New Roman" w:cs="Times New Roman"/>
        </w:rPr>
      </w:pPr>
    </w:p>
    <w:p w14:paraId="51BBC4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B77E2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FILE    *fin, *fout;</w:t>
      </w:r>
    </w:p>
    <w:p w14:paraId="313080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Word32  Loop_counter = 0;</w:t>
      </w:r>
    </w:p>
    <w:p w14:paraId="2CB23C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first_pass = TRUE;</w:t>
      </w:r>
    </w:p>
    <w:p w14:paraId="4CB4BD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i;</w:t>
      </w:r>
    </w:p>
    <w:p w14:paraId="4CCEB2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Vocod_array[274];       /* Input Buffer : 2 vocoder frames */</w:t>
      </w:r>
    </w:p>
    <w:p w14:paraId="309AF5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Coded_array[432];</w:t>
      </w:r>
    </w:p>
    <w:p w14:paraId="43C780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Interleaved_coded_array[432]; /* Output Buffer */</w:t>
      </w:r>
    </w:p>
    <w:p w14:paraId="579086B8" w14:textId="77777777" w:rsidR="00A830F8" w:rsidRPr="00CA2983" w:rsidRDefault="00A830F8">
      <w:pPr>
        <w:pStyle w:val="LD10"/>
        <w:rPr>
          <w:rFonts w:ascii="Times New Roman" w:hAnsi="Times New Roman" w:cs="Times New Roman"/>
        </w:rPr>
      </w:pPr>
    </w:p>
    <w:p w14:paraId="5E8D2E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Parse arguments */</w:t>
      </w:r>
    </w:p>
    <w:p w14:paraId="6947DA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argc != 3 )</w:t>
      </w:r>
    </w:p>
    <w:p w14:paraId="04998D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11E86F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"usage : ccoder infile outfile" );</w:t>
      </w:r>
    </w:p>
    <w:p w14:paraId="1D04F7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"Channel coding time-slot per time-slot" );</w:t>
      </w:r>
    </w:p>
    <w:p w14:paraId="629637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"format for input file : 138 (BFI + 137) bits frame" );</w:t>
      </w:r>
    </w:p>
    <w:p w14:paraId="37ECFC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"format for output :  $6B21...114 bits...$6B22...114..." );</w:t>
      </w:r>
    </w:p>
    <w:p w14:paraId="19A866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        ...$6B26...114...$6B21");</w:t>
      </w:r>
    </w:p>
    <w:p w14:paraId="6C63C6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4ABB53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0F8087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(fin = fopen( argv[1], "rb" )) == NULL )</w:t>
      </w:r>
    </w:p>
    <w:p w14:paraId="50D79C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7A985D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puts("chanlcod: can't open input file" );</w:t>
      </w:r>
    </w:p>
    <w:p w14:paraId="4238C3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16AD24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0B50CE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(fout = fopen( argv[2], "wb" )) == NULL )</w:t>
      </w:r>
    </w:p>
    <w:p w14:paraId="361F1D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62A8B7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puts("chanlcod: can't open output file" );</w:t>
      </w:r>
    </w:p>
    <w:p w14:paraId="7D91F1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62F4E1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6771D6DF" w14:textId="77777777" w:rsidR="00A830F8" w:rsidRPr="00CA2983" w:rsidRDefault="00A830F8">
      <w:pPr>
        <w:pStyle w:val="LD10"/>
        <w:rPr>
          <w:rFonts w:ascii="Times New Roman" w:hAnsi="Times New Roman" w:cs="Times New Roman"/>
        </w:rPr>
      </w:pPr>
    </w:p>
    <w:p w14:paraId="154D10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while( 1 )</w:t>
      </w:r>
    </w:p>
    <w:p w14:paraId="48813F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21626E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Skip over bfi bit */</w:t>
      </w:r>
    </w:p>
    <w:p w14:paraId="5823EE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Vocod_array, sizeof(short), 1, fin ) != 1 ) {</w:t>
      </w:r>
    </w:p>
    <w:p w14:paraId="75934D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"chanlcod: reached end of file" );</w:t>
      </w:r>
    </w:p>
    <w:p w14:paraId="2F0584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01C0CB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5C5A2C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1st speech frame */</w:t>
      </w:r>
    </w:p>
    <w:p w14:paraId="0A5A2E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Vocod_array, sizeof(short), 137, fin ) != 137 ) {</w:t>
      </w:r>
    </w:p>
    <w:p w14:paraId="40B3BB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"chanlcod: reached end of file" );</w:t>
      </w:r>
    </w:p>
    <w:p w14:paraId="4A2654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3B72EB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42B824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Skip over bfi bit */</w:t>
      </w:r>
    </w:p>
    <w:p w14:paraId="2D69E1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Vocod_array+137, sizeof(short), 1, fin ) != 1 ) {</w:t>
      </w:r>
    </w:p>
    <w:p w14:paraId="5206BC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"chanlcod: reached end of file" );</w:t>
      </w:r>
    </w:p>
    <w:p w14:paraId="677199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0C15F0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40C415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2nd speech frame */</w:t>
      </w:r>
    </w:p>
    <w:p w14:paraId="3D78F9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Vocod_array+137, sizeof(short), 137, fin ) != 137 ) {</w:t>
      </w:r>
    </w:p>
    <w:p w14:paraId="64FC50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"chanlcod: reached end of file" );</w:t>
      </w:r>
    </w:p>
    <w:p w14:paraId="3EA24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72B9F5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30FB3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6C5B2D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Channel Encoding */</w:t>
      </w:r>
    </w:p>
    <w:p w14:paraId="00ED96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Channel_Encoding(first_pass,FS_Flag,Vocod_array,Coded_array);</w:t>
      </w:r>
    </w:p>
    <w:p w14:paraId="35B7DC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first_pass = FALSE;</w:t>
      </w:r>
    </w:p>
    <w:p w14:paraId="69920D2F" w14:textId="77777777" w:rsidR="00A830F8" w:rsidRPr="00CA2983" w:rsidRDefault="00A830F8">
      <w:pPr>
        <w:pStyle w:val="LD10"/>
        <w:rPr>
          <w:rFonts w:ascii="Times New Roman" w:hAnsi="Times New Roman" w:cs="Times New Roman"/>
        </w:rPr>
      </w:pPr>
    </w:p>
    <w:p w14:paraId="2310B9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Interleaving */</w:t>
      </w:r>
    </w:p>
    <w:p w14:paraId="53B15BB3" w14:textId="77777777" w:rsidR="00A830F8" w:rsidRPr="00CA2983" w:rsidRDefault="00A830F8">
      <w:pPr>
        <w:pStyle w:val="LD10"/>
        <w:rPr>
          <w:rFonts w:ascii="Times New Roman" w:hAnsi="Times New Roman" w:cs="Times New Roman"/>
        </w:rPr>
      </w:pPr>
    </w:p>
    <w:p w14:paraId="5617C109" w14:textId="77777777" w:rsidR="00A830F8" w:rsidRPr="00CA2983" w:rsidRDefault="00A830F8">
      <w:pPr>
        <w:pStyle w:val="LD10"/>
        <w:rPr>
          <w:rFonts w:ascii="Times New Roman" w:hAnsi="Times New Roman" w:cs="Times New Roman"/>
        </w:rPr>
      </w:pPr>
    </w:p>
    <w:p w14:paraId="68555C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(!FS_Flag) </w:t>
      </w:r>
      <w:r w:rsidRPr="00CA2983">
        <w:rPr>
          <w:rFonts w:ascii="Times New Roman" w:hAnsi="Times New Roman" w:cs="Times New Roman"/>
        </w:rPr>
        <w:tab/>
        <w:t>Interleaving_Speech(Coded_array,</w:t>
      </w:r>
    </w:p>
    <w:p w14:paraId="2DC67E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Interleaved_coded_array);</w:t>
      </w:r>
    </w:p>
    <w:p w14:paraId="32F4F4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r w:rsidRPr="00CA2983">
        <w:rPr>
          <w:rFonts w:ascii="Times New Roman" w:hAnsi="Times New Roman" w:cs="Times New Roman"/>
        </w:rPr>
        <w:tab/>
        <w:t>{</w:t>
      </w:r>
    </w:p>
    <w:p w14:paraId="7A650D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Interleaving_Signalling(</w:t>
      </w:r>
      <w:r w:rsidRPr="00CA2983">
        <w:rPr>
          <w:rFonts w:ascii="Times New Roman" w:hAnsi="Times New Roman" w:cs="Times New Roman"/>
        </w:rPr>
        <w:tab/>
        <w:t>Coded_array + 216,</w:t>
      </w:r>
    </w:p>
    <w:p w14:paraId="11BFF2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Interleaved_coded_array + 216);</w:t>
      </w:r>
    </w:p>
    <w:p w14:paraId="0BB68B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216; i++)</w:t>
      </w:r>
      <w:r w:rsidRPr="00CA2983">
        <w:rPr>
          <w:rFonts w:ascii="Times New Roman" w:hAnsi="Times New Roman" w:cs="Times New Roman"/>
        </w:rPr>
        <w:tab/>
        <w:t>Interleaved_coded_array[i] =</w:t>
      </w:r>
    </w:p>
    <w:p w14:paraId="751894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Coded_array[i];      </w:t>
      </w:r>
    </w:p>
    <w:p w14:paraId="4AF994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3D54D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08FDC7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Increment Loop counter */</w:t>
      </w:r>
    </w:p>
    <w:p w14:paraId="0ADD6C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Loop_counter++;</w:t>
      </w:r>
    </w:p>
    <w:p w14:paraId="6B89E3C9" w14:textId="77777777" w:rsidR="00A830F8" w:rsidRPr="00CA2983" w:rsidRDefault="00A830F8">
      <w:pPr>
        <w:pStyle w:val="LD10"/>
        <w:rPr>
          <w:rFonts w:ascii="Times New Roman" w:hAnsi="Times New Roman" w:cs="Times New Roman"/>
        </w:rPr>
      </w:pPr>
    </w:p>
    <w:p w14:paraId="23F47F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write Output_array (1 TETRA frame = 2 speech frames) to output file */</w:t>
      </w:r>
    </w:p>
    <w:p w14:paraId="75DB40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(Write_Tetra_File (fout, Interleaved_coded_array) == -1)</w:t>
      </w:r>
    </w:p>
    <w:p w14:paraId="77593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33BCC0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puts ("chanlcod: cannot write to output file");</w:t>
      </w:r>
    </w:p>
    <w:p w14:paraId="6B257E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break;</w:t>
      </w:r>
    </w:p>
    <w:p w14:paraId="1874B8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50E602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23039C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printf("%ld Speech Frames processed\n",2*Loop_counter);</w:t>
      </w:r>
    </w:p>
    <w:p w14:paraId="5C882E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printf("ie %ld Channel Frames\n",Loop_counter);</w:t>
      </w:r>
    </w:p>
    <w:p w14:paraId="6F7049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41D1A2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closing files */</w:t>
      </w:r>
    </w:p>
    <w:p w14:paraId="225D97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fclose( fin );</w:t>
      </w:r>
    </w:p>
    <w:p w14:paraId="7B97B3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fclose( fout );</w:t>
      </w:r>
    </w:p>
    <w:p w14:paraId="05C59B44" w14:textId="77777777" w:rsidR="00A830F8" w:rsidRPr="00CA2983" w:rsidRDefault="00A830F8">
      <w:pPr>
        <w:pStyle w:val="LD10"/>
        <w:rPr>
          <w:rFonts w:ascii="Times New Roman" w:hAnsi="Times New Roman" w:cs="Times New Roman"/>
        </w:rPr>
      </w:pPr>
    </w:p>
    <w:p w14:paraId="08E225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 (EXIT_SUCCESS);</w:t>
      </w:r>
    </w:p>
    <w:p w14:paraId="66C714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E7A69E3" w14:textId="77777777" w:rsidR="00A830F8" w:rsidRPr="00CA2983" w:rsidRDefault="00A830F8">
      <w:pPr>
        <w:pStyle w:val="LD10"/>
        <w:rPr>
          <w:rFonts w:ascii="Times New Roman" w:hAnsi="Times New Roman" w:cs="Times New Roman"/>
        </w:rPr>
      </w:pPr>
    </w:p>
    <w:p w14:paraId="393D269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br w:type="page"/>
      </w:r>
    </w:p>
    <w:p w14:paraId="79FE7C3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lastRenderedPageBreak/>
        <w:t>/************************************************************************</w:t>
      </w:r>
    </w:p>
    <w:p w14:paraId="32F14D5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82" w:name="ccod_tet_c"/>
      <w:bookmarkEnd w:id="82"/>
      <w:r w:rsidRPr="00CA2983">
        <w:rPr>
          <w:rFonts w:ascii="Times New Roman" w:hAnsi="Times New Roman" w:cs="Times New Roman"/>
        </w:rPr>
        <w:t>ccod_tet.c</w:t>
      </w:r>
    </w:p>
    <w:p w14:paraId="6E319F8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0C3025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routine for speech channel encoding</w:t>
      </w:r>
    </w:p>
    <w:p w14:paraId="543CE7D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3F96299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EC5B9E0"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278BF8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Channel_Encoding()</w:t>
      </w:r>
    </w:p>
    <w:p w14:paraId="6D58B9A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p>
    <w:p w14:paraId="7FD7B93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1E9CA6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1068D4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channel.h</w:t>
      </w:r>
    </w:p>
    <w:p w14:paraId="03670862"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const.tab</w:t>
      </w:r>
    </w:p>
    <w:p w14:paraId="22B9496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3942D2C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39D29FB" w14:textId="77777777" w:rsidR="00A830F8" w:rsidRPr="00CA2983" w:rsidRDefault="00A830F8">
      <w:pPr>
        <w:pStyle w:val="LD10"/>
        <w:rPr>
          <w:rFonts w:ascii="Times New Roman" w:hAnsi="Times New Roman" w:cs="Times New Roman"/>
        </w:rPr>
      </w:pPr>
    </w:p>
    <w:p w14:paraId="4F606E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417D23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"const.tab"</w:t>
      </w:r>
    </w:p>
    <w:p w14:paraId="78D76693" w14:textId="77777777" w:rsidR="00A830F8" w:rsidRPr="00CA2983" w:rsidRDefault="00A830F8">
      <w:pPr>
        <w:pStyle w:val="LD10"/>
        <w:rPr>
          <w:rFonts w:ascii="Times New Roman" w:hAnsi="Times New Roman" w:cs="Times New Roman"/>
        </w:rPr>
      </w:pPr>
    </w:p>
    <w:p w14:paraId="7A8719CC"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BF5A5D1"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09E6FC66" w14:textId="7A0A0333"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Channel_Encoding</w:t>
      </w:r>
      <w:r w:rsidRPr="00CA2983">
        <w:rPr>
          <w:rFonts w:ascii="Times New Roman" w:hAnsi="Times New Roman" w:cs="Times New Roman"/>
        </w:rPr>
        <w:fldChar w:fldCharType="begin"/>
      </w:r>
      <w:r w:rsidRPr="00CA2983">
        <w:rPr>
          <w:rFonts w:ascii="Times New Roman" w:hAnsi="Times New Roman" w:cs="Times New Roman"/>
        </w:rPr>
        <w:instrText>xe "Channel_Encoding</w:instrText>
      </w:r>
      <w:r w:rsidRPr="00CA2983">
        <w:rPr>
          <w:rFonts w:ascii="Times New Roman" w:hAnsi="Times New Roman" w:cs="Times New Roman"/>
        </w:rPr>
        <w:tab/>
        <w:instrText>ccod_tet</w:instrText>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.1"</w:instrText>
      </w:r>
      <w:r w:rsidRPr="00CA2983">
        <w:rPr>
          <w:rFonts w:ascii="Times New Roman" w:hAnsi="Times New Roman" w:cs="Times New Roman"/>
        </w:rPr>
        <w:fldChar w:fldCharType="end"/>
      </w:r>
    </w:p>
    <w:p w14:paraId="7D6D94BE"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FF025F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speech channel coding function</w:t>
      </w:r>
    </w:p>
    <w:p w14:paraId="6AEE93E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DAD174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461E8B6"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4B296EA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Channel_Encoding(first,flag,buffer_in, buffer_out)</w:t>
      </w:r>
    </w:p>
    <w:p w14:paraId="0F85C82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(Routine_Name(input1,input2,input3,output1))</w:t>
      </w:r>
    </w:p>
    <w:p w14:paraId="1A5CDD8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7AA8D6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500A08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41C617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True only if first call to this routine</w:t>
      </w:r>
    </w:p>
    <w:p w14:paraId="2FD50CE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Short</w:t>
      </w:r>
    </w:p>
    <w:p w14:paraId="1B5D6DA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A44C18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6AC0A5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7B9E6ED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8103E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227498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two concatened speech frames</w:t>
      </w:r>
    </w:p>
    <w:p w14:paraId="683BF3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5EF2444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case of frame stealing, only the second</w:t>
      </w:r>
    </w:p>
    <w:p w14:paraId="0F31B6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r w:rsidRPr="00CA2983">
        <w:rPr>
          <w:rFonts w:ascii="Times New Roman" w:hAnsi="Times New Roman" w:cs="Times New Roman"/>
        </w:rPr>
        <w:tab/>
        <w:t xml:space="preserve">   frame is encoded</w:t>
      </w:r>
    </w:p>
    <w:p w14:paraId="012E5A4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A49B0E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t>:</w:t>
      </w:r>
      <w:r w:rsidRPr="00CA2983">
        <w:rPr>
          <w:rFonts w:ascii="Times New Roman" w:hAnsi="Times New Roman" w:cs="Times New Roman"/>
        </w:rPr>
        <w:tab/>
      </w:r>
    </w:p>
    <w:p w14:paraId="281566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7FF236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encoded frame</w:t>
      </w:r>
    </w:p>
    <w:p w14:paraId="71FEBF1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54F60C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case of frame stealing , only the second</w:t>
      </w:r>
    </w:p>
    <w:p w14:paraId="7E41024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half is filled</w:t>
      </w:r>
    </w:p>
    <w:p w14:paraId="1F01A13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C923D4E"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146A50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7E354F7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E3646DE" w14:textId="77777777" w:rsidR="00A830F8" w:rsidRPr="00CA2983" w:rsidRDefault="00A830F8">
      <w:pPr>
        <w:pStyle w:val="LD10"/>
        <w:rPr>
          <w:rFonts w:ascii="Times New Roman" w:hAnsi="Times New Roman" w:cs="Times New Roman"/>
        </w:rPr>
      </w:pPr>
    </w:p>
    <w:p w14:paraId="6349AD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 Channel_Encoding(short first_pass, Word16 Frame_Stealing, Word16 Input_Frame[], Word16 Output_Frame[])</w:t>
      </w:r>
    </w:p>
    <w:p w14:paraId="1C84B0B3" w14:textId="77777777" w:rsidR="00A830F8" w:rsidRPr="00CA2983" w:rsidRDefault="00A830F8">
      <w:pPr>
        <w:pStyle w:val="LD10"/>
        <w:rPr>
          <w:rFonts w:ascii="Times New Roman" w:hAnsi="Times New Roman" w:cs="Times New Roman"/>
        </w:rPr>
      </w:pPr>
    </w:p>
    <w:p w14:paraId="297B7C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15E3A74" w14:textId="77777777" w:rsidR="00A830F8" w:rsidRPr="00CA2983" w:rsidRDefault="00A830F8">
      <w:pPr>
        <w:pStyle w:val="LD10"/>
        <w:rPr>
          <w:rFonts w:ascii="Times New Roman" w:hAnsi="Times New Roman" w:cs="Times New Roman"/>
        </w:rPr>
      </w:pPr>
    </w:p>
    <w:p w14:paraId="16F518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Ordered_array[286];     /* 2 vocoder frames + 8 + 4 */</w:t>
      </w:r>
    </w:p>
    <w:p w14:paraId="53BEC3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Nber_Info_Bits;</w:t>
      </w:r>
    </w:p>
    <w:p w14:paraId="586F9F4C" w14:textId="77777777" w:rsidR="00A830F8" w:rsidRPr="00CA2983" w:rsidRDefault="00A830F8">
      <w:pPr>
        <w:pStyle w:val="LD10"/>
        <w:rPr>
          <w:rFonts w:ascii="Times New Roman" w:hAnsi="Times New Roman" w:cs="Times New Roman"/>
        </w:rPr>
      </w:pPr>
    </w:p>
    <w:p w14:paraId="4D3F05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for channel encoder */</w:t>
      </w:r>
    </w:p>
    <w:p w14:paraId="05BBE5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(!Frame_Stealing)</w:t>
      </w:r>
    </w:p>
    <w:p w14:paraId="144EB1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Nber_Info_Bits = N0_2 + N1_2 + N2_2 + SIZE_CRC;</w:t>
      </w:r>
    </w:p>
    <w:p w14:paraId="29EB73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else </w:t>
      </w:r>
    </w:p>
    <w:p w14:paraId="48A8A0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Nber_Info_Bits = N0 + N1 + N2 + Fs_SIZE_CRC; </w:t>
      </w:r>
    </w:p>
    <w:p w14:paraId="0824D0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p>
    <w:p w14:paraId="075B4D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 first_pass ) Init_Rcpc_Coding(Frame_Stealing,</w:t>
      </w:r>
    </w:p>
    <w:p w14:paraId="54B99B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Ordered_array);  </w:t>
      </w:r>
    </w:p>
    <w:p w14:paraId="6F9C6D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 {  /* Zero the (K - 1) last bits of Ordered_array */</w:t>
      </w:r>
    </w:p>
    <w:p w14:paraId="5F25BF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(i = 0; i &lt; K - 1; i++)</w:t>
      </w:r>
    </w:p>
    <w:p w14:paraId="46393C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Ordered_array[Nber_Info_Bits++] = 0;</w:t>
      </w:r>
    </w:p>
    <w:p w14:paraId="1CD202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3FB56985" w14:textId="77777777" w:rsidR="00A830F8" w:rsidRPr="00CA2983" w:rsidRDefault="00A830F8">
      <w:pPr>
        <w:pStyle w:val="LD10"/>
        <w:rPr>
          <w:rFonts w:ascii="Times New Roman" w:hAnsi="Times New Roman" w:cs="Times New Roman"/>
        </w:rPr>
      </w:pPr>
    </w:p>
    <w:p w14:paraId="2D9DE8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(!Frame_Stealing)</w:t>
      </w:r>
    </w:p>
    <w:p w14:paraId="1DEAD1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Ordering of the two speech frames in three classes */</w:t>
      </w:r>
    </w:p>
    <w:p w14:paraId="546E3A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Build_Sensitivity_Classes(Frame_Stealing, Input_Frame,</w:t>
      </w:r>
    </w:p>
    <w:p w14:paraId="23BA60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Ordered_array);</w:t>
      </w:r>
    </w:p>
    <w:p w14:paraId="401904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w:t>
      </w:r>
    </w:p>
    <w:p w14:paraId="1ABF6B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Ordering of the second speech frame in three classes */</w:t>
      </w:r>
    </w:p>
    <w:p w14:paraId="3C9C67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r>
      <w:r w:rsidRPr="00CA2983">
        <w:rPr>
          <w:rFonts w:ascii="Times New Roman" w:hAnsi="Times New Roman" w:cs="Times New Roman"/>
        </w:rPr>
        <w:tab/>
      </w:r>
      <w:r w:rsidRPr="00CA2983">
        <w:rPr>
          <w:rFonts w:ascii="Times New Roman" w:hAnsi="Times New Roman" w:cs="Times New Roman"/>
        </w:rPr>
        <w:tab/>
        <w:t>Build_Sensitivity_Classes(Frame_Stealing,</w:t>
      </w:r>
    </w:p>
    <w:p w14:paraId="57386B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 + 137, Ordered_array);</w:t>
      </w:r>
    </w:p>
    <w:p w14:paraId="2A821D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CAB8F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"Coding" for non-protected class (class 0) : 0 --&gt; 127, 1 --&gt; -127 */</w:t>
      </w:r>
    </w:p>
    <w:p w14:paraId="3CA3A0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Transform_Class_0(Frame_Stealing, Ordered_array);</w:t>
      </w:r>
    </w:p>
    <w:p w14:paraId="6C5ECF24" w14:textId="77777777" w:rsidR="00A830F8" w:rsidRPr="00CA2983" w:rsidRDefault="00A830F8">
      <w:pPr>
        <w:pStyle w:val="LD10"/>
        <w:rPr>
          <w:rFonts w:ascii="Times New Roman" w:hAnsi="Times New Roman" w:cs="Times New Roman"/>
        </w:rPr>
      </w:pPr>
    </w:p>
    <w:p w14:paraId="0C3D93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CRC computation on the last class (most sensitive bits) */</w:t>
      </w:r>
    </w:p>
    <w:p w14:paraId="31473C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Build_Crc(Frame_Stealing, Ordered_array);</w:t>
      </w:r>
    </w:p>
    <w:p w14:paraId="14E88EBC" w14:textId="77777777" w:rsidR="00A830F8" w:rsidRPr="00CA2983" w:rsidRDefault="00A830F8">
      <w:pPr>
        <w:pStyle w:val="LD10"/>
        <w:rPr>
          <w:rFonts w:ascii="Times New Roman" w:hAnsi="Times New Roman" w:cs="Times New Roman"/>
        </w:rPr>
      </w:pPr>
    </w:p>
    <w:p w14:paraId="38B877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(!Frame_Stealing)</w:t>
      </w:r>
    </w:p>
    <w:p w14:paraId="17CA3B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Channel encoding of the 2 frames */</w:t>
      </w:r>
    </w:p>
    <w:p w14:paraId="44634C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Rcpc_Coding(Frame_Stealing, Ordered_array, Output_Frame);</w:t>
      </w:r>
    </w:p>
    <w:p w14:paraId="308B1C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w:t>
      </w:r>
    </w:p>
    <w:p w14:paraId="63E1A1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Channel encoding of 2nd frame */</w:t>
      </w:r>
    </w:p>
    <w:p w14:paraId="61FC25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Rcpc_Coding(Frame_Stealing, Ordered_array,</w:t>
      </w:r>
    </w:p>
    <w:p w14:paraId="212DEB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 + 216);</w:t>
      </w:r>
    </w:p>
    <w:p w14:paraId="79C2CCF4" w14:textId="77777777" w:rsidR="00A830F8" w:rsidRPr="00CA2983" w:rsidRDefault="00A830F8">
      <w:pPr>
        <w:pStyle w:val="LD10"/>
        <w:rPr>
          <w:rFonts w:ascii="Times New Roman" w:hAnsi="Times New Roman" w:cs="Times New Roman"/>
        </w:rPr>
      </w:pPr>
    </w:p>
    <w:p w14:paraId="413DA5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return;</w:t>
      </w:r>
    </w:p>
    <w:p w14:paraId="7502F8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E13110E" w14:textId="77777777" w:rsidR="00A830F8" w:rsidRPr="00CA2983" w:rsidRDefault="00A830F8">
      <w:pPr>
        <w:pStyle w:val="LD10"/>
        <w:rPr>
          <w:rFonts w:ascii="Times New Roman" w:hAnsi="Times New Roman" w:cs="Times New Roman"/>
        </w:rPr>
      </w:pPr>
    </w:p>
    <w:p w14:paraId="0C8211D8" w14:textId="6D29C159"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a300395_2_03_title</w:instrText>
      </w:r>
      <w:r w:rsidR="00CA2983">
        <w:rPr>
          <w:rFonts w:ascii="Times New Roman" w:hAnsi="Times New Roman" w:cs="Times New Roman"/>
        </w:rPr>
        <w:instrText xml:space="preserve"> \* MERGEFORMAT </w:instrText>
      </w:r>
      <w:r w:rsidRPr="00CA2983">
        <w:rPr>
          <w:rFonts w:ascii="Times New Roman" w:hAnsi="Times New Roman" w:cs="Times New Roman"/>
        </w:rPr>
        <w:fldChar w:fldCharType="separate"/>
      </w:r>
      <w:bookmarkStart w:id="83" w:name="_Toc162012087"/>
      <w:r w:rsidRPr="00CA2983">
        <w:rPr>
          <w:rFonts w:ascii="Times New Roman" w:hAnsi="Times New Roman" w:cs="Times New Roman"/>
        </w:rPr>
        <w:t>C</w:t>
      </w:r>
      <w:r w:rsidRPr="00CA2983">
        <w:rPr>
          <w:rFonts w:ascii="Times New Roman" w:hAnsi="Times New Roman" w:cs="Times New Roman"/>
        </w:rPr>
        <w:fldChar w:fldCharType="end"/>
      </w:r>
      <w:r w:rsidRPr="00CA2983">
        <w:rPr>
          <w:rFonts w:ascii="Times New Roman" w:hAnsi="Times New Roman" w:cs="Times New Roman"/>
        </w:rPr>
        <w:t>.2</w:t>
      </w:r>
      <w:r w:rsidRPr="00CA2983">
        <w:rPr>
          <w:rFonts w:ascii="Times New Roman" w:hAnsi="Times New Roman" w:cs="Times New Roman"/>
        </w:rPr>
        <w:tab/>
        <w:t>Library of Speech Channel Coding Subroutines</w:t>
      </w:r>
      <w:bookmarkEnd w:id="83"/>
    </w:p>
    <w:p w14:paraId="74F33114" w14:textId="77777777" w:rsidR="00A830F8" w:rsidRPr="00CA2983" w:rsidRDefault="00A830F8">
      <w:pPr>
        <w:pStyle w:val="WP"/>
        <w:rPr>
          <w:rFonts w:ascii="Times New Roman" w:hAnsi="Times New Roman" w:cs="Times New Roman"/>
        </w:rPr>
      </w:pPr>
    </w:p>
    <w:p w14:paraId="30AED383"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DF51D2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84" w:name="sub_cc_c"/>
      <w:bookmarkEnd w:id="84"/>
      <w:r w:rsidRPr="00CA2983">
        <w:rPr>
          <w:rFonts w:ascii="Times New Roman" w:hAnsi="Times New Roman" w:cs="Times New Roman"/>
        </w:rPr>
        <w:t>sub_cc.c</w:t>
      </w:r>
    </w:p>
    <w:p w14:paraId="7F6D70A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488D6E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Sub-routines for speech channel encoding</w:t>
      </w:r>
    </w:p>
    <w:p w14:paraId="30A8E9A2"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B17A88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5A9BB4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B828A6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Build_Crc()</w:t>
      </w:r>
    </w:p>
    <w:p w14:paraId="6A03812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Build_Sensitivity_Classes()</w:t>
      </w:r>
    </w:p>
    <w:p w14:paraId="237FA8A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Combination()</w:t>
      </w:r>
    </w:p>
    <w:p w14:paraId="73764B4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Init_Rcpc_Coding()</w:t>
      </w:r>
    </w:p>
    <w:p w14:paraId="1C322A7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Interleaving_Signalling()</w:t>
      </w:r>
    </w:p>
    <w:p w14:paraId="4B9340D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Interleaving_Speech()</w:t>
      </w:r>
    </w:p>
    <w:p w14:paraId="6B2B416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Rcpc_Coding()</w:t>
      </w:r>
    </w:p>
    <w:p w14:paraId="75783F2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Transform_Class_0()</w:t>
      </w:r>
    </w:p>
    <w:p w14:paraId="211C241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Write_Tetra_File()</w:t>
      </w:r>
    </w:p>
    <w:p w14:paraId="4FA28876"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959F07C"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7A6B81C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095FEE5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arrays.tab</w:t>
      </w:r>
    </w:p>
    <w:p w14:paraId="404666A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channel.h</w:t>
      </w:r>
    </w:p>
    <w:p w14:paraId="67DDDF19"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const.tab</w:t>
      </w:r>
    </w:p>
    <w:p w14:paraId="45C4C3A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2891F9D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32B6F3A"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456B2AD" w14:textId="77777777" w:rsidR="00A830F8" w:rsidRPr="00CA2983" w:rsidRDefault="00A830F8">
      <w:pPr>
        <w:pStyle w:val="LD10"/>
        <w:rPr>
          <w:rFonts w:ascii="Times New Roman" w:hAnsi="Times New Roman" w:cs="Times New Roman"/>
        </w:rPr>
      </w:pPr>
    </w:p>
    <w:p w14:paraId="7D116F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&lt;stdlib.h&gt;</w:t>
      </w:r>
    </w:p>
    <w:p w14:paraId="210039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20BA4C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"const.tab" /* contains constants for channel coding/decoding */</w:t>
      </w:r>
    </w:p>
    <w:p w14:paraId="2616A9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"arrays.tab" /* contains arrays for channel coding/decoding */</w:t>
      </w:r>
    </w:p>
    <w:p w14:paraId="4E6A4CD6" w14:textId="77777777" w:rsidR="00A830F8" w:rsidRPr="00CA2983" w:rsidRDefault="00A830F8">
      <w:pPr>
        <w:pStyle w:val="LD10"/>
        <w:rPr>
          <w:rFonts w:ascii="Times New Roman" w:hAnsi="Times New Roman" w:cs="Times New Roman"/>
        </w:rPr>
      </w:pPr>
    </w:p>
    <w:p w14:paraId="5F1281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DEBUG */</w:t>
      </w:r>
      <w:r w:rsidRPr="00CA2983">
        <w:rPr>
          <w:rFonts w:ascii="Times New Roman" w:hAnsi="Times New Roman" w:cs="Times New Roman"/>
        </w:rPr>
        <w:tab/>
        <w:t xml:space="preserve">   /*</w:t>
      </w:r>
      <w:r w:rsidRPr="00CA2983">
        <w:rPr>
          <w:rFonts w:ascii="Times New Roman" w:hAnsi="Times New Roman" w:cs="Times New Roman"/>
        </w:rPr>
        <w:tab/>
        <w:t>This is a compilation directive eventually used</w:t>
      </w:r>
    </w:p>
    <w:p w14:paraId="63F99B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the routine Rcpc_Coding to check that the</w:t>
      </w:r>
    </w:p>
    <w:p w14:paraId="79D0AC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puncturing matrices A1 and A2 are correctly set</w:t>
      </w:r>
    </w:p>
    <w:p w14:paraId="558748AE" w14:textId="77777777" w:rsidR="00A830F8" w:rsidRPr="00CA2983" w:rsidRDefault="00A830F8">
      <w:pPr>
        <w:pStyle w:val="LD10"/>
        <w:rPr>
          <w:rFonts w:ascii="Times New Roman" w:hAnsi="Times New Roman" w:cs="Times New Roman"/>
        </w:rPr>
      </w:pPr>
    </w:p>
    <w:p w14:paraId="41FC1E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results given by this software shall be the</w:t>
      </w:r>
    </w:p>
    <w:p w14:paraId="003614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same, independently of the definition of DEBUG</w:t>
      </w:r>
    </w:p>
    <w:p w14:paraId="35C072DE" w14:textId="77777777" w:rsidR="00A830F8" w:rsidRPr="00CA2983" w:rsidRDefault="00A830F8">
      <w:pPr>
        <w:pStyle w:val="LD10"/>
        <w:rPr>
          <w:rFonts w:ascii="Times New Roman" w:hAnsi="Times New Roman" w:cs="Times New Roman"/>
        </w:rPr>
      </w:pPr>
    </w:p>
    <w:p w14:paraId="330387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complexity of the channel encoding</w:t>
      </w:r>
    </w:p>
    <w:p w14:paraId="296725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component has been evaluated with the</w:t>
      </w:r>
    </w:p>
    <w:p w14:paraId="751CDF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assumption that DEBUG is NOT defined */</w:t>
      </w:r>
    </w:p>
    <w:p w14:paraId="6FA5A59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0CEE17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BAD121C" w14:textId="75EB5D0E"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Build_Crc</w:t>
      </w:r>
      <w:r w:rsidRPr="00CA2983">
        <w:rPr>
          <w:rFonts w:ascii="Times New Roman" w:hAnsi="Times New Roman" w:cs="Times New Roman"/>
        </w:rPr>
        <w:fldChar w:fldCharType="begin"/>
      </w:r>
      <w:r w:rsidRPr="00CA2983">
        <w:rPr>
          <w:rFonts w:ascii="Times New Roman" w:hAnsi="Times New Roman" w:cs="Times New Roman"/>
        </w:rPr>
        <w:instrText>xe "Build_Crc</w:instrText>
      </w:r>
      <w:r w:rsidRPr="00CA2983">
        <w:rPr>
          <w:rFonts w:ascii="Times New Roman" w:hAnsi="Times New Roman" w:cs="Times New Roman"/>
        </w:rPr>
        <w:tab/>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199CA1A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8F14EB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Computation of a 8 bit CRC and concatenation</w:t>
      </w:r>
    </w:p>
    <w:p w14:paraId="4C65A94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to the input frame</w:t>
      </w:r>
    </w:p>
    <w:p w14:paraId="731C111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6C8625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0718C6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F25363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Build_Crc(flag,buffer)</w:t>
      </w:r>
    </w:p>
    <w:p w14:paraId="119DEF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(Routine_Name(arg1,arg2))</w:t>
      </w:r>
    </w:p>
    <w:p w14:paraId="72FA67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B5CD89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3ED14E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947E7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167B284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0DC4B0E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DC2DBC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776C0B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serial stream containing</w:t>
      </w:r>
    </w:p>
    <w:p w14:paraId="31CC927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parameters of 2 speech frames re-ordered in 3 </w:t>
      </w:r>
    </w:p>
    <w:p w14:paraId="101A97A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sensitivity classes</w:t>
      </w:r>
    </w:p>
    <w:p w14:paraId="67378CC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Format : </w:t>
      </w:r>
    </w:p>
    <w:p w14:paraId="5921466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C95A9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49AC1F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00FE71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8 bit CRC is computed on the third sensitivity class</w:t>
      </w:r>
    </w:p>
    <w:p w14:paraId="7D21265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BC887E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713C971" w14:textId="77777777" w:rsidR="00A830F8" w:rsidRPr="00CA2983" w:rsidRDefault="00A830F8">
      <w:pPr>
        <w:pStyle w:val="LD10"/>
        <w:rPr>
          <w:rFonts w:ascii="Times New Roman" w:hAnsi="Times New Roman" w:cs="Times New Roman"/>
        </w:rPr>
      </w:pPr>
    </w:p>
    <w:p w14:paraId="2D23EA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Build_Crc(Word16 FS_Flag, Word16 Input_Frame[])</w:t>
      </w:r>
    </w:p>
    <w:p w14:paraId="55E2C4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793B7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78ED6E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temp;</w:t>
      </w:r>
    </w:p>
    <w:p w14:paraId="47A5D20F" w14:textId="77777777" w:rsidR="00A830F8" w:rsidRPr="00CA2983" w:rsidRDefault="00A830F8">
      <w:pPr>
        <w:pStyle w:val="LD10"/>
        <w:rPr>
          <w:rFonts w:ascii="Times New Roman" w:hAnsi="Times New Roman" w:cs="Times New Roman"/>
        </w:rPr>
      </w:pPr>
    </w:p>
    <w:p w14:paraId="3F78519B" w14:textId="77777777" w:rsidR="00A830F8" w:rsidRPr="00CA2983" w:rsidRDefault="00A830F8">
      <w:pPr>
        <w:pStyle w:val="LD10"/>
        <w:rPr>
          <w:rFonts w:ascii="Times New Roman" w:hAnsi="Times New Roman" w:cs="Times New Roman"/>
        </w:rPr>
      </w:pPr>
    </w:p>
    <w:p w14:paraId="05DF7E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(!FS_Flag) {</w:t>
      </w:r>
    </w:p>
    <w:p w14:paraId="69F485C7" w14:textId="77777777" w:rsidR="00A830F8" w:rsidRPr="00CA2983" w:rsidRDefault="00A830F8">
      <w:pPr>
        <w:pStyle w:val="LD10"/>
        <w:rPr>
          <w:rFonts w:ascii="Times New Roman" w:hAnsi="Times New Roman" w:cs="Times New Roman"/>
        </w:rPr>
      </w:pPr>
    </w:p>
    <w:p w14:paraId="64BD0C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class protected by the CRC (Class 2) starts at index N0_2 + N1_2 */</w:t>
      </w:r>
    </w:p>
    <w:p w14:paraId="438999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First Bit of the CRC : */</w:t>
      </w:r>
    </w:p>
    <w:p w14:paraId="10C08A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4591B6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SIZE_TAB_CRC1; i++)</w:t>
      </w:r>
    </w:p>
    <w:p w14:paraId="0200BE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TAB_CRC1[i] - 1]);</w:t>
      </w:r>
    </w:p>
    <w:p w14:paraId="719DCD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CRC bit is the LSB of temp : */</w:t>
      </w:r>
    </w:p>
    <w:p w14:paraId="4DE83F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61DD4B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Concatenation of the CRC bit to Input_Frame : */</w:t>
      </w:r>
    </w:p>
    <w:p w14:paraId="01B26C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temp;</w:t>
      </w:r>
    </w:p>
    <w:p w14:paraId="34F31029" w14:textId="77777777" w:rsidR="00A830F8" w:rsidRPr="00CA2983" w:rsidRDefault="00A830F8">
      <w:pPr>
        <w:pStyle w:val="LD10"/>
        <w:rPr>
          <w:rFonts w:ascii="Times New Roman" w:hAnsi="Times New Roman" w:cs="Times New Roman"/>
        </w:rPr>
      </w:pPr>
    </w:p>
    <w:p w14:paraId="6BBFC4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Second Bit of the CRC : */</w:t>
      </w:r>
    </w:p>
    <w:p w14:paraId="36E11C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751677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SIZE_TAB_CRC2; i++)</w:t>
      </w:r>
    </w:p>
    <w:p w14:paraId="79FD35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TAB_CRC2[i] - 1]);</w:t>
      </w:r>
    </w:p>
    <w:p w14:paraId="020AA7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6DB6A0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+ 1] = temp;</w:t>
      </w:r>
    </w:p>
    <w:p w14:paraId="124A1361" w14:textId="77777777" w:rsidR="00A830F8" w:rsidRPr="00CA2983" w:rsidRDefault="00A830F8">
      <w:pPr>
        <w:pStyle w:val="LD10"/>
        <w:rPr>
          <w:rFonts w:ascii="Times New Roman" w:hAnsi="Times New Roman" w:cs="Times New Roman"/>
        </w:rPr>
      </w:pPr>
    </w:p>
    <w:p w14:paraId="3ED62D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Third Bit of the CRC : */</w:t>
      </w:r>
    </w:p>
    <w:p w14:paraId="398F24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4385D0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SIZE_TAB_CRC3; i++)</w:t>
      </w:r>
    </w:p>
    <w:p w14:paraId="7FA75F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TAB_CRC3[i] - 1]);</w:t>
      </w:r>
    </w:p>
    <w:p w14:paraId="531018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2B8C57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+ 2] = temp;</w:t>
      </w:r>
    </w:p>
    <w:p w14:paraId="420DA873" w14:textId="77777777" w:rsidR="00A830F8" w:rsidRPr="00CA2983" w:rsidRDefault="00A830F8">
      <w:pPr>
        <w:pStyle w:val="LD10"/>
        <w:rPr>
          <w:rFonts w:ascii="Times New Roman" w:hAnsi="Times New Roman" w:cs="Times New Roman"/>
        </w:rPr>
      </w:pPr>
    </w:p>
    <w:p w14:paraId="21041A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ab/>
        <w:t>/* Fourth Bit of the CRC : */</w:t>
      </w:r>
    </w:p>
    <w:p w14:paraId="357E0D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3FCEE8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SIZE_TAB_CRC4; i++)</w:t>
      </w:r>
    </w:p>
    <w:p w14:paraId="7FB2B7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TAB_CRC4[i] - 1]);</w:t>
      </w:r>
    </w:p>
    <w:p w14:paraId="063967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6354F4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+ 3] = temp;</w:t>
      </w:r>
    </w:p>
    <w:p w14:paraId="4D25265E" w14:textId="77777777" w:rsidR="00A830F8" w:rsidRPr="00CA2983" w:rsidRDefault="00A830F8">
      <w:pPr>
        <w:pStyle w:val="LD10"/>
        <w:rPr>
          <w:rFonts w:ascii="Times New Roman" w:hAnsi="Times New Roman" w:cs="Times New Roman"/>
        </w:rPr>
      </w:pPr>
    </w:p>
    <w:p w14:paraId="253DC2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Fifth Bit of the CRC : */</w:t>
      </w:r>
    </w:p>
    <w:p w14:paraId="4D551D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55497F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SIZE_TAB_CRC5; i++)</w:t>
      </w:r>
    </w:p>
    <w:p w14:paraId="7FA0C5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TAB_CRC5[i] - 1]);</w:t>
      </w:r>
    </w:p>
    <w:p w14:paraId="55BE00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752BCC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+ 4] = temp;</w:t>
      </w:r>
    </w:p>
    <w:p w14:paraId="2C5F8EC9" w14:textId="77777777" w:rsidR="00A830F8" w:rsidRPr="00CA2983" w:rsidRDefault="00A830F8">
      <w:pPr>
        <w:pStyle w:val="LD10"/>
        <w:rPr>
          <w:rFonts w:ascii="Times New Roman" w:hAnsi="Times New Roman" w:cs="Times New Roman"/>
        </w:rPr>
      </w:pPr>
    </w:p>
    <w:p w14:paraId="68F56D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Sixth Bit of the CRC : */</w:t>
      </w:r>
    </w:p>
    <w:p w14:paraId="2A7A19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291E7C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SIZE_TAB_CRC6; i++)</w:t>
      </w:r>
    </w:p>
    <w:p w14:paraId="118DCB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TAB_CRC6[i] - 1]);</w:t>
      </w:r>
    </w:p>
    <w:p w14:paraId="07D2EC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41C6BC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+ 5] = temp;</w:t>
      </w:r>
    </w:p>
    <w:p w14:paraId="002F7728" w14:textId="77777777" w:rsidR="00A830F8" w:rsidRPr="00CA2983" w:rsidRDefault="00A830F8">
      <w:pPr>
        <w:pStyle w:val="LD10"/>
        <w:rPr>
          <w:rFonts w:ascii="Times New Roman" w:hAnsi="Times New Roman" w:cs="Times New Roman"/>
        </w:rPr>
      </w:pPr>
    </w:p>
    <w:p w14:paraId="37FADF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Seventh Bit of the CRC : */</w:t>
      </w:r>
    </w:p>
    <w:p w14:paraId="2E60AE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4E1521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SIZE_TAB_CRC7; i++)</w:t>
      </w:r>
    </w:p>
    <w:p w14:paraId="1BAF3F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TAB_CRC7[i] - 1]);</w:t>
      </w:r>
    </w:p>
    <w:p w14:paraId="2D246F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69CE36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+ 6] = temp;</w:t>
      </w:r>
    </w:p>
    <w:p w14:paraId="270EF8A4" w14:textId="77777777" w:rsidR="00A830F8" w:rsidRPr="00CA2983" w:rsidRDefault="00A830F8">
      <w:pPr>
        <w:pStyle w:val="LD10"/>
        <w:rPr>
          <w:rFonts w:ascii="Times New Roman" w:hAnsi="Times New Roman" w:cs="Times New Roman"/>
        </w:rPr>
      </w:pPr>
    </w:p>
    <w:p w14:paraId="046581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Eighth Bit of the CRC : */</w:t>
      </w:r>
    </w:p>
    <w:p w14:paraId="4520F2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1C04F6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SIZE_TAB_CRC8; i++)</w:t>
      </w:r>
    </w:p>
    <w:p w14:paraId="057C83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add(temp,Input_Frame[N0_2 + N1_2 + TAB_CRC8[i] - 1]);</w:t>
      </w:r>
    </w:p>
    <w:p w14:paraId="14D6D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117AF0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Input_Frame[N0_2 + N1_2 + N2_2 + 7] = temp;</w:t>
      </w:r>
    </w:p>
    <w:p w14:paraId="345A775B" w14:textId="77777777" w:rsidR="00A830F8" w:rsidRPr="00CA2983" w:rsidRDefault="00A830F8">
      <w:pPr>
        <w:pStyle w:val="LD10"/>
        <w:rPr>
          <w:rFonts w:ascii="Times New Roman" w:hAnsi="Times New Roman" w:cs="Times New Roman"/>
        </w:rPr>
      </w:pPr>
    </w:p>
    <w:p w14:paraId="0DA1AA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return(0);</w:t>
      </w:r>
    </w:p>
    <w:p w14:paraId="0E107B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2963E0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779ECE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class protected by the CRC (Class 2) starts at index N0 + N1 */</w:t>
      </w:r>
    </w:p>
    <w:p w14:paraId="2260B5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7326CF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First Bit of the CRC : */</w:t>
      </w:r>
    </w:p>
    <w:p w14:paraId="32E0C1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736BCE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Fs_SIZE_TAB_CRC1; i++)</w:t>
      </w:r>
    </w:p>
    <w:p w14:paraId="09CF62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 + N1 + Fs_TAB_CRC1[i] - 1]);</w:t>
      </w:r>
    </w:p>
    <w:p w14:paraId="740EA0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CRC bit is the LSB of temp : */</w:t>
      </w:r>
    </w:p>
    <w:p w14:paraId="703402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163E5E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Concatenation of the CRC bit to Input_Frame : */</w:t>
      </w:r>
    </w:p>
    <w:p w14:paraId="71AE93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 + N1 + N2] = temp;</w:t>
      </w:r>
    </w:p>
    <w:p w14:paraId="51640C58" w14:textId="77777777" w:rsidR="00A830F8" w:rsidRPr="00CA2983" w:rsidRDefault="00A830F8">
      <w:pPr>
        <w:pStyle w:val="LD10"/>
        <w:rPr>
          <w:rFonts w:ascii="Times New Roman" w:hAnsi="Times New Roman" w:cs="Times New Roman"/>
        </w:rPr>
      </w:pPr>
    </w:p>
    <w:p w14:paraId="063A64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Second Bit of the CRC : */</w:t>
      </w:r>
    </w:p>
    <w:p w14:paraId="09270A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39C909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Fs_SIZE_TAB_CRC2; i++)</w:t>
      </w:r>
    </w:p>
    <w:p w14:paraId="7081AC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 + N1 + Fs_TAB_CRC2[i] - 1]);</w:t>
      </w:r>
    </w:p>
    <w:p w14:paraId="39C6E2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1DE4FF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 + N1 + N2 + 1] = temp;</w:t>
      </w:r>
    </w:p>
    <w:p w14:paraId="752E063D" w14:textId="77777777" w:rsidR="00A830F8" w:rsidRPr="00CA2983" w:rsidRDefault="00A830F8">
      <w:pPr>
        <w:pStyle w:val="LD10"/>
        <w:rPr>
          <w:rFonts w:ascii="Times New Roman" w:hAnsi="Times New Roman" w:cs="Times New Roman"/>
        </w:rPr>
      </w:pPr>
    </w:p>
    <w:p w14:paraId="01B24F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Third Bit of the CRC : */</w:t>
      </w:r>
    </w:p>
    <w:p w14:paraId="30ACCF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70B1B0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Fs_SIZE_TAB_CRC3; i++)</w:t>
      </w:r>
    </w:p>
    <w:p w14:paraId="6BCC59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 + N1 + Fs_TAB_CRC3[i] - 1]);</w:t>
      </w:r>
    </w:p>
    <w:p w14:paraId="198F25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23A731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 + N1 + N2 + 2] = temp;</w:t>
      </w:r>
    </w:p>
    <w:p w14:paraId="603242E2" w14:textId="77777777" w:rsidR="00A830F8" w:rsidRPr="00CA2983" w:rsidRDefault="00A830F8">
      <w:pPr>
        <w:pStyle w:val="LD10"/>
        <w:rPr>
          <w:rFonts w:ascii="Times New Roman" w:hAnsi="Times New Roman" w:cs="Times New Roman"/>
        </w:rPr>
      </w:pPr>
    </w:p>
    <w:p w14:paraId="033CBB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 Fourth Bit of the CRC : */</w:t>
      </w:r>
    </w:p>
    <w:p w14:paraId="4BED6B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6E524E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Fs_SIZE_TAB_CRC4; i++)</w:t>
      </w:r>
    </w:p>
    <w:p w14:paraId="66938D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 = add(temp,Input_Frame[N0 + N1 + Fs_TAB_CRC4[i] - 1]);</w:t>
      </w:r>
    </w:p>
    <w:p w14:paraId="45B604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temp = temp &amp; 1; </w:t>
      </w:r>
    </w:p>
    <w:p w14:paraId="72D077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Input_Frame[N0 + N1 + N2 + 3] = temp;</w:t>
      </w:r>
    </w:p>
    <w:p w14:paraId="428A64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return(0);</w:t>
      </w:r>
    </w:p>
    <w:p w14:paraId="5239D80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02213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br w:type="page"/>
      </w:r>
      <w:r w:rsidRPr="00CA2983">
        <w:rPr>
          <w:rFonts w:ascii="Times New Roman" w:hAnsi="Times New Roman" w:cs="Times New Roman"/>
        </w:rPr>
        <w:lastRenderedPageBreak/>
        <w:t>/**************************************************************************</w:t>
      </w:r>
    </w:p>
    <w:p w14:paraId="06410F7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8FB4836" w14:textId="615DC750"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Build_Sensitivity_Classes</w:t>
      </w:r>
      <w:r w:rsidRPr="00CA2983">
        <w:rPr>
          <w:rFonts w:ascii="Times New Roman" w:hAnsi="Times New Roman" w:cs="Times New Roman"/>
        </w:rPr>
        <w:fldChar w:fldCharType="begin"/>
      </w:r>
      <w:r w:rsidRPr="00CA2983">
        <w:rPr>
          <w:rFonts w:ascii="Times New Roman" w:hAnsi="Times New Roman" w:cs="Times New Roman"/>
        </w:rPr>
        <w:instrText>xe "Build_Sensitivity_Cl...</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2B0DFC6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29821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Reorders two concatened speech frames into a single</w:t>
      </w:r>
    </w:p>
    <w:p w14:paraId="31446D2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frame ordered in three sensitivity classes </w:t>
      </w:r>
    </w:p>
    <w:p w14:paraId="291C943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(from least, ie Class 0, to most sensitive bits, </w:t>
      </w:r>
    </w:p>
    <w:p w14:paraId="486EBF0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ie Class 2)</w:t>
      </w:r>
    </w:p>
    <w:p w14:paraId="5BA40A9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F3858B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FB148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F44357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Build_Sensitivity_Classes(flag,buffer_in, buffer_out)</w:t>
      </w:r>
    </w:p>
    <w:p w14:paraId="76C3526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3E3DC46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2A3EAF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57B1B1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ECB35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74C1B21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45D9EF4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4BE39C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0BC961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2 concatenated speech frames</w:t>
      </w:r>
    </w:p>
    <w:p w14:paraId="7DD5B1C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0A1355C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2CE654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30FE7D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43D68B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1 reordered frame</w:t>
      </w:r>
    </w:p>
    <w:p w14:paraId="72E7E16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44BEA52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0D28B5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837FE4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7224DF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A16FA91" w14:textId="77777777" w:rsidR="00A830F8" w:rsidRPr="00CA2983" w:rsidRDefault="00A830F8">
      <w:pPr>
        <w:pStyle w:val="LD10"/>
        <w:rPr>
          <w:rFonts w:ascii="Times New Roman" w:hAnsi="Times New Roman" w:cs="Times New Roman"/>
        </w:rPr>
      </w:pPr>
    </w:p>
    <w:p w14:paraId="4E9758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Build_Sensitivity_Classes(Word16 FS_Flag, Word16 Input_Frame[], Word16 Output_Frame[])</w:t>
      </w:r>
    </w:p>
    <w:p w14:paraId="1F33BF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F4362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772BB6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w:t>
      </w:r>
    </w:p>
    <w:p w14:paraId="63135091" w14:textId="77777777" w:rsidR="00A830F8" w:rsidRPr="00CA2983" w:rsidRDefault="00A830F8">
      <w:pPr>
        <w:pStyle w:val="LD10"/>
        <w:rPr>
          <w:rFonts w:ascii="Times New Roman" w:hAnsi="Times New Roman" w:cs="Times New Roman"/>
        </w:rPr>
      </w:pPr>
    </w:p>
    <w:p w14:paraId="7706B6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(!FS_Flag) {</w:t>
      </w:r>
    </w:p>
    <w:p w14:paraId="57940E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0 : */</w:t>
      </w:r>
    </w:p>
    <w:p w14:paraId="660072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N0; i++) {</w:t>
      </w:r>
    </w:p>
    <w:p w14:paraId="3A3282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Output_Frame[2*i] = Input_Frame[TAB0[i] - 1];</w:t>
      </w:r>
    </w:p>
    <w:p w14:paraId="3EC876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Output_Frame[2*i + 1] = Input_Frame[Length_vocoder_frame + TAB0[i] - 1];</w:t>
      </w:r>
    </w:p>
    <w:p w14:paraId="2B828D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4A6E2CF2" w14:textId="77777777" w:rsidR="00A830F8" w:rsidRPr="00CA2983" w:rsidRDefault="00A830F8">
      <w:pPr>
        <w:pStyle w:val="LD10"/>
        <w:rPr>
          <w:rFonts w:ascii="Times New Roman" w:hAnsi="Times New Roman" w:cs="Times New Roman"/>
        </w:rPr>
      </w:pPr>
    </w:p>
    <w:p w14:paraId="7FBF0B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Building and Concatenation of Class 1 : */</w:t>
      </w:r>
    </w:p>
    <w:p w14:paraId="5F2C8B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N1; i++) {</w:t>
      </w:r>
    </w:p>
    <w:p w14:paraId="4AE615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Output_Frame[2*(N0 + i)] = Input_Frame[TAB1[i] - 1];</w:t>
      </w:r>
    </w:p>
    <w:p w14:paraId="77C62D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Output_Frame[2*(N0 + i) + 1] = Input_Frame[Length_vocoder_frame + TAB1[i] - 1];</w:t>
      </w:r>
    </w:p>
    <w:p w14:paraId="08DC65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0A2B73A5" w14:textId="77777777" w:rsidR="00A830F8" w:rsidRPr="00CA2983" w:rsidRDefault="00A830F8">
      <w:pPr>
        <w:pStyle w:val="LD10"/>
        <w:rPr>
          <w:rFonts w:ascii="Times New Roman" w:hAnsi="Times New Roman" w:cs="Times New Roman"/>
        </w:rPr>
      </w:pPr>
    </w:p>
    <w:p w14:paraId="400036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Building and Concatenation of Class 2 : */</w:t>
      </w:r>
    </w:p>
    <w:p w14:paraId="6329DB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N2; i++) {</w:t>
      </w:r>
    </w:p>
    <w:p w14:paraId="57D9375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Output_Frame[2*(N0 + N1 + i)] = Input_Frame[TAB2[i] - 1];</w:t>
      </w:r>
    </w:p>
    <w:p w14:paraId="432E0E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Output_Frame[2*(N0 + N1 + i) + 1] = Input_Frame[Length_vocoder_frame + TAB2[i] - 1];</w:t>
      </w:r>
    </w:p>
    <w:p w14:paraId="58E980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10F512EA" w14:textId="77777777" w:rsidR="00A830F8" w:rsidRPr="00CA2983" w:rsidRDefault="00A830F8">
      <w:pPr>
        <w:pStyle w:val="LD10"/>
        <w:rPr>
          <w:rFonts w:ascii="Times New Roman" w:hAnsi="Times New Roman" w:cs="Times New Roman"/>
        </w:rPr>
      </w:pPr>
    </w:p>
    <w:p w14:paraId="24E35A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return(0);</w:t>
      </w:r>
    </w:p>
    <w:p w14:paraId="410A08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 /* If !FS_Flag */</w:t>
      </w:r>
    </w:p>
    <w:p w14:paraId="38F1A911" w14:textId="77777777" w:rsidR="00A830F8" w:rsidRPr="00CA2983" w:rsidRDefault="00A830F8">
      <w:pPr>
        <w:pStyle w:val="LD10"/>
        <w:rPr>
          <w:rFonts w:ascii="Times New Roman" w:hAnsi="Times New Roman" w:cs="Times New Roman"/>
        </w:rPr>
      </w:pPr>
    </w:p>
    <w:p w14:paraId="29EFD3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709F5A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0 : */</w:t>
      </w:r>
    </w:p>
    <w:p w14:paraId="2C6DB6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N0; i++)</w:t>
      </w:r>
    </w:p>
    <w:p w14:paraId="07F04A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Output_Frame[i] = Input_Frame[TAB0[i] - 1];</w:t>
      </w:r>
    </w:p>
    <w:p w14:paraId="286DCE61" w14:textId="77777777" w:rsidR="00A830F8" w:rsidRPr="00CA2983" w:rsidRDefault="00A830F8">
      <w:pPr>
        <w:pStyle w:val="LD10"/>
        <w:rPr>
          <w:rFonts w:ascii="Times New Roman" w:hAnsi="Times New Roman" w:cs="Times New Roman"/>
        </w:rPr>
      </w:pPr>
    </w:p>
    <w:p w14:paraId="179318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Building and Concatenation of Class 1 : */</w:t>
      </w:r>
    </w:p>
    <w:p w14:paraId="0121FE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N1; i++)</w:t>
      </w:r>
    </w:p>
    <w:p w14:paraId="101C9D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Output_Frame[N0 + i] = Input_Frame[TAB1[i] - 1];</w:t>
      </w:r>
    </w:p>
    <w:p w14:paraId="34C100FE" w14:textId="77777777" w:rsidR="00A830F8" w:rsidRPr="00CA2983" w:rsidRDefault="00A830F8">
      <w:pPr>
        <w:pStyle w:val="LD10"/>
        <w:rPr>
          <w:rFonts w:ascii="Times New Roman" w:hAnsi="Times New Roman" w:cs="Times New Roman"/>
        </w:rPr>
      </w:pPr>
    </w:p>
    <w:p w14:paraId="6B4FE1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Building and Concatenation of Class 2 : */</w:t>
      </w:r>
    </w:p>
    <w:p w14:paraId="72864B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N2; i++)</w:t>
      </w:r>
    </w:p>
    <w:p w14:paraId="250296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Output_Frame[N0 + N1 + i] = Input_Frame[TAB2[i] - 1];</w:t>
      </w:r>
    </w:p>
    <w:p w14:paraId="6F51668D" w14:textId="77777777" w:rsidR="00A830F8" w:rsidRPr="00CA2983" w:rsidRDefault="00A830F8">
      <w:pPr>
        <w:pStyle w:val="LD10"/>
        <w:rPr>
          <w:rFonts w:ascii="Times New Roman" w:hAnsi="Times New Roman" w:cs="Times New Roman"/>
        </w:rPr>
      </w:pPr>
    </w:p>
    <w:p w14:paraId="20D82D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return(0);</w:t>
      </w:r>
    </w:p>
    <w:p w14:paraId="205E1D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594BEF8" w14:textId="77777777" w:rsidR="00A830F8" w:rsidRPr="00CA2983" w:rsidRDefault="00A830F8">
      <w:pPr>
        <w:pStyle w:val="LD10"/>
        <w:rPr>
          <w:rFonts w:ascii="Times New Roman" w:hAnsi="Times New Roman" w:cs="Times New Roman"/>
        </w:rPr>
      </w:pPr>
    </w:p>
    <w:p w14:paraId="466F1C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F948833" w14:textId="77777777" w:rsidR="00A830F8" w:rsidRPr="00CA2983" w:rsidRDefault="00A830F8">
      <w:pPr>
        <w:pStyle w:val="LD10"/>
        <w:rPr>
          <w:rFonts w:ascii="Times New Roman" w:hAnsi="Times New Roman" w:cs="Times New Roman"/>
        </w:rPr>
      </w:pPr>
    </w:p>
    <w:p w14:paraId="7039E61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83BF65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F662B44" w14:textId="65B4312F"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Combination</w:t>
      </w:r>
      <w:r w:rsidRPr="00CA2983">
        <w:rPr>
          <w:rFonts w:ascii="Times New Roman" w:hAnsi="Times New Roman" w:cs="Times New Roman"/>
        </w:rPr>
        <w:fldChar w:fldCharType="begin"/>
      </w:r>
      <w:r w:rsidRPr="00CA2983">
        <w:rPr>
          <w:rFonts w:ascii="Times New Roman" w:hAnsi="Times New Roman" w:cs="Times New Roman"/>
        </w:rPr>
        <w:instrText>xe "Combination</w:instrText>
      </w:r>
      <w:r w:rsidRPr="00CA2983">
        <w:rPr>
          <w:rFonts w:ascii="Times New Roman" w:hAnsi="Times New Roman" w:cs="Times New Roman"/>
        </w:rPr>
        <w:tab/>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00CA2983">
        <w:rPr>
          <w:rFonts w:ascii="Times New Roman" w:hAnsi="Times New Roman" w:cs="Times New Roman"/>
          <w:vanish/>
        </w:rPr>
        <w:instrText xml:space="preserve"> \* MERGEFORMAT </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7D96AA7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815899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Computes the (convolutional) coded bit for a given</w:t>
      </w:r>
    </w:p>
    <w:p w14:paraId="0D4D40D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polynomial generator and a given state of the encoder</w:t>
      </w:r>
    </w:p>
    <w:p w14:paraId="67BDA57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182926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936C1F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4BC376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Combination(gene,state)</w:t>
      </w:r>
    </w:p>
    <w:p w14:paraId="43A69BB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69AFF2B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DFF951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7107BD84"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0FE5E3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Polynomial generator</w:t>
      </w:r>
    </w:p>
    <w:p w14:paraId="49709E1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Format : Word16 </w:t>
      </w:r>
    </w:p>
    <w:p w14:paraId="006D06B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1A641D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State of the encoder</w:t>
      </w:r>
    </w:p>
    <w:p w14:paraId="1239906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4565B1F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969DFF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1 coded bit</w:t>
      </w:r>
    </w:p>
    <w:p w14:paraId="1DC21B9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AAA2CC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D859B5A" w14:textId="77777777" w:rsidR="00A830F8" w:rsidRPr="00CA2983" w:rsidRDefault="00A830F8">
      <w:pPr>
        <w:pStyle w:val="LD10"/>
        <w:rPr>
          <w:rFonts w:ascii="Times New Roman" w:hAnsi="Times New Roman" w:cs="Times New Roman"/>
        </w:rPr>
      </w:pPr>
    </w:p>
    <w:p w14:paraId="79A58E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Combination(Word16 A, Word16 B)</w:t>
      </w:r>
    </w:p>
    <w:p w14:paraId="5F4E52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AC606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Comb;</w:t>
      </w:r>
    </w:p>
    <w:p w14:paraId="79F4F0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temp1, temp2, temp3;</w:t>
      </w:r>
    </w:p>
    <w:p w14:paraId="44AB58AE" w14:textId="77777777" w:rsidR="00A830F8" w:rsidRPr="00CA2983" w:rsidRDefault="00A830F8">
      <w:pPr>
        <w:pStyle w:val="LD10"/>
        <w:rPr>
          <w:rFonts w:ascii="Times New Roman" w:hAnsi="Times New Roman" w:cs="Times New Roman"/>
        </w:rPr>
      </w:pPr>
    </w:p>
    <w:p w14:paraId="7C75D9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Comb = -1;</w:t>
      </w:r>
    </w:p>
    <w:p w14:paraId="501AC9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temp1 = A &amp; B;</w:t>
      </w:r>
    </w:p>
    <w:p w14:paraId="2EBDA25C" w14:textId="77777777" w:rsidR="00A830F8" w:rsidRPr="00CA2983" w:rsidRDefault="00A830F8">
      <w:pPr>
        <w:pStyle w:val="LD10"/>
        <w:rPr>
          <w:rFonts w:ascii="Times New Roman" w:hAnsi="Times New Roman" w:cs="Times New Roman"/>
        </w:rPr>
      </w:pPr>
    </w:p>
    <w:p w14:paraId="3C0A5C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0;i &lt;= (K - 1);i++)</w:t>
      </w:r>
    </w:p>
    <w:p w14:paraId="74979D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t>
      </w:r>
    </w:p>
    <w:p w14:paraId="776F42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temp2 = shl( (Word16)1,i );</w:t>
      </w:r>
    </w:p>
    <w:p w14:paraId="02635E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temp3 = temp1 &amp; temp2;</w:t>
      </w:r>
    </w:p>
    <w:p w14:paraId="391E40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if (temp3 != 0) Comb = negate(Comb);</w:t>
      </w:r>
    </w:p>
    <w:p w14:paraId="58A4D5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t>
      </w:r>
    </w:p>
    <w:p w14:paraId="469C31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return(Comb);</w:t>
      </w:r>
    </w:p>
    <w:p w14:paraId="712F6DB2" w14:textId="77777777" w:rsidR="00A830F8" w:rsidRPr="00CA2983" w:rsidRDefault="00A830F8">
      <w:pPr>
        <w:pStyle w:val="LD10"/>
        <w:rPr>
          <w:rFonts w:ascii="Times New Roman" w:hAnsi="Times New Roman" w:cs="Times New Roman"/>
        </w:rPr>
      </w:pPr>
    </w:p>
    <w:p w14:paraId="439038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EE3DDD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6C27E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E88A9A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Init_Rcpc_Coding</w:t>
      </w:r>
      <w:r w:rsidRPr="00CA2983">
        <w:rPr>
          <w:rFonts w:ascii="Times New Roman" w:hAnsi="Times New Roman" w:cs="Times New Roman"/>
        </w:rPr>
        <w:fldChar w:fldCharType="begin"/>
      </w:r>
      <w:r w:rsidRPr="00CA2983">
        <w:rPr>
          <w:rFonts w:ascii="Times New Roman" w:hAnsi="Times New Roman" w:cs="Times New Roman"/>
        </w:rPr>
        <w:instrText>xe "Init_Rcpc_Coding</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5BE0C08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846237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Initialization for channel encoding</w:t>
      </w:r>
    </w:p>
    <w:p w14:paraId="15CAE60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3E70F3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24013D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F46DF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Init_Rcpc_Coding(flag,buffer)</w:t>
      </w:r>
    </w:p>
    <w:p w14:paraId="7CF61FD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(Routine_Name(arg1,arg2))</w:t>
      </w:r>
    </w:p>
    <w:p w14:paraId="0930E47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3B8421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3ECBC53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A5ABC6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75FAB64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2E307D9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54FE18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48CBF2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Frame to be encoded</w:t>
      </w:r>
    </w:p>
    <w:p w14:paraId="168F233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286 * 16 bit-samples</w:t>
      </w:r>
    </w:p>
    <w:p w14:paraId="0C462D0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B3B172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24F4EFD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3A0F01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4 zeroes are concatenated to the input buffer</w:t>
      </w:r>
    </w:p>
    <w:p w14:paraId="3027103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to clear the encoder </w:t>
      </w:r>
    </w:p>
    <w:p w14:paraId="65A6363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479EDB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4A04464" w14:textId="77777777" w:rsidR="00A830F8" w:rsidRPr="00CA2983" w:rsidRDefault="00A830F8">
      <w:pPr>
        <w:pStyle w:val="LD10"/>
        <w:rPr>
          <w:rFonts w:ascii="Times New Roman" w:hAnsi="Times New Roman" w:cs="Times New Roman"/>
        </w:rPr>
      </w:pPr>
    </w:p>
    <w:p w14:paraId="536C86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t>Init_Rcpc_Coding(Word16 FS_Flag, Word16 Input_Frame[])</w:t>
      </w:r>
    </w:p>
    <w:p w14:paraId="057C0B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2C32A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Variables */ </w:t>
      </w:r>
    </w:p>
    <w:p w14:paraId="14446D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M;</w:t>
      </w:r>
    </w:p>
    <w:p w14:paraId="20228D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Arrival_state;  /* index for Loop on the Lattice States */</w:t>
      </w:r>
    </w:p>
    <w:p w14:paraId="688FC7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Starting_state;</w:t>
      </w:r>
    </w:p>
    <w:p w14:paraId="6ED327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Msb;    /* Value used for computation of coded bit */</w:t>
      </w:r>
    </w:p>
    <w:p w14:paraId="35AA5E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    /* Value used for computation of coded bit */</w:t>
      </w:r>
    </w:p>
    <w:p w14:paraId="6404BA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Lsb_bits;</w:t>
      </w:r>
    </w:p>
    <w:p w14:paraId="248568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Msbs_starting_state;</w:t>
      </w:r>
    </w:p>
    <w:p w14:paraId="2CFF32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Involved_bits;</w:t>
      </w:r>
    </w:p>
    <w:p w14:paraId="5537D11D" w14:textId="77777777" w:rsidR="00A830F8" w:rsidRPr="00CA2983" w:rsidRDefault="00A830F8">
      <w:pPr>
        <w:pStyle w:val="LD10"/>
        <w:rPr>
          <w:rFonts w:ascii="Times New Roman" w:hAnsi="Times New Roman" w:cs="Times New Roman"/>
        </w:rPr>
      </w:pPr>
    </w:p>
    <w:p w14:paraId="595E15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(!FS_Flag) {</w:t>
      </w:r>
    </w:p>
    <w:p w14:paraId="0976881B" w14:textId="77777777" w:rsidR="00A830F8" w:rsidRPr="00CA2983" w:rsidRDefault="00A830F8">
      <w:pPr>
        <w:pStyle w:val="LD10"/>
        <w:rPr>
          <w:rFonts w:ascii="Times New Roman" w:hAnsi="Times New Roman" w:cs="Times New Roman"/>
        </w:rPr>
      </w:pPr>
    </w:p>
    <w:p w14:paraId="23501D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Initialization of Nber_Info_Bits, number of bits to be encoded :</w:t>
      </w:r>
    </w:p>
    <w:p w14:paraId="537EBE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1, N1_2 bits,</w:t>
      </w:r>
    </w:p>
    <w:p w14:paraId="405FDC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2, N2_2 bits,</w:t>
      </w:r>
    </w:p>
    <w:p w14:paraId="38A80C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CRC bits</w:t>
      </w:r>
    </w:p>
    <w:p w14:paraId="220204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(K - 1) zeros to empty the encoder */</w:t>
      </w:r>
    </w:p>
    <w:p w14:paraId="4280EA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Nber_Info_Bits = N1_2 + N2_2 + SIZE_CRC;</w:t>
      </w:r>
    </w:p>
    <w:p w14:paraId="66A299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Zero the (K - 1) last bits of the Input_Frame */</w:t>
      </w:r>
    </w:p>
    <w:p w14:paraId="06EE69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K - 1; i++) {</w:t>
      </w:r>
    </w:p>
    <w:p w14:paraId="0359C8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Input_Frame[N0_2 + Nber_Info_Bits] = 0;</w:t>
      </w:r>
    </w:p>
    <w:p w14:paraId="266AD3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Nber_Info_Bits++;</w:t>
      </w:r>
    </w:p>
    <w:p w14:paraId="6B451B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554E4B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Nber_Info_Bits = N1_2 + N2_2 + SIZE_CRC + (K - 1) */</w:t>
      </w:r>
    </w:p>
    <w:p w14:paraId="37AEF6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4E3719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else {</w:t>
      </w:r>
    </w:p>
    <w:p w14:paraId="32C927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69F36A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Initialization of Nber_Info_Bits, number of bits to be encoded :</w:t>
      </w:r>
    </w:p>
    <w:p w14:paraId="3A51A5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1, N1 bits,</w:t>
      </w:r>
    </w:p>
    <w:p w14:paraId="693D7F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2, N2 bits,</w:t>
      </w:r>
    </w:p>
    <w:p w14:paraId="7763CA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Fs_CRC bits</w:t>
      </w:r>
    </w:p>
    <w:p w14:paraId="4A5996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(K - 1) zeros to empty the encoder */</w:t>
      </w:r>
    </w:p>
    <w:p w14:paraId="69E81E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Nber_Info_Bits = N1 + N2 + Fs_SIZE_CRC;</w:t>
      </w:r>
    </w:p>
    <w:p w14:paraId="08F850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Zero the (K - 1) last bits of the Input_Frame */</w:t>
      </w:r>
    </w:p>
    <w:p w14:paraId="393CEF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K - 1; i++) {</w:t>
      </w:r>
    </w:p>
    <w:p w14:paraId="71CECA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Input_Frame[N0 + Nber_Info_Bits] = 0;</w:t>
      </w:r>
    </w:p>
    <w:p w14:paraId="252CD6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Nber_Info_Bits++;</w:t>
      </w:r>
    </w:p>
    <w:p w14:paraId="443206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4E2873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Nber_Info_Bits = N1 + N2 + Fs_SIZE_CRC + (K - 1) */</w:t>
      </w:r>
    </w:p>
    <w:p w14:paraId="00E27E9E" w14:textId="77777777" w:rsidR="00A830F8" w:rsidRPr="00CA2983" w:rsidRDefault="00A830F8">
      <w:pPr>
        <w:pStyle w:val="LD10"/>
        <w:rPr>
          <w:rFonts w:ascii="Times New Roman" w:hAnsi="Times New Roman" w:cs="Times New Roman"/>
        </w:rPr>
      </w:pPr>
    </w:p>
    <w:p w14:paraId="0C2013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597B28B" w14:textId="77777777" w:rsidR="00A830F8" w:rsidRPr="00CA2983" w:rsidRDefault="00A830F8">
      <w:pPr>
        <w:pStyle w:val="LD10"/>
        <w:rPr>
          <w:rFonts w:ascii="Times New Roman" w:hAnsi="Times New Roman" w:cs="Times New Roman"/>
        </w:rPr>
      </w:pPr>
    </w:p>
    <w:p w14:paraId="67A95C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Number of states in the Viterbi Lattice : */</w:t>
      </w:r>
    </w:p>
    <w:p w14:paraId="675115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M = shl( (Word16)1,(Word16)(K - 1) );</w:t>
      </w:r>
    </w:p>
    <w:p w14:paraId="2CB555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Last State of the Viterbi Lattice */</w:t>
      </w:r>
    </w:p>
    <w:p w14:paraId="4395A3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M_1 = sub( M,(Word16)1 ); </w:t>
      </w:r>
    </w:p>
    <w:p w14:paraId="5EB96727" w14:textId="77777777" w:rsidR="00A830F8" w:rsidRPr="00CA2983" w:rsidRDefault="00A830F8">
      <w:pPr>
        <w:pStyle w:val="LD10"/>
        <w:rPr>
          <w:rFonts w:ascii="Times New Roman" w:hAnsi="Times New Roman" w:cs="Times New Roman"/>
        </w:rPr>
      </w:pPr>
    </w:p>
    <w:p w14:paraId="09B73D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Msb_bit = shl( (Word16)1,(Word16)(K - 2) );</w:t>
      </w:r>
    </w:p>
    <w:p w14:paraId="55B1CF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Lsb_bits = Msb_bit - 1;</w:t>
      </w:r>
    </w:p>
    <w:p w14:paraId="2182408A" w14:textId="77777777" w:rsidR="00A830F8" w:rsidRPr="00CA2983" w:rsidRDefault="00A830F8">
      <w:pPr>
        <w:pStyle w:val="LD10"/>
        <w:rPr>
          <w:rFonts w:ascii="Times New Roman" w:hAnsi="Times New Roman" w:cs="Times New Roman"/>
        </w:rPr>
      </w:pPr>
    </w:p>
    <w:p w14:paraId="1CF2C3A1" w14:textId="77777777" w:rsidR="00A830F8" w:rsidRPr="00CA2983" w:rsidRDefault="00A830F8">
      <w:pPr>
        <w:pStyle w:val="LD10"/>
        <w:rPr>
          <w:rFonts w:ascii="Times New Roman" w:hAnsi="Times New Roman" w:cs="Times New Roman"/>
        </w:rPr>
      </w:pPr>
    </w:p>
    <w:p w14:paraId="2847B4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Description of the Lattice : Loop on Arrival_State */</w:t>
      </w:r>
    </w:p>
    <w:p w14:paraId="61E966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(Arrival_state = 0; Arrival_state &lt;= M_1; Arrival_state++) {</w:t>
      </w:r>
    </w:p>
    <w:p w14:paraId="52167F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MSB for the Arrival State */</w:t>
      </w:r>
    </w:p>
    <w:p w14:paraId="442DF4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Msb = Arrival_state &amp; Msb_bit;</w:t>
      </w:r>
    </w:p>
    <w:p w14:paraId="320CC9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(K - 1)MSBs for the Starting State */</w:t>
      </w:r>
    </w:p>
    <w:p w14:paraId="2FAC56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Msbs_starting_state = Arrival_state &amp; Lsb_bits;</w:t>
      </w:r>
    </w:p>
    <w:p w14:paraId="01833E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22F98F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Loop on Lsb, LSB of the Starting State */</w:t>
      </w:r>
    </w:p>
    <w:p w14:paraId="5B0C7D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(Lsb = 0; Lsb &lt;= 1; Lsb++) {</w:t>
      </w:r>
    </w:p>
    <w:p w14:paraId="093E8C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Starting_state = add( shl( Msbs_starting_state,(Word16)1 ),Lsb );</w:t>
      </w:r>
    </w:p>
    <w:p w14:paraId="3F91F5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Previous[Arrival_state][Lsb] = Starting_state;</w:t>
      </w:r>
    </w:p>
    <w:p w14:paraId="5D7596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TRANSITION BITS T1, T2, T3   */</w:t>
      </w:r>
    </w:p>
    <w:p w14:paraId="030D51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Involved_bits = add(shl( Msb,(Word16)1 ),Starting_state);</w:t>
      </w:r>
    </w:p>
    <w:p w14:paraId="30ECEF25" w14:textId="77777777" w:rsidR="00A830F8" w:rsidRPr="00CA2983" w:rsidRDefault="00A830F8">
      <w:pPr>
        <w:pStyle w:val="LD10"/>
        <w:rPr>
          <w:rFonts w:ascii="Times New Roman" w:hAnsi="Times New Roman" w:cs="Times New Roman"/>
        </w:rPr>
      </w:pPr>
    </w:p>
    <w:p w14:paraId="0C9F27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T1[Arrival_state][Lsb] = Combination( Involved_bits,(Word16)G1 );</w:t>
      </w:r>
    </w:p>
    <w:p w14:paraId="50C3C7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T2[Arrival_state][Lsb] = Combination( Involved_bits,(Word16)G2 );</w:t>
      </w:r>
    </w:p>
    <w:p w14:paraId="01C5F3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T3[Arrival_state][Lsb] = Combination( Involved_bits,(Word16)G3 );</w:t>
      </w:r>
    </w:p>
    <w:p w14:paraId="222954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 End Loop on Lsb  */</w:t>
      </w:r>
    </w:p>
    <w:p w14:paraId="26A07B2F" w14:textId="77777777" w:rsidR="00A830F8" w:rsidRPr="00CA2983" w:rsidRDefault="00A830F8">
      <w:pPr>
        <w:pStyle w:val="LD10"/>
        <w:rPr>
          <w:rFonts w:ascii="Times New Roman" w:hAnsi="Times New Roman" w:cs="Times New Roman"/>
        </w:rPr>
      </w:pPr>
    </w:p>
    <w:p w14:paraId="75A28A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Arrival_state */</w:t>
      </w:r>
    </w:p>
    <w:p w14:paraId="77ACD9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D29274F" w14:textId="77777777" w:rsidR="00A830F8" w:rsidRPr="00CA2983" w:rsidRDefault="00A830F8">
      <w:pPr>
        <w:pStyle w:val="LD10"/>
        <w:rPr>
          <w:rFonts w:ascii="Times New Roman" w:hAnsi="Times New Roman" w:cs="Times New Roman"/>
        </w:rPr>
      </w:pPr>
    </w:p>
    <w:p w14:paraId="6ED5D5D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1C7998A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FE15EA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Interleaving_Signalling</w:t>
      </w:r>
      <w:r w:rsidRPr="00CA2983">
        <w:rPr>
          <w:rFonts w:ascii="Times New Roman" w:hAnsi="Times New Roman" w:cs="Times New Roman"/>
        </w:rPr>
        <w:fldChar w:fldCharType="begin"/>
      </w:r>
      <w:r w:rsidRPr="00CA2983">
        <w:rPr>
          <w:rFonts w:ascii="Times New Roman" w:hAnsi="Times New Roman" w:cs="Times New Roman"/>
        </w:rPr>
        <w:instrText>xe "Interleaving_Signal...</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03FA45A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34DF44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Signalling channel-type interleaving</w:t>
      </w:r>
    </w:p>
    <w:p w14:paraId="50A00F0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a single frame (216 bits)</w:t>
      </w:r>
    </w:p>
    <w:p w14:paraId="276D0F8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DF895C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4973CA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8FDA29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Interleaving_Signalling(buffer_in,buffer_out)</w:t>
      </w:r>
    </w:p>
    <w:p w14:paraId="555333E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73F9FAF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81E4A8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D1DBA5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882764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buffer</w:t>
      </w:r>
    </w:p>
    <w:p w14:paraId="600006A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216 * 16 bit-samples</w:t>
      </w:r>
    </w:p>
    <w:p w14:paraId="7C0C7A2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5B8091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0404FE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E46276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Interleaved buffer</w:t>
      </w:r>
    </w:p>
    <w:p w14:paraId="2461CBF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216 * 16 bit-samples</w:t>
      </w:r>
    </w:p>
    <w:p w14:paraId="56DACA8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2976F7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269AD47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CD666C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8309516" w14:textId="77777777" w:rsidR="00A830F8" w:rsidRPr="00CA2983" w:rsidRDefault="00A830F8">
      <w:pPr>
        <w:pStyle w:val="LD10"/>
        <w:rPr>
          <w:rFonts w:ascii="Times New Roman" w:hAnsi="Times New Roman" w:cs="Times New Roman"/>
        </w:rPr>
      </w:pPr>
    </w:p>
    <w:p w14:paraId="2AD455D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Interleaving_Signalling(Word16 Input_Frame[],</w:t>
      </w:r>
    </w:p>
    <w:p w14:paraId="2EED11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57B925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4D6AE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K3_const = 216;</w:t>
      </w:r>
    </w:p>
    <w:p w14:paraId="6AEA17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K_const = 216;</w:t>
      </w:r>
    </w:p>
    <w:p w14:paraId="319039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a_const = 101;</w:t>
      </w:r>
    </w:p>
    <w:p w14:paraId="04FD01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k;</w:t>
      </w:r>
    </w:p>
    <w:p w14:paraId="793E1A42" w14:textId="77777777" w:rsidR="00A830F8" w:rsidRPr="00CA2983" w:rsidRDefault="00A830F8">
      <w:pPr>
        <w:pStyle w:val="LD10"/>
        <w:rPr>
          <w:rFonts w:ascii="Times New Roman" w:hAnsi="Times New Roman" w:cs="Times New Roman"/>
        </w:rPr>
      </w:pPr>
    </w:p>
    <w:p w14:paraId="5E824A0A" w14:textId="77777777" w:rsidR="00A830F8" w:rsidRPr="00CA2983" w:rsidRDefault="00A830F8">
      <w:pPr>
        <w:pStyle w:val="LD10"/>
        <w:rPr>
          <w:rFonts w:ascii="Times New Roman" w:hAnsi="Times New Roman" w:cs="Times New Roman"/>
        </w:rPr>
      </w:pPr>
    </w:p>
    <w:p w14:paraId="475F49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K3_const; i++) {</w:t>
      </w:r>
    </w:p>
    <w:p w14:paraId="2D900A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k = (Word16)((Word32)((Word32)a_const * (Word32)(i+1)) % K_const);</w:t>
      </w:r>
    </w:p>
    <w:p w14:paraId="09F283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Output_frame[k] = Input_Frame[i];</w:t>
      </w:r>
    </w:p>
    <w:p w14:paraId="37AD32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A7E061F" w14:textId="77777777" w:rsidR="00A830F8" w:rsidRPr="00CA2983" w:rsidRDefault="00A830F8">
      <w:pPr>
        <w:pStyle w:val="LD10"/>
        <w:rPr>
          <w:rFonts w:ascii="Times New Roman" w:hAnsi="Times New Roman" w:cs="Times New Roman"/>
        </w:rPr>
      </w:pPr>
    </w:p>
    <w:p w14:paraId="1FBD7C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w:t>
      </w:r>
    </w:p>
    <w:p w14:paraId="4362C3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EFE090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2AD39E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A93C72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Interleaving_Speech</w:t>
      </w:r>
      <w:r w:rsidRPr="00CA2983">
        <w:rPr>
          <w:rFonts w:ascii="Times New Roman" w:hAnsi="Times New Roman" w:cs="Times New Roman"/>
        </w:rPr>
        <w:fldChar w:fldCharType="begin"/>
      </w:r>
      <w:r w:rsidRPr="00CA2983">
        <w:rPr>
          <w:rFonts w:ascii="Times New Roman" w:hAnsi="Times New Roman" w:cs="Times New Roman"/>
        </w:rPr>
        <w:instrText>xe "Interleaving_Speech</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524D359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70E6BD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Matrix interleaving of a  432 bits frame </w:t>
      </w:r>
    </w:p>
    <w:p w14:paraId="7F4C5D4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FA3CAA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9A262B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5B24F4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Interleaving_Speech(buffer_in,buffer_out)</w:t>
      </w:r>
    </w:p>
    <w:p w14:paraId="44989BE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2DA2CF5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9F8A97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38B612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519E95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Input buffer</w:t>
      </w:r>
    </w:p>
    <w:p w14:paraId="4E1A350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5E70453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41D729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8C178C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41440C9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Interleaved buffer</w:t>
      </w:r>
    </w:p>
    <w:p w14:paraId="6AA2E41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06149F1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0282EA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0930C8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4541F3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4A3E2CBD" w14:textId="77777777" w:rsidR="00A830F8" w:rsidRPr="00CA2983" w:rsidRDefault="00A830F8">
      <w:pPr>
        <w:pStyle w:val="LD10"/>
        <w:rPr>
          <w:rFonts w:ascii="Times New Roman" w:hAnsi="Times New Roman" w:cs="Times New Roman"/>
        </w:rPr>
      </w:pPr>
    </w:p>
    <w:p w14:paraId="4E4736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Interleaving_Speech(Word16 Input_Frame[],</w:t>
      </w:r>
    </w:p>
    <w:p w14:paraId="1D15BF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665453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C06DA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index_lines, index_columns;</w:t>
      </w:r>
    </w:p>
    <w:p w14:paraId="3DF0D133" w14:textId="77777777" w:rsidR="00A830F8" w:rsidRPr="00CA2983" w:rsidRDefault="00A830F8">
      <w:pPr>
        <w:pStyle w:val="LD10"/>
        <w:rPr>
          <w:rFonts w:ascii="Times New Roman" w:hAnsi="Times New Roman" w:cs="Times New Roman"/>
        </w:rPr>
      </w:pPr>
    </w:p>
    <w:p w14:paraId="5A9671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(index_columns = 0; index_columns &lt; COLUMNS; index_columns++) {</w:t>
      </w:r>
    </w:p>
    <w:p w14:paraId="58905C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for (index_lines = 0; index_lines &lt; LINES; index_lines++)</w:t>
      </w:r>
    </w:p>
    <w:p w14:paraId="352994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Output_frame[index_columns * LINES + index_lines] =</w:t>
      </w:r>
    </w:p>
    <w:p w14:paraId="1736C5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Input_Frame[index_lines * COLUMNS + index_columns];</w:t>
      </w:r>
    </w:p>
    <w:p w14:paraId="2B3A9C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COLUMNS */</w:t>
      </w:r>
    </w:p>
    <w:p w14:paraId="02821444" w14:textId="77777777" w:rsidR="00A830F8" w:rsidRPr="00CA2983" w:rsidRDefault="00A830F8">
      <w:pPr>
        <w:pStyle w:val="LD10"/>
        <w:rPr>
          <w:rFonts w:ascii="Times New Roman" w:hAnsi="Times New Roman" w:cs="Times New Roman"/>
        </w:rPr>
      </w:pPr>
    </w:p>
    <w:p w14:paraId="535031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w:t>
      </w:r>
    </w:p>
    <w:p w14:paraId="467E0E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D0832C3" w14:textId="77777777" w:rsidR="00A830F8" w:rsidRPr="00CA2983" w:rsidRDefault="00A830F8">
      <w:pPr>
        <w:pStyle w:val="LD10"/>
        <w:rPr>
          <w:rFonts w:ascii="Times New Roman" w:hAnsi="Times New Roman" w:cs="Times New Roman"/>
        </w:rPr>
      </w:pPr>
    </w:p>
    <w:p w14:paraId="6E90555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226665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630BD9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Rcpc_Coding</w:t>
      </w:r>
      <w:r w:rsidRPr="00CA2983">
        <w:rPr>
          <w:rFonts w:ascii="Times New Roman" w:hAnsi="Times New Roman" w:cs="Times New Roman"/>
        </w:rPr>
        <w:fldChar w:fldCharType="begin"/>
      </w:r>
      <w:r w:rsidRPr="00CA2983">
        <w:rPr>
          <w:rFonts w:ascii="Times New Roman" w:hAnsi="Times New Roman" w:cs="Times New Roman"/>
        </w:rPr>
        <w:instrText>xe "Rcpc_Coding</w:instrText>
      </w:r>
      <w:r w:rsidRPr="00CA2983">
        <w:rPr>
          <w:rFonts w:ascii="Times New Roman" w:hAnsi="Times New Roman" w:cs="Times New Roman"/>
        </w:rPr>
        <w:tab/>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16E64D9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C3B0D0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Routine for channel encoding</w:t>
      </w:r>
    </w:p>
    <w:p w14:paraId="2070368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BE81F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30A584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EE9D17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Rcpc_Coding(flag,buffer_in,buffer_out)</w:t>
      </w:r>
    </w:p>
    <w:p w14:paraId="0B16BAF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020FA10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CA1305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EC8F05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DB9564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0A2FDAB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68E6F1D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7ED921B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AEE79E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Frame to be encoded</w:t>
      </w:r>
    </w:p>
    <w:p w14:paraId="59C7CE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286 * 16 bit-samples</w:t>
      </w:r>
    </w:p>
    <w:p w14:paraId="613CF81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B06C4E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DBD9CE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E38230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Encoded frame</w:t>
      </w:r>
    </w:p>
    <w:p w14:paraId="4AA5963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4D80BCC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ED727B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F1B4FE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5D5222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Buffer_in shall be ordered by </w:t>
      </w:r>
    </w:p>
    <w:p w14:paraId="6C8B950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 xml:space="preserv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sensitivity classes :</w:t>
      </w:r>
    </w:p>
    <w:p w14:paraId="41E0C7C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0</w:t>
      </w:r>
    </w:p>
    <w:p w14:paraId="675C9A3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1</w:t>
      </w:r>
    </w:p>
    <w:p w14:paraId="66954563"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2</w:t>
      </w:r>
    </w:p>
    <w:p w14:paraId="0793C82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CRC bits</w:t>
      </w:r>
    </w:p>
    <w:p w14:paraId="4B7223D5"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zeroes</w:t>
      </w:r>
    </w:p>
    <w:p w14:paraId="74D58DE6"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Buffer_out :</w:t>
      </w:r>
    </w:p>
    <w:p w14:paraId="3FB1A37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0 --&gt; +127</w:t>
      </w:r>
    </w:p>
    <w:p w14:paraId="1CDA0B31"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1 --&gt; -127</w:t>
      </w:r>
    </w:p>
    <w:p w14:paraId="73EC1849"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0 (not encoded)</w:t>
      </w:r>
    </w:p>
    <w:p w14:paraId="436C9F48"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1 (8/12 encoded)</w:t>
      </w:r>
    </w:p>
    <w:p w14:paraId="39276340"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Class 2 (8/18 encoded)</w:t>
      </w:r>
    </w:p>
    <w:p w14:paraId="37175CC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CRC bits (8/18 encoded)</w:t>
      </w:r>
    </w:p>
    <w:p w14:paraId="164EFF8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zeroes (8/18 encoded)</w:t>
      </w:r>
    </w:p>
    <w:p w14:paraId="6FAECC71"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1FE5ED6F"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52D281D5" w14:textId="77777777" w:rsidR="00A830F8" w:rsidRPr="00CA2983" w:rsidRDefault="00A830F8">
      <w:pPr>
        <w:pStyle w:val="LD10"/>
        <w:rPr>
          <w:rFonts w:ascii="Times New Roman" w:hAnsi="Times New Roman" w:cs="Times New Roman"/>
        </w:rPr>
      </w:pPr>
    </w:p>
    <w:p w14:paraId="70CB9F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t>Rcpc_Coding(Word16 FS_Flag, Word16 Input_Frame[],</w:t>
      </w:r>
    </w:p>
    <w:p w14:paraId="4EAAF5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0F8821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46DCE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339DE0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temp, Msb_bit_div2;</w:t>
      </w:r>
    </w:p>
    <w:p w14:paraId="4ACA61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Nber_coded_bits;</w:t>
      </w:r>
    </w:p>
    <w:p w14:paraId="5115D0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Index_puncturing;</w:t>
      </w:r>
    </w:p>
    <w:p w14:paraId="4CFD18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Coder_state;</w:t>
      </w:r>
    </w:p>
    <w:p w14:paraId="24AD17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w:t>
      </w:r>
    </w:p>
    <w:p w14:paraId="1F7A27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Word16             Size_Class0, Size_Class1, Size_Class2, Size_Error_Control;     </w:t>
      </w:r>
    </w:p>
    <w:p w14:paraId="2C5495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if (!FS_Flag) {</w:t>
      </w:r>
    </w:p>
    <w:p w14:paraId="43EF56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Size_Class0 = N0_2;</w:t>
      </w:r>
    </w:p>
    <w:p w14:paraId="4FDDFA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Size_Class1 = N1_2;</w:t>
      </w:r>
    </w:p>
    <w:p w14:paraId="11E69D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Size_Class2 = N2_2;</w:t>
      </w:r>
    </w:p>
    <w:p w14:paraId="572322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Size_Error_Control = SIZE_CRC;</w:t>
      </w:r>
    </w:p>
    <w:p w14:paraId="79E05CB7" w14:textId="77777777" w:rsidR="00A830F8" w:rsidRPr="00CA2983" w:rsidRDefault="00A830F8">
      <w:pPr>
        <w:pStyle w:val="LD10"/>
        <w:rPr>
          <w:rFonts w:ascii="Times New Roman" w:hAnsi="Times New Roman" w:cs="Times New Roman"/>
        </w:rPr>
      </w:pPr>
    </w:p>
    <w:p w14:paraId="2F51E2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737691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26C978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Size_Class0 = N0;</w:t>
      </w:r>
    </w:p>
    <w:p w14:paraId="1A174E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Size_Class1 = N1;</w:t>
      </w:r>
    </w:p>
    <w:p w14:paraId="0B2491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Size_Class2 = N2;</w:t>
      </w:r>
    </w:p>
    <w:p w14:paraId="14EFDD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Size_Error_Control = Fs_SIZE_CRC;</w:t>
      </w:r>
    </w:p>
    <w:p w14:paraId="5120DC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4B4546D" w14:textId="77777777" w:rsidR="00A830F8" w:rsidRPr="00CA2983" w:rsidRDefault="00A830F8">
      <w:pPr>
        <w:pStyle w:val="LD10"/>
        <w:rPr>
          <w:rFonts w:ascii="Times New Roman" w:hAnsi="Times New Roman" w:cs="Times New Roman"/>
        </w:rPr>
      </w:pPr>
    </w:p>
    <w:p w14:paraId="4517C0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Recopy of Class 0 (unprotected) */</w:t>
      </w:r>
    </w:p>
    <w:p w14:paraId="3B4E2A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Size_Class0; i++)</w:t>
      </w:r>
    </w:p>
    <w:p w14:paraId="40BBE9F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Output_Frame[i] = Input_Frame[i];</w:t>
      </w:r>
    </w:p>
    <w:p w14:paraId="040C24DE" w14:textId="77777777" w:rsidR="00A830F8" w:rsidRPr="00CA2983" w:rsidRDefault="00A830F8">
      <w:pPr>
        <w:pStyle w:val="LD10"/>
        <w:rPr>
          <w:rFonts w:ascii="Times New Roman" w:hAnsi="Times New Roman" w:cs="Times New Roman"/>
        </w:rPr>
      </w:pPr>
    </w:p>
    <w:p w14:paraId="60EF14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the Starting State of the encoder at zero */</w:t>
      </w:r>
    </w:p>
    <w:p w14:paraId="4EF5CA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Coder_state = 0;</w:t>
      </w:r>
    </w:p>
    <w:p w14:paraId="466D6F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Number of Coded Bits */</w:t>
      </w:r>
    </w:p>
    <w:p w14:paraId="6F60DF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Nber_coded_bits = 0;  </w:t>
      </w:r>
    </w:p>
    <w:p w14:paraId="725D2584" w14:textId="77777777" w:rsidR="00A830F8" w:rsidRPr="00CA2983" w:rsidRDefault="00A830F8">
      <w:pPr>
        <w:pStyle w:val="LD10"/>
        <w:rPr>
          <w:rFonts w:ascii="Times New Roman" w:hAnsi="Times New Roman" w:cs="Times New Roman"/>
        </w:rPr>
      </w:pPr>
    </w:p>
    <w:p w14:paraId="7A7537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Msb_bit_div2 = shr( Msb_bit,(Word16)1 );</w:t>
      </w:r>
    </w:p>
    <w:p w14:paraId="7DCE08E5" w14:textId="77777777" w:rsidR="00A830F8" w:rsidRPr="00CA2983" w:rsidRDefault="00A830F8">
      <w:pPr>
        <w:pStyle w:val="LD10"/>
        <w:rPr>
          <w:rFonts w:ascii="Times New Roman" w:hAnsi="Times New Roman" w:cs="Times New Roman"/>
        </w:rPr>
      </w:pPr>
    </w:p>
    <w:p w14:paraId="643840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D071D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Coding of Class 1 */</w:t>
      </w:r>
    </w:p>
    <w:p w14:paraId="75051BFC" w14:textId="77777777" w:rsidR="00A830F8" w:rsidRPr="00CA2983" w:rsidRDefault="00A830F8">
      <w:pPr>
        <w:pStyle w:val="LD10"/>
        <w:rPr>
          <w:rFonts w:ascii="Times New Roman" w:hAnsi="Times New Roman" w:cs="Times New Roman"/>
        </w:rPr>
      </w:pPr>
    </w:p>
    <w:p w14:paraId="600F7F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Index for Puncturing: 0 &lt;= Index_puncturing &lt; Period_pct */</w:t>
      </w:r>
    </w:p>
    <w:p w14:paraId="4D8C83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Index_puncturing = 0;</w:t>
      </w:r>
    </w:p>
    <w:p w14:paraId="22990625" w14:textId="77777777" w:rsidR="00A830F8" w:rsidRPr="00CA2983" w:rsidRDefault="00A830F8">
      <w:pPr>
        <w:pStyle w:val="LD10"/>
        <w:rPr>
          <w:rFonts w:ascii="Times New Roman" w:hAnsi="Times New Roman" w:cs="Times New Roman"/>
        </w:rPr>
      </w:pPr>
    </w:p>
    <w:p w14:paraId="638D6E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Size_Class1; i++) {   /* Loop on class 1 */</w:t>
      </w:r>
    </w:p>
    <w:p w14:paraId="43C642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Output Bit (LSB of the previous state), to define the transition number */</w:t>
      </w:r>
    </w:p>
    <w:p w14:paraId="28042E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Lsb = Coder_state &amp; 1;</w:t>
      </w:r>
    </w:p>
    <w:p w14:paraId="437DF7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Change of state : New state of the encoder */</w:t>
      </w:r>
    </w:p>
    <w:p w14:paraId="528A3D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extract_l(L_mult(Msb_bit_div2,Input_Frame[Size_Class0 + i]));</w:t>
      </w:r>
    </w:p>
    <w:p w14:paraId="1C648D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Coder_state = add( temp,shr( Coder_state,(Word16)1 ) );</w:t>
      </w:r>
    </w:p>
    <w:p w14:paraId="58849DAA" w14:textId="77777777" w:rsidR="00A830F8" w:rsidRPr="00CA2983" w:rsidRDefault="00A830F8">
      <w:pPr>
        <w:pStyle w:val="LD10"/>
        <w:rPr>
          <w:rFonts w:ascii="Times New Roman" w:hAnsi="Times New Roman" w:cs="Times New Roman"/>
        </w:rPr>
      </w:pPr>
    </w:p>
    <w:p w14:paraId="72A170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According to the Puncturing matrix, computation of a coded bit */</w:t>
      </w:r>
    </w:p>
    <w:p w14:paraId="3663E8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First coded bit, if any, per info bit */</w:t>
      </w:r>
    </w:p>
    <w:p w14:paraId="31EDD3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0BC878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((A1[Index_puncturing]) != 0)  </w:t>
      </w:r>
    </w:p>
    <w:p w14:paraId="24B7D1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3AE49D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6F6A23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(T1[Coder_state][Lsb] &gt; 0) ? -127 : 127;</w:t>
      </w:r>
    </w:p>
    <w:p w14:paraId="55E040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1716B9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5DD27A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EA05C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1914DA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Second coded bit, if any, per info bit */</w:t>
      </w:r>
    </w:p>
    <w:p w14:paraId="500C32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((A1[Index_puncturing + Period_pct]) != 0) </w:t>
      </w:r>
    </w:p>
    <w:p w14:paraId="7F0128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A6AA2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(T2[Coder_state][Lsb] &gt; 0) ? -127 : 127;</w:t>
      </w:r>
    </w:p>
    <w:p w14:paraId="17D724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3399D4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2F83BD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#ifdef DEBUG</w:t>
      </w:r>
    </w:p>
    <w:p w14:paraId="6C1B7C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Third coded bit, if any, per info bit */</w:t>
      </w:r>
    </w:p>
    <w:p w14:paraId="757112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((A1[Index_puncturing + 2*Period_pct]) != 0) </w:t>
      </w:r>
    </w:p>
    <w:p w14:paraId="0DF0AD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5299F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(T3[Coder_state][Lsb] &gt; 0) ? -127 : 127;</w:t>
      </w:r>
    </w:p>
    <w:p w14:paraId="08E494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4426A2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19331E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591E21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Index_puncturing++;</w:t>
      </w:r>
    </w:p>
    <w:p w14:paraId="73F807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Index_puncturing,(Word16)Period_pct ) == 0)</w:t>
      </w:r>
    </w:p>
    <w:p w14:paraId="0D508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Index_puncturing = 0;</w:t>
      </w:r>
    </w:p>
    <w:p w14:paraId="657E9F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class 1 */</w:t>
      </w:r>
    </w:p>
    <w:p w14:paraId="45BF84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coding class 1 */</w:t>
      </w:r>
    </w:p>
    <w:p w14:paraId="5F58D8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br w:type="page"/>
      </w:r>
      <w:r w:rsidRPr="00CA2983">
        <w:rPr>
          <w:rFonts w:ascii="Times New Roman" w:hAnsi="Times New Roman" w:cs="Times New Roman"/>
        </w:rPr>
        <w:lastRenderedPageBreak/>
        <w:t>/*-------------------------------------------------------------------------*/</w:t>
      </w:r>
    </w:p>
    <w:p w14:paraId="6E81BA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Coding of Class 2 */</w:t>
      </w:r>
    </w:p>
    <w:p w14:paraId="01E2DA36" w14:textId="77777777" w:rsidR="00A830F8" w:rsidRPr="00CA2983" w:rsidRDefault="00A830F8">
      <w:pPr>
        <w:pStyle w:val="LD10"/>
        <w:rPr>
          <w:rFonts w:ascii="Times New Roman" w:hAnsi="Times New Roman" w:cs="Times New Roman"/>
        </w:rPr>
      </w:pPr>
    </w:p>
    <w:p w14:paraId="76DA03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Index for Puncturing: 0 &lt;= Index_puncturing &lt; Period_pct */</w:t>
      </w:r>
    </w:p>
    <w:p w14:paraId="24D7C7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Index_puncturing = 0;</w:t>
      </w:r>
    </w:p>
    <w:p w14:paraId="050D21BE" w14:textId="77777777" w:rsidR="00A830F8" w:rsidRPr="00CA2983" w:rsidRDefault="00A830F8">
      <w:pPr>
        <w:pStyle w:val="LD10"/>
        <w:rPr>
          <w:rFonts w:ascii="Times New Roman" w:hAnsi="Times New Roman" w:cs="Times New Roman"/>
        </w:rPr>
      </w:pPr>
    </w:p>
    <w:p w14:paraId="63D417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Size_Class2 + Size_Error_Control + (K - 1); i++) {   /* Loop on class 2 */</w:t>
      </w:r>
    </w:p>
    <w:p w14:paraId="5AA563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Output Bit (LSB of the previous state), to define the transition number */</w:t>
      </w:r>
    </w:p>
    <w:p w14:paraId="15E96E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Lsb = Coder_state &amp; 1;</w:t>
      </w:r>
    </w:p>
    <w:p w14:paraId="37306B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Change of state : New state of the encoder */</w:t>
      </w:r>
    </w:p>
    <w:p w14:paraId="5796FC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extract_l(L_mult(Msb_bit_div2,Input_Frame[Size_Class0 + Size_Class1 + i]));</w:t>
      </w:r>
    </w:p>
    <w:p w14:paraId="5660F5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Coder_state = add( temp,shr( Coder_state,(Word16)1 ) );</w:t>
      </w:r>
    </w:p>
    <w:p w14:paraId="60B6B172" w14:textId="77777777" w:rsidR="00A830F8" w:rsidRPr="00CA2983" w:rsidRDefault="00A830F8">
      <w:pPr>
        <w:pStyle w:val="LD10"/>
        <w:rPr>
          <w:rFonts w:ascii="Times New Roman" w:hAnsi="Times New Roman" w:cs="Times New Roman"/>
        </w:rPr>
      </w:pPr>
    </w:p>
    <w:p w14:paraId="5BC257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According to the Puncturing matrix, computation of a coded bit */</w:t>
      </w:r>
    </w:p>
    <w:p w14:paraId="49B5EB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First coded bit, if any, per info bit */</w:t>
      </w:r>
    </w:p>
    <w:p w14:paraId="6315E4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59EA1B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((A2[Index_puncturing]) != 0)  </w:t>
      </w:r>
    </w:p>
    <w:p w14:paraId="053CED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0D682C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#endif                </w:t>
      </w:r>
    </w:p>
    <w:p w14:paraId="708273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(T1[Coder_state][Lsb] &gt; 0) ? -127 : 127;</w:t>
      </w:r>
    </w:p>
    <w:p w14:paraId="579F1B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0DE6A2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63FAA0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20DB2C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1348F38B" w14:textId="77777777" w:rsidR="00A830F8" w:rsidRPr="00CA2983" w:rsidRDefault="00A830F8">
      <w:pPr>
        <w:pStyle w:val="LD10"/>
        <w:rPr>
          <w:rFonts w:ascii="Times New Roman" w:hAnsi="Times New Roman" w:cs="Times New Roman"/>
        </w:rPr>
      </w:pPr>
    </w:p>
    <w:p w14:paraId="70B3D8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Second coded bit, if any, per info bit */</w:t>
      </w:r>
    </w:p>
    <w:p w14:paraId="3E87E7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7ECBD5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((A2[Index_puncturing + Period_pct]) != 0) </w:t>
      </w:r>
    </w:p>
    <w:p w14:paraId="6CCBA8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5BFEFA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5FCF41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(T2[Coder_state][Lsb] &gt; 0) ? -127 : 127;</w:t>
      </w:r>
    </w:p>
    <w:p w14:paraId="2D1B04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009105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567D6C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24B430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2FA7A507" w14:textId="77777777" w:rsidR="00A830F8" w:rsidRPr="00CA2983" w:rsidRDefault="00A830F8">
      <w:pPr>
        <w:pStyle w:val="LD10"/>
        <w:rPr>
          <w:rFonts w:ascii="Times New Roman" w:hAnsi="Times New Roman" w:cs="Times New Roman"/>
        </w:rPr>
      </w:pPr>
    </w:p>
    <w:p w14:paraId="4D72D0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 (!FS_Flag) {        </w:t>
      </w:r>
    </w:p>
    <w:p w14:paraId="48A6C8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((A2[Index_puncturing + 2*Period_pct]) != 0) </w:t>
      </w:r>
    </w:p>
    <w:p w14:paraId="4172E3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Third coded bit, if any, per info bit */</w:t>
      </w:r>
    </w:p>
    <w:p w14:paraId="6F8B9C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5A0CF8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(T3[Coder_state][Lsb] &gt; 0) ? -127 : 127;</w:t>
      </w:r>
    </w:p>
    <w:p w14:paraId="3EB5F8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661CA1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736F64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137677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42C2E4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((Fs_A2[Index_puncturing + 2*Period_pct]) != 0) </w:t>
      </w:r>
    </w:p>
    <w:p w14:paraId="49B774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Third coded bit, if any, per info bit */</w:t>
      </w:r>
    </w:p>
    <w:p w14:paraId="1DF38B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232A36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Output_Frame[Size_Class0 + Nber_coded_bits] = (T3[Coder_state][Lsb] &gt; 0) ? -127 : 127;</w:t>
      </w:r>
    </w:p>
    <w:p w14:paraId="257429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Nber_coded_bits++;</w:t>
      </w:r>
    </w:p>
    <w:p w14:paraId="746C21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735C8C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074D9E9" w14:textId="77777777" w:rsidR="00A830F8" w:rsidRPr="00CA2983" w:rsidRDefault="00A830F8">
      <w:pPr>
        <w:pStyle w:val="LD10"/>
        <w:rPr>
          <w:rFonts w:ascii="Times New Roman" w:hAnsi="Times New Roman" w:cs="Times New Roman"/>
        </w:rPr>
      </w:pPr>
    </w:p>
    <w:p w14:paraId="5DD892BD" w14:textId="77777777" w:rsidR="00A830F8" w:rsidRPr="00CA2983" w:rsidRDefault="00A830F8">
      <w:pPr>
        <w:pStyle w:val="LD10"/>
        <w:rPr>
          <w:rFonts w:ascii="Times New Roman" w:hAnsi="Times New Roman" w:cs="Times New Roman"/>
        </w:rPr>
      </w:pPr>
    </w:p>
    <w:p w14:paraId="588247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Index_puncturing++;</w:t>
      </w:r>
    </w:p>
    <w:p w14:paraId="18F86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Index_puncturing,(Word16)Period_pct ) == 0)</w:t>
      </w:r>
    </w:p>
    <w:p w14:paraId="0BB0E8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Index_puncturing = 0;</w:t>
      </w:r>
    </w:p>
    <w:p w14:paraId="1CDEC9BA" w14:textId="77777777" w:rsidR="00A830F8" w:rsidRPr="00CA2983" w:rsidRDefault="00A830F8">
      <w:pPr>
        <w:pStyle w:val="LD10"/>
        <w:rPr>
          <w:rFonts w:ascii="Times New Roman" w:hAnsi="Times New Roman" w:cs="Times New Roman"/>
        </w:rPr>
      </w:pPr>
    </w:p>
    <w:p w14:paraId="29ED97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class 2 */</w:t>
      </w:r>
    </w:p>
    <w:p w14:paraId="1ACF3775" w14:textId="77777777" w:rsidR="00A830F8" w:rsidRPr="00CA2983" w:rsidRDefault="00A830F8">
      <w:pPr>
        <w:pStyle w:val="LD10"/>
        <w:rPr>
          <w:rFonts w:ascii="Times New Roman" w:hAnsi="Times New Roman" w:cs="Times New Roman"/>
        </w:rPr>
      </w:pPr>
    </w:p>
    <w:p w14:paraId="1A8F3D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coding class 2 */</w:t>
      </w:r>
    </w:p>
    <w:p w14:paraId="043721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21103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1BDA824" w14:textId="77777777" w:rsidR="00A830F8" w:rsidRPr="00CA2983" w:rsidRDefault="00A830F8">
      <w:pPr>
        <w:pStyle w:val="LD10"/>
        <w:rPr>
          <w:rFonts w:ascii="Times New Roman" w:hAnsi="Times New Roman" w:cs="Times New Roman"/>
        </w:rPr>
      </w:pPr>
    </w:p>
    <w:p w14:paraId="13E85FB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54ACEC6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8F563F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Transform_Class_0</w:t>
      </w:r>
      <w:r w:rsidRPr="00CA2983">
        <w:rPr>
          <w:rFonts w:ascii="Times New Roman" w:hAnsi="Times New Roman" w:cs="Times New Roman"/>
        </w:rPr>
        <w:fldChar w:fldCharType="begin"/>
      </w:r>
      <w:r w:rsidRPr="00CA2983">
        <w:rPr>
          <w:rFonts w:ascii="Times New Roman" w:hAnsi="Times New Roman" w:cs="Times New Roman"/>
        </w:rPr>
        <w:instrText>xe "Transform_Class_0</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4907BD1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48EDD91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Transformation ("encoding") of class 0 of the frame</w:t>
      </w:r>
    </w:p>
    <w:p w14:paraId="67AE615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0 --&gt; +127</w:t>
      </w:r>
    </w:p>
    <w:p w14:paraId="27D8DE22"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1 --&gt; -127</w:t>
      </w:r>
    </w:p>
    <w:p w14:paraId="45CE998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remaining of the frame is not modified</w:t>
      </w:r>
    </w:p>
    <w:p w14:paraId="21E51F2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E8AA6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1DD203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B296A7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Transform_Class_0(flag,buffer)</w:t>
      </w:r>
    </w:p>
    <w:p w14:paraId="2EE74A6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(Routine_Name(arg1,arg2))</w:t>
      </w:r>
    </w:p>
    <w:p w14:paraId="7A1F0BB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412513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DC17E4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31603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1E827EE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0F4A1D3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94F5F2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5035B4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Frame to be encoded</w:t>
      </w:r>
    </w:p>
    <w:p w14:paraId="4CD0838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286 * 16 bit-samples</w:t>
      </w:r>
    </w:p>
    <w:p w14:paraId="7652FE1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8EA20E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8FD1D7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15FB55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Class 0 corresponds to the N0_2 first bits</w:t>
      </w:r>
    </w:p>
    <w:p w14:paraId="6FBBDE0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the buffer (N0 in case of stealing)</w:t>
      </w:r>
    </w:p>
    <w:p w14:paraId="1541D18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910860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9F3A8A5" w14:textId="77777777" w:rsidR="00A830F8" w:rsidRPr="00CA2983" w:rsidRDefault="00A830F8">
      <w:pPr>
        <w:pStyle w:val="LD10"/>
        <w:rPr>
          <w:rFonts w:ascii="Times New Roman" w:hAnsi="Times New Roman" w:cs="Times New Roman"/>
        </w:rPr>
      </w:pPr>
    </w:p>
    <w:p w14:paraId="039988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t>Transform_Class_0(Word16 FS_Flag, Word16 Input_Frame[])</w:t>
      </w:r>
    </w:p>
    <w:p w14:paraId="34147A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0B3CD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5CD0B2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w:t>
      </w:r>
    </w:p>
    <w:p w14:paraId="4D50E7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Word16          Size_Class0;        </w:t>
      </w:r>
    </w:p>
    <w:p w14:paraId="33D89F4D" w14:textId="77777777" w:rsidR="00A830F8" w:rsidRPr="00CA2983" w:rsidRDefault="00A830F8">
      <w:pPr>
        <w:pStyle w:val="LD10"/>
        <w:rPr>
          <w:rFonts w:ascii="Times New Roman" w:hAnsi="Times New Roman" w:cs="Times New Roman"/>
        </w:rPr>
      </w:pPr>
    </w:p>
    <w:p w14:paraId="186416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 (!FS_Flag) </w:t>
      </w:r>
    </w:p>
    <w:p w14:paraId="52D066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Size_Class0 = N0_2;</w:t>
      </w:r>
    </w:p>
    <w:p w14:paraId="1FFEE5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else </w:t>
      </w:r>
    </w:p>
    <w:p w14:paraId="10B212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Size_Class0 = N0;</w:t>
      </w:r>
    </w:p>
    <w:p w14:paraId="1A835449" w14:textId="77777777" w:rsidR="00A830F8" w:rsidRPr="00CA2983" w:rsidRDefault="00A830F8">
      <w:pPr>
        <w:pStyle w:val="LD10"/>
        <w:rPr>
          <w:rFonts w:ascii="Times New Roman" w:hAnsi="Times New Roman" w:cs="Times New Roman"/>
        </w:rPr>
      </w:pPr>
    </w:p>
    <w:p w14:paraId="3B453B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Size_Class0; i++) {</w:t>
      </w:r>
    </w:p>
    <w:p w14:paraId="6A04B1D0" w14:textId="77777777" w:rsidR="00A830F8" w:rsidRPr="00CA2983" w:rsidRDefault="00A830F8">
      <w:pPr>
        <w:pStyle w:val="LD10"/>
        <w:rPr>
          <w:rFonts w:ascii="Times New Roman" w:hAnsi="Times New Roman" w:cs="Times New Roman"/>
        </w:rPr>
      </w:pPr>
    </w:p>
    <w:p w14:paraId="512658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(Input_Frame[i] == 0)</w:t>
      </w:r>
    </w:p>
    <w:p w14:paraId="472860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Input_Frame[i] = 127;</w:t>
      </w:r>
    </w:p>
    <w:p w14:paraId="72FB73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else </w:t>
      </w:r>
    </w:p>
    <w:p w14:paraId="3388F0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Input_Frame[i] = -127;</w:t>
      </w:r>
    </w:p>
    <w:p w14:paraId="278C883B" w14:textId="77777777" w:rsidR="00A830F8" w:rsidRPr="00CA2983" w:rsidRDefault="00A830F8">
      <w:pPr>
        <w:pStyle w:val="LD10"/>
        <w:rPr>
          <w:rFonts w:ascii="Times New Roman" w:hAnsi="Times New Roman" w:cs="Times New Roman"/>
        </w:rPr>
      </w:pPr>
    </w:p>
    <w:p w14:paraId="5552F9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Size_Class0 */</w:t>
      </w:r>
    </w:p>
    <w:p w14:paraId="6B31FB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7837385" w14:textId="77777777" w:rsidR="00A830F8" w:rsidRPr="00CA2983" w:rsidRDefault="00A830F8">
      <w:pPr>
        <w:pStyle w:val="LD10"/>
        <w:rPr>
          <w:rFonts w:ascii="Times New Roman" w:hAnsi="Times New Roman" w:cs="Times New Roman"/>
        </w:rPr>
      </w:pPr>
    </w:p>
    <w:p w14:paraId="08F3A38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5D5A01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F6BDD6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Write_Tetra_File</w:t>
      </w:r>
      <w:r w:rsidRPr="00CA2983">
        <w:rPr>
          <w:rFonts w:ascii="Times New Roman" w:hAnsi="Times New Roman" w:cs="Times New Roman"/>
        </w:rPr>
        <w:fldChar w:fldCharType="begin"/>
      </w:r>
      <w:r w:rsidRPr="00CA2983">
        <w:rPr>
          <w:rFonts w:ascii="Times New Roman" w:hAnsi="Times New Roman" w:cs="Times New Roman"/>
        </w:rPr>
        <w:instrText>xe "Write_Tetra_File</w:instrText>
      </w:r>
      <w:r w:rsidRPr="00CA2983">
        <w:rPr>
          <w:rFonts w:ascii="Times New Roman" w:hAnsi="Times New Roman" w:cs="Times New Roman"/>
        </w:rPr>
        <w:tab/>
        <w:instrText>sub_cc</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 xml:space="preserve">ref </w:instrText>
      </w:r>
      <w:r w:rsidRPr="00CA2983">
        <w:rPr>
          <w:rFonts w:ascii="Times New Roman" w:hAnsi="Times New Roman" w:cs="Times New Roman"/>
          <w:vanish/>
        </w:rPr>
        <w:instrText>a300395_2_03_title</w:instrText>
      </w:r>
      <w:r w:rsidRPr="00CA2983">
        <w:rPr>
          <w:rFonts w:ascii="Times New Roman" w:hAnsi="Times New Roman" w:cs="Times New Roman"/>
        </w:rPr>
        <w:fldChar w:fldCharType="separate"/>
      </w:r>
      <w:r w:rsidRPr="00CA2983">
        <w:rPr>
          <w:rFonts w:ascii="Times New Roman" w:hAnsi="Times New Roman" w:cs="Times New Roman"/>
        </w:rPr>
        <w:instrText>C</w:instrText>
      </w:r>
      <w:r w:rsidRPr="00CA2983">
        <w:rPr>
          <w:rFonts w:ascii="Times New Roman" w:hAnsi="Times New Roman" w:cs="Times New Roman"/>
        </w:rPr>
        <w:fldChar w:fldCharType="end"/>
      </w:r>
      <w:r w:rsidRPr="00CA2983">
        <w:rPr>
          <w:rFonts w:ascii="Times New Roman" w:hAnsi="Times New Roman" w:cs="Times New Roman"/>
        </w:rPr>
        <w:instrText>.2"</w:instrText>
      </w:r>
      <w:r w:rsidRPr="00CA2983">
        <w:rPr>
          <w:rFonts w:ascii="Times New Roman" w:hAnsi="Times New Roman" w:cs="Times New Roman"/>
        </w:rPr>
        <w:fldChar w:fldCharType="end"/>
      </w:r>
    </w:p>
    <w:p w14:paraId="1819E8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4F66B0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Writes a file in the TETRA hardware test</w:t>
      </w:r>
    </w:p>
    <w:p w14:paraId="6C73AAD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frame format</w:t>
      </w:r>
    </w:p>
    <w:p w14:paraId="2C6D59F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210F3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15119C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F55CF4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Write_Tetra_File(file_pointer,buffer)</w:t>
      </w:r>
    </w:p>
    <w:p w14:paraId="19FD287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200713A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A8A027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B8DD2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AC2B3E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File pointer on output file</w:t>
      </w:r>
    </w:p>
    <w:p w14:paraId="1A7C40B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FILE</w:t>
      </w:r>
    </w:p>
    <w:p w14:paraId="2BCB954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C2BAF9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TETRA frame</w:t>
      </w:r>
    </w:p>
    <w:p w14:paraId="72FC476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534B93C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570377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0 if process correct, -1 if EOF</w:t>
      </w:r>
    </w:p>
    <w:p w14:paraId="0D0BCC3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A5E52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Data written in the output file are short integers</w:t>
      </w:r>
    </w:p>
    <w:p w14:paraId="2F5498C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B74F58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0FD59CC" w14:textId="77777777" w:rsidR="00A830F8" w:rsidRPr="00CA2983" w:rsidRDefault="00A830F8">
      <w:pPr>
        <w:pStyle w:val="LD10"/>
        <w:rPr>
          <w:rFonts w:ascii="Times New Roman" w:hAnsi="Times New Roman" w:cs="Times New Roman"/>
        </w:rPr>
      </w:pPr>
    </w:p>
    <w:p w14:paraId="026AC1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short           Write_Tetra_File (FILE *fout, short *array)</w:t>
      </w:r>
    </w:p>
    <w:p w14:paraId="5495BA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F2695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static short    initial = 0;</w:t>
      </w:r>
    </w:p>
    <w:p w14:paraId="564511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static short    block[690];    /* 960 if FFFF filling is included */</w:t>
      </w:r>
    </w:p>
    <w:p w14:paraId="32B87C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*ptr_block;</w:t>
      </w:r>
    </w:p>
    <w:p w14:paraId="6A7CA3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i;</w:t>
      </w:r>
    </w:p>
    <w:p w14:paraId="4A97FFC5" w14:textId="77777777" w:rsidR="00A830F8" w:rsidRPr="00CA2983" w:rsidRDefault="00A830F8">
      <w:pPr>
        <w:pStyle w:val="LD10"/>
        <w:rPr>
          <w:rFonts w:ascii="Times New Roman" w:hAnsi="Times New Roman" w:cs="Times New Roman"/>
        </w:rPr>
      </w:pPr>
    </w:p>
    <w:p w14:paraId="443C05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Return value: -1  EOF</w:t>
      </w:r>
    </w:p>
    <w:p w14:paraId="4DB95B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0  array TETRA frame written to 'fout'</w:t>
      </w:r>
    </w:p>
    <w:p w14:paraId="5AF83F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00A8F0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C30D093" w14:textId="77777777" w:rsidR="00A830F8" w:rsidRPr="00CA2983" w:rsidRDefault="00A830F8">
      <w:pPr>
        <w:pStyle w:val="LD10"/>
        <w:rPr>
          <w:rFonts w:ascii="Times New Roman" w:hAnsi="Times New Roman" w:cs="Times New Roman"/>
        </w:rPr>
      </w:pPr>
    </w:p>
    <w:p w14:paraId="27BE94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if first call to this routine, then set up output block */</w:t>
      </w:r>
    </w:p>
    <w:p w14:paraId="556657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if (initial == 0)</w:t>
      </w:r>
    </w:p>
    <w:p w14:paraId="522636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1F0505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initial = 1;</w:t>
      </w:r>
    </w:p>
    <w:p w14:paraId="1EB83E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block;</w:t>
      </w:r>
    </w:p>
    <w:p w14:paraId="1D448C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0x6b21;</w:t>
      </w:r>
    </w:p>
    <w:p w14:paraId="69D2C0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553265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097080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3BF0AB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1AF370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0x6b22;</w:t>
      </w:r>
    </w:p>
    <w:p w14:paraId="082C3A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23D0B9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1977AC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1F1BDA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0AA1F5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0x6b23;</w:t>
      </w:r>
    </w:p>
    <w:p w14:paraId="024E15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089C86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77DC02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4E630D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490ED4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0x6b24;</w:t>
      </w:r>
    </w:p>
    <w:p w14:paraId="590A35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77A9AC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4358B7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3D7467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35B6BF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xml:space="preserve">                *ptr_block++ = 0x6b25;</w:t>
      </w:r>
    </w:p>
    <w:p w14:paraId="3EEB10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5AEA6C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6E5E91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3D0799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679F57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*ptr_block++ = 0x6b26;</w:t>
      </w:r>
    </w:p>
    <w:p w14:paraId="66E0C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5873A8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*ptr_block++ = 0; </w:t>
      </w:r>
    </w:p>
    <w:p w14:paraId="6818B9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for (i = 0; i &lt; 45; i++)</w:t>
      </w:r>
    </w:p>
    <w:p w14:paraId="179F7F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*ptr_block++ = 0xFFFF;  */</w:t>
      </w:r>
    </w:p>
    <w:p w14:paraId="5CE168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w:t>
      </w:r>
    </w:p>
    <w:p w14:paraId="4E74F3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77A17B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Fill first valid block */</w:t>
      </w:r>
    </w:p>
    <w:p w14:paraId="090A123F" w14:textId="77777777" w:rsidR="00A830F8" w:rsidRPr="00CA2983" w:rsidRDefault="00A830F8">
      <w:pPr>
        <w:pStyle w:val="LD10"/>
        <w:rPr>
          <w:rFonts w:ascii="Times New Roman" w:hAnsi="Times New Roman" w:cs="Times New Roman"/>
        </w:rPr>
      </w:pPr>
    </w:p>
    <w:p w14:paraId="626AAD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block+1;</w:t>
      </w:r>
    </w:p>
    <w:p w14:paraId="3181F987" w14:textId="77777777" w:rsidR="00A830F8" w:rsidRPr="00CA2983" w:rsidRDefault="00A830F8">
      <w:pPr>
        <w:pStyle w:val="LD10"/>
        <w:rPr>
          <w:rFonts w:ascii="Times New Roman" w:hAnsi="Times New Roman" w:cs="Times New Roman"/>
        </w:rPr>
      </w:pPr>
    </w:p>
    <w:p w14:paraId="624E7E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785D48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*ptr_block++ = *array++ &amp; 0x00FF;</w:t>
      </w:r>
    </w:p>
    <w:p w14:paraId="2DA69DB9" w14:textId="77777777" w:rsidR="00A830F8" w:rsidRPr="00CA2983" w:rsidRDefault="00A830F8">
      <w:pPr>
        <w:pStyle w:val="LD10"/>
        <w:rPr>
          <w:rFonts w:ascii="Times New Roman" w:hAnsi="Times New Roman" w:cs="Times New Roman"/>
        </w:rPr>
      </w:pPr>
    </w:p>
    <w:p w14:paraId="6BFD7E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Fill second valid block */</w:t>
      </w:r>
    </w:p>
    <w:p w14:paraId="76F17CB9" w14:textId="77777777" w:rsidR="00A830F8" w:rsidRPr="00CA2983" w:rsidRDefault="00A830F8">
      <w:pPr>
        <w:pStyle w:val="LD10"/>
        <w:rPr>
          <w:rFonts w:ascii="Times New Roman" w:hAnsi="Times New Roman" w:cs="Times New Roman"/>
        </w:rPr>
      </w:pPr>
    </w:p>
    <w:p w14:paraId="294AC9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+ 161 - 45;</w:t>
      </w:r>
    </w:p>
    <w:p w14:paraId="3519982B" w14:textId="77777777" w:rsidR="00A830F8" w:rsidRPr="00CA2983" w:rsidRDefault="00A830F8">
      <w:pPr>
        <w:pStyle w:val="LD10"/>
        <w:rPr>
          <w:rFonts w:ascii="Times New Roman" w:hAnsi="Times New Roman" w:cs="Times New Roman"/>
        </w:rPr>
      </w:pPr>
    </w:p>
    <w:p w14:paraId="31EF73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4A2ED3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*ptr_block++ = *array++ &amp; 0x00FF;</w:t>
      </w:r>
    </w:p>
    <w:p w14:paraId="0164C7D1" w14:textId="77777777" w:rsidR="00A830F8" w:rsidRPr="00CA2983" w:rsidRDefault="00A830F8">
      <w:pPr>
        <w:pStyle w:val="LD10"/>
        <w:rPr>
          <w:rFonts w:ascii="Times New Roman" w:hAnsi="Times New Roman" w:cs="Times New Roman"/>
        </w:rPr>
      </w:pPr>
    </w:p>
    <w:p w14:paraId="125241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Fill third valid block */</w:t>
      </w:r>
    </w:p>
    <w:p w14:paraId="78AFEA70" w14:textId="77777777" w:rsidR="00A830F8" w:rsidRPr="00CA2983" w:rsidRDefault="00A830F8">
      <w:pPr>
        <w:pStyle w:val="LD10"/>
        <w:rPr>
          <w:rFonts w:ascii="Times New Roman" w:hAnsi="Times New Roman" w:cs="Times New Roman"/>
        </w:rPr>
      </w:pPr>
    </w:p>
    <w:p w14:paraId="0FC1B1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+ 321 - 45 - 45;</w:t>
      </w:r>
    </w:p>
    <w:p w14:paraId="14CA1A22" w14:textId="77777777" w:rsidR="00A830F8" w:rsidRPr="00CA2983" w:rsidRDefault="00A830F8">
      <w:pPr>
        <w:pStyle w:val="LD10"/>
        <w:rPr>
          <w:rFonts w:ascii="Times New Roman" w:hAnsi="Times New Roman" w:cs="Times New Roman"/>
        </w:rPr>
      </w:pPr>
    </w:p>
    <w:p w14:paraId="28594D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04FE84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*ptr_block++ = *array++ &amp; 0x00FF;</w:t>
      </w:r>
    </w:p>
    <w:p w14:paraId="33340F7A" w14:textId="77777777" w:rsidR="00A830F8" w:rsidRPr="00CA2983" w:rsidRDefault="00A830F8">
      <w:pPr>
        <w:pStyle w:val="LD10"/>
        <w:rPr>
          <w:rFonts w:ascii="Times New Roman" w:hAnsi="Times New Roman" w:cs="Times New Roman"/>
        </w:rPr>
      </w:pPr>
    </w:p>
    <w:p w14:paraId="6F428B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Fill fourth valid block */</w:t>
      </w:r>
    </w:p>
    <w:p w14:paraId="66DFE8E5" w14:textId="77777777" w:rsidR="00A830F8" w:rsidRPr="00CA2983" w:rsidRDefault="00A830F8">
      <w:pPr>
        <w:pStyle w:val="LD10"/>
        <w:rPr>
          <w:rFonts w:ascii="Times New Roman" w:hAnsi="Times New Roman" w:cs="Times New Roman"/>
        </w:rPr>
      </w:pPr>
    </w:p>
    <w:p w14:paraId="36F681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+ 481 - 45 - 45 - 45;</w:t>
      </w:r>
    </w:p>
    <w:p w14:paraId="29DB323B" w14:textId="77777777" w:rsidR="00A830F8" w:rsidRPr="00CA2983" w:rsidRDefault="00A830F8">
      <w:pPr>
        <w:pStyle w:val="LD10"/>
        <w:rPr>
          <w:rFonts w:ascii="Times New Roman" w:hAnsi="Times New Roman" w:cs="Times New Roman"/>
        </w:rPr>
      </w:pPr>
    </w:p>
    <w:p w14:paraId="5922D8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90; i++)</w:t>
      </w:r>
    </w:p>
    <w:p w14:paraId="28E122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*ptr_block++ = *array++ &amp; 0x00FF;</w:t>
      </w:r>
    </w:p>
    <w:p w14:paraId="5FF5548D" w14:textId="77777777" w:rsidR="00A830F8" w:rsidRPr="00CA2983" w:rsidRDefault="00A830F8">
      <w:pPr>
        <w:pStyle w:val="LD10"/>
        <w:rPr>
          <w:rFonts w:ascii="Times New Roman" w:hAnsi="Times New Roman" w:cs="Times New Roman"/>
        </w:rPr>
      </w:pPr>
    </w:p>
    <w:p w14:paraId="61B98D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Write out TETRA frame */</w:t>
      </w:r>
    </w:p>
    <w:p w14:paraId="2665E2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(fwrite (block, sizeof (short), 690, fout) != 690)</w:t>
      </w:r>
    </w:p>
    <w:p w14:paraId="2DA779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return -1;</w:t>
      </w:r>
    </w:p>
    <w:p w14:paraId="0CFFCCD5" w14:textId="77777777" w:rsidR="00A830F8" w:rsidRPr="00CA2983" w:rsidRDefault="00A830F8">
      <w:pPr>
        <w:pStyle w:val="LD10"/>
        <w:rPr>
          <w:rFonts w:ascii="Times New Roman" w:hAnsi="Times New Roman" w:cs="Times New Roman"/>
        </w:rPr>
      </w:pPr>
    </w:p>
    <w:p w14:paraId="4C61CC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 0;</w:t>
      </w:r>
    </w:p>
    <w:p w14:paraId="5EF93652" w14:textId="77777777" w:rsidR="00A830F8" w:rsidRPr="00CA2983" w:rsidRDefault="00A830F8">
      <w:pPr>
        <w:pStyle w:val="LD10"/>
        <w:rPr>
          <w:rFonts w:ascii="Times New Roman" w:hAnsi="Times New Roman" w:cs="Times New Roman"/>
        </w:rPr>
      </w:pPr>
    </w:p>
    <w:p w14:paraId="19A5CD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8D0DA58" w14:textId="77777777"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ref a300395_2_03_title</w:instrText>
      </w:r>
      <w:r w:rsidRPr="00CA2983">
        <w:rPr>
          <w:rFonts w:ascii="Times New Roman" w:hAnsi="Times New Roman" w:cs="Times New Roman"/>
        </w:rPr>
        <w:fldChar w:fldCharType="separate"/>
      </w:r>
      <w:bookmarkStart w:id="85" w:name="_Toc162012088"/>
      <w:r w:rsidRPr="00CA2983">
        <w:rPr>
          <w:rFonts w:ascii="Times New Roman" w:hAnsi="Times New Roman" w:cs="Times New Roman"/>
        </w:rPr>
        <w:t>C</w:t>
      </w:r>
      <w:r w:rsidRPr="00CA2983">
        <w:rPr>
          <w:rFonts w:ascii="Times New Roman" w:hAnsi="Times New Roman" w:cs="Times New Roman"/>
        </w:rPr>
        <w:fldChar w:fldCharType="end"/>
      </w:r>
      <w:r w:rsidRPr="00CA2983">
        <w:rPr>
          <w:rFonts w:ascii="Times New Roman" w:hAnsi="Times New Roman" w:cs="Times New Roman"/>
        </w:rPr>
        <w:t>.3</w:t>
      </w:r>
      <w:r w:rsidRPr="00CA2983">
        <w:rPr>
          <w:rFonts w:ascii="Times New Roman" w:hAnsi="Times New Roman" w:cs="Times New Roman"/>
        </w:rPr>
        <w:tab/>
        <w:t>Tables and Constants for Speech Channel</w:t>
      </w:r>
      <w:bookmarkEnd w:id="85"/>
    </w:p>
    <w:p w14:paraId="4F5509AE" w14:textId="77777777" w:rsidR="00A830F8" w:rsidRPr="00CA2983" w:rsidRDefault="00A830F8">
      <w:pPr>
        <w:pStyle w:val="WP"/>
        <w:rPr>
          <w:rFonts w:ascii="Times New Roman" w:hAnsi="Times New Roman" w:cs="Times New Roman"/>
        </w:rPr>
      </w:pPr>
    </w:p>
    <w:p w14:paraId="0C613C6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lastRenderedPageBreak/>
        <w:t>/************************************************************************</w:t>
      </w:r>
    </w:p>
    <w:p w14:paraId="09569C8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AC086F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r w:rsidRPr="00CA2983">
        <w:rPr>
          <w:rFonts w:ascii="Times New Roman" w:hAnsi="Times New Roman" w:cs="Times New Roman"/>
        </w:rPr>
        <w:tab/>
        <w:t>channel.h</w:t>
      </w:r>
      <w:bookmarkStart w:id="86" w:name="channel_h"/>
      <w:bookmarkEnd w:id="86"/>
    </w:p>
    <w:p w14:paraId="270799D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9A57F3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t>:</w:t>
      </w:r>
      <w:r w:rsidRPr="00CA2983">
        <w:rPr>
          <w:rFonts w:ascii="Times New Roman" w:hAnsi="Times New Roman" w:cs="Times New Roman"/>
        </w:rPr>
        <w:tab/>
      </w:r>
      <w:r w:rsidRPr="00CA2983">
        <w:rPr>
          <w:rFonts w:ascii="Times New Roman" w:hAnsi="Times New Roman" w:cs="Times New Roman"/>
        </w:rPr>
        <w:tab/>
        <w:t>DEFINITIONS</w:t>
      </w:r>
    </w:p>
    <w:p w14:paraId="0D0EE82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FEC10D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FUNCTION PROTOTYPES for the TETRA</w:t>
      </w:r>
    </w:p>
    <w:p w14:paraId="6E4E82D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speech channel coder and </w:t>
      </w:r>
    </w:p>
    <w:p w14:paraId="54FF16B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channel decoder</w:t>
      </w:r>
    </w:p>
    <w:p w14:paraId="5916B6B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76C03E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OPERATOR PROTOTYPES for TETRA codec</w:t>
      </w:r>
    </w:p>
    <w:p w14:paraId="65DDF5E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F2F81F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C9A0C3E" w14:textId="77777777" w:rsidR="00A830F8" w:rsidRPr="00CA2983" w:rsidRDefault="00A830F8">
      <w:pPr>
        <w:pStyle w:val="WP"/>
        <w:keepNext/>
        <w:keepLines/>
        <w:tabs>
          <w:tab w:val="left" w:pos="426"/>
        </w:tabs>
        <w:rPr>
          <w:rFonts w:ascii="Times New Roman" w:hAnsi="Times New Roman" w:cs="Times New Roman"/>
        </w:rPr>
      </w:pPr>
    </w:p>
    <w:p w14:paraId="2CD477B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E02B05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8336D7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      DEFINITIONS</w:t>
      </w:r>
    </w:p>
    <w:p w14:paraId="67FB5E3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15B860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F30BC84" w14:textId="77777777" w:rsidR="00A830F8" w:rsidRPr="00CA2983" w:rsidRDefault="00A830F8">
      <w:pPr>
        <w:pStyle w:val="LD10"/>
        <w:rPr>
          <w:rFonts w:ascii="Times New Roman" w:hAnsi="Times New Roman" w:cs="Times New Roman"/>
        </w:rPr>
      </w:pPr>
    </w:p>
    <w:p w14:paraId="2BBCD9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TYPEDEF_H</w:t>
      </w:r>
    </w:p>
    <w:p w14:paraId="06FEB8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TYPEDEF_H</w:t>
      </w:r>
    </w:p>
    <w:p w14:paraId="75051957" w14:textId="77777777" w:rsidR="00A830F8" w:rsidRPr="00CA2983" w:rsidRDefault="00A830F8">
      <w:pPr>
        <w:pStyle w:val="LD10"/>
        <w:rPr>
          <w:rFonts w:ascii="Times New Roman" w:hAnsi="Times New Roman" w:cs="Times New Roman"/>
        </w:rPr>
      </w:pPr>
    </w:p>
    <w:p w14:paraId="5FAA22A1" w14:textId="77777777" w:rsidR="00A830F8" w:rsidRPr="00CA2983" w:rsidRDefault="00A830F8">
      <w:pPr>
        <w:pStyle w:val="LD10"/>
        <w:rPr>
          <w:rFonts w:ascii="Times New Roman" w:hAnsi="Times New Roman" w:cs="Times New Roman"/>
        </w:rPr>
      </w:pPr>
    </w:p>
    <w:p w14:paraId="1CFF56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short Word16;</w:t>
      </w:r>
    </w:p>
    <w:p w14:paraId="0AA368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long  Word32;</w:t>
      </w:r>
    </w:p>
    <w:p w14:paraId="39EF5B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typedef int   Flag;</w:t>
      </w:r>
    </w:p>
    <w:p w14:paraId="2EA046EB" w14:textId="77777777" w:rsidR="00A830F8" w:rsidRPr="00CA2983" w:rsidRDefault="00A830F8">
      <w:pPr>
        <w:pStyle w:val="LD10"/>
        <w:rPr>
          <w:rFonts w:ascii="Times New Roman" w:hAnsi="Times New Roman" w:cs="Times New Roman"/>
        </w:rPr>
      </w:pPr>
    </w:p>
    <w:p w14:paraId="55CD81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47F20827" w14:textId="77777777" w:rsidR="00A830F8" w:rsidRPr="00CA2983" w:rsidRDefault="00A830F8">
      <w:pPr>
        <w:pStyle w:val="LD10"/>
        <w:rPr>
          <w:rFonts w:ascii="Times New Roman" w:hAnsi="Times New Roman" w:cs="Times New Roman"/>
        </w:rPr>
      </w:pPr>
    </w:p>
    <w:p w14:paraId="2B2F88C6" w14:textId="77777777" w:rsidR="00A830F8" w:rsidRPr="00CA2983" w:rsidRDefault="00A830F8">
      <w:pPr>
        <w:pStyle w:val="LD10"/>
        <w:rPr>
          <w:rFonts w:ascii="Times New Roman" w:hAnsi="Times New Roman" w:cs="Times New Roman"/>
        </w:rPr>
      </w:pPr>
    </w:p>
    <w:p w14:paraId="599EEE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122CF9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F82BF0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FUNCTION PROTOTYPES for the TETRA</w:t>
      </w:r>
    </w:p>
    <w:p w14:paraId="05E6597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channel coder</w:t>
      </w:r>
    </w:p>
    <w:p w14:paraId="7102E47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702EEC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68F7B25" w14:textId="77777777" w:rsidR="00A830F8" w:rsidRPr="00CA2983" w:rsidRDefault="00A830F8">
      <w:pPr>
        <w:pStyle w:val="LD10"/>
        <w:rPr>
          <w:rFonts w:ascii="Times New Roman" w:hAnsi="Times New Roman" w:cs="Times New Roman"/>
        </w:rPr>
      </w:pPr>
    </w:p>
    <w:p w14:paraId="29742A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SUB_CC_H</w:t>
      </w:r>
    </w:p>
    <w:p w14:paraId="688AD9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SUB_CC_H</w:t>
      </w:r>
    </w:p>
    <w:p w14:paraId="31CDA727" w14:textId="77777777" w:rsidR="00A830F8" w:rsidRPr="00CA2983" w:rsidRDefault="00A830F8">
      <w:pPr>
        <w:pStyle w:val="LD10"/>
        <w:rPr>
          <w:rFonts w:ascii="Times New Roman" w:hAnsi="Times New Roman" w:cs="Times New Roman"/>
        </w:rPr>
      </w:pPr>
    </w:p>
    <w:p w14:paraId="39924CD3" w14:textId="77777777" w:rsidR="00A830F8" w:rsidRPr="00CA2983" w:rsidRDefault="00A830F8">
      <w:pPr>
        <w:pStyle w:val="LD10"/>
        <w:rPr>
          <w:rFonts w:ascii="Times New Roman" w:hAnsi="Times New Roman" w:cs="Times New Roman"/>
        </w:rPr>
      </w:pPr>
    </w:p>
    <w:p w14:paraId="3C9A03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&lt;stdio.h&gt;</w:t>
      </w:r>
    </w:p>
    <w:p w14:paraId="7B7EB50F" w14:textId="77777777" w:rsidR="00A830F8" w:rsidRPr="00CA2983" w:rsidRDefault="00A830F8">
      <w:pPr>
        <w:pStyle w:val="LD10"/>
        <w:rPr>
          <w:rFonts w:ascii="Times New Roman" w:hAnsi="Times New Roman" w:cs="Times New Roman"/>
        </w:rPr>
      </w:pPr>
    </w:p>
    <w:p w14:paraId="46F4F0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Build_Crc(Word16 FS_Flag, Word16 Input_Frame[]);</w:t>
      </w:r>
    </w:p>
    <w:p w14:paraId="3DC853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 xml:space="preserve">Build_Sensitivity_Classes(Word16 FS_Flag, Word16 Input_Frame[], </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493D14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Combination(Word16 A, Word16 B);</w:t>
      </w:r>
    </w:p>
    <w:p w14:paraId="47379C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Channel_Encoding(short first_pass, Word16 Frame_Stealing,</w:t>
      </w:r>
    </w:p>
    <w:p w14:paraId="3B6B85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Input_Frame[], Word16 Output_Frame[]);</w:t>
      </w:r>
    </w:p>
    <w:p w14:paraId="26E10E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Init_Rcpc_Coding(Word16 FS_Flag, Word16 Input_Frame[]);</w:t>
      </w:r>
    </w:p>
    <w:p w14:paraId="22F067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Interleaving_Signalling(Word16 Input_Frame[],</w:t>
      </w:r>
    </w:p>
    <w:p w14:paraId="7BD13D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252AAE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Interleaving_Speech(Word16 Input_Frame[], Word16 Output_frame[]);</w:t>
      </w:r>
    </w:p>
    <w:p w14:paraId="716645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Rcpc_Coding(Word16 FS_Flag, Word16 Input_Frame[],</w:t>
      </w:r>
    </w:p>
    <w:p w14:paraId="7B94B8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13651A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Transform_Class_0(Word16 FS_Flag, Word16 Input_Frame[]);</w:t>
      </w:r>
    </w:p>
    <w:p w14:paraId="28BDE8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short</w:t>
      </w:r>
      <w:r w:rsidRPr="00CA2983">
        <w:rPr>
          <w:rFonts w:ascii="Times New Roman" w:hAnsi="Times New Roman" w:cs="Times New Roman"/>
        </w:rPr>
        <w:tab/>
      </w:r>
      <w:r w:rsidRPr="00CA2983">
        <w:rPr>
          <w:rFonts w:ascii="Times New Roman" w:hAnsi="Times New Roman" w:cs="Times New Roman"/>
        </w:rPr>
        <w:tab/>
        <w:t>Write_Tetra_File (FILE *fout, short *array);</w:t>
      </w:r>
    </w:p>
    <w:p w14:paraId="187ADAFD" w14:textId="77777777" w:rsidR="00A830F8" w:rsidRPr="00CA2983" w:rsidRDefault="00A830F8">
      <w:pPr>
        <w:pStyle w:val="LD10"/>
        <w:rPr>
          <w:rFonts w:ascii="Times New Roman" w:hAnsi="Times New Roman" w:cs="Times New Roman"/>
        </w:rPr>
      </w:pPr>
    </w:p>
    <w:p w14:paraId="3C2FE7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14C5F1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8CF01D7" w14:textId="77777777" w:rsidR="00A830F8" w:rsidRPr="00CA2983" w:rsidRDefault="00A830F8">
      <w:pPr>
        <w:pStyle w:val="LD10"/>
        <w:rPr>
          <w:rFonts w:ascii="Times New Roman" w:hAnsi="Times New Roman" w:cs="Times New Roman"/>
        </w:rPr>
      </w:pPr>
    </w:p>
    <w:p w14:paraId="0886410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178FAD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93CC3E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FUNCTION PROTOTYPES for the TETRA</w:t>
      </w:r>
    </w:p>
    <w:p w14:paraId="6B346A0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speech channel decoder</w:t>
      </w:r>
    </w:p>
    <w:p w14:paraId="54D48B1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8E82D8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E281EEF" w14:textId="77777777" w:rsidR="00A830F8" w:rsidRPr="00CA2983" w:rsidRDefault="00A830F8">
      <w:pPr>
        <w:pStyle w:val="WP"/>
        <w:keepNext/>
        <w:keepLines/>
        <w:tabs>
          <w:tab w:val="left" w:pos="426"/>
        </w:tabs>
        <w:rPr>
          <w:rFonts w:ascii="Times New Roman" w:hAnsi="Times New Roman" w:cs="Times New Roman"/>
        </w:rPr>
      </w:pPr>
    </w:p>
    <w:p w14:paraId="6437B7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SUB_CD_H</w:t>
      </w:r>
    </w:p>
    <w:p w14:paraId="4880D8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SUB_CD_H</w:t>
      </w:r>
    </w:p>
    <w:p w14:paraId="1208F3CE" w14:textId="77777777" w:rsidR="00A830F8" w:rsidRPr="00CA2983" w:rsidRDefault="00A830F8">
      <w:pPr>
        <w:pStyle w:val="LD10"/>
        <w:rPr>
          <w:rFonts w:ascii="Times New Roman" w:hAnsi="Times New Roman" w:cs="Times New Roman"/>
        </w:rPr>
      </w:pPr>
    </w:p>
    <w:p w14:paraId="7C7DF16F" w14:textId="77777777" w:rsidR="00A830F8" w:rsidRPr="00CA2983" w:rsidRDefault="00A830F8">
      <w:pPr>
        <w:pStyle w:val="LD10"/>
        <w:rPr>
          <w:rFonts w:ascii="Times New Roman" w:hAnsi="Times New Roman" w:cs="Times New Roman"/>
        </w:rPr>
      </w:pPr>
    </w:p>
    <w:p w14:paraId="06A43A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Bfi(Word16 FS_Flag, Word16 Input_Frame[]);</w:t>
      </w:r>
    </w:p>
    <w:p w14:paraId="65556D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Channel_Decoding(short first_pass, Word16 Frame_Stealing,</w:t>
      </w:r>
    </w:p>
    <w:p w14:paraId="1955DB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Input_Frame[], Word16 Output_Frame[]);</w:t>
      </w:r>
    </w:p>
    <w:p w14:paraId="0DD0CD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Combination(Word16 A, Word16 B);</w:t>
      </w:r>
    </w:p>
    <w:p w14:paraId="1E750B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Desinterleaving_Signalling(Word16 Input_Frame[],</w:t>
      </w:r>
    </w:p>
    <w:p w14:paraId="0B57F2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480A32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Desinterleaving_Speech(Word16 Input_Frame[],</w:t>
      </w:r>
    </w:p>
    <w:p w14:paraId="4A34FA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6D8021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Init_Rcpc_Decoding(void);</w:t>
      </w:r>
    </w:p>
    <w:p w14:paraId="679E50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r>
      <w:r w:rsidRPr="00CA2983">
        <w:rPr>
          <w:rFonts w:ascii="Times New Roman" w:hAnsi="Times New Roman" w:cs="Times New Roman"/>
        </w:rPr>
        <w:tab/>
        <w:t>Rcpc_Decoding(Word16 FS_Flag, Word16 Input_Frame[],</w:t>
      </w:r>
    </w:p>
    <w:p w14:paraId="3F87F42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5DAE30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short</w:t>
      </w:r>
      <w:r w:rsidRPr="00CA2983">
        <w:rPr>
          <w:rFonts w:ascii="Times New Roman" w:hAnsi="Times New Roman" w:cs="Times New Roman"/>
        </w:rPr>
        <w:tab/>
      </w:r>
      <w:r w:rsidRPr="00CA2983">
        <w:rPr>
          <w:rFonts w:ascii="Times New Roman" w:hAnsi="Times New Roman" w:cs="Times New Roman"/>
        </w:rPr>
        <w:tab/>
        <w:t>Read_Tetra_File (FILE *fin, short *array);</w:t>
      </w:r>
    </w:p>
    <w:p w14:paraId="7E863D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Unbuild_Sensitivity_Classes(Word16 FS_Flag, Word16 Input_Frame[],</w:t>
      </w:r>
    </w:p>
    <w:p w14:paraId="7EE653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651384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Untransform_Class_0(Word16 FS_Flag, Word16 Input_Frame[]);</w:t>
      </w:r>
    </w:p>
    <w:p w14:paraId="38BDD88A" w14:textId="77777777" w:rsidR="00A830F8" w:rsidRPr="00CA2983" w:rsidRDefault="00A830F8">
      <w:pPr>
        <w:pStyle w:val="LD10"/>
        <w:rPr>
          <w:rFonts w:ascii="Times New Roman" w:hAnsi="Times New Roman" w:cs="Times New Roman"/>
        </w:rPr>
      </w:pPr>
    </w:p>
    <w:p w14:paraId="6628FC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4D6F6AF3" w14:textId="77777777" w:rsidR="00A830F8" w:rsidRPr="00CA2983" w:rsidRDefault="00A830F8">
      <w:pPr>
        <w:pStyle w:val="LD10"/>
        <w:rPr>
          <w:rFonts w:ascii="Times New Roman" w:hAnsi="Times New Roman" w:cs="Times New Roman"/>
        </w:rPr>
      </w:pPr>
    </w:p>
    <w:p w14:paraId="4666BF4C" w14:textId="77777777" w:rsidR="00A830F8" w:rsidRPr="00CA2983" w:rsidRDefault="00A830F8">
      <w:pPr>
        <w:pStyle w:val="LD10"/>
        <w:rPr>
          <w:rFonts w:ascii="Times New Roman" w:hAnsi="Times New Roman" w:cs="Times New Roman"/>
        </w:rPr>
      </w:pPr>
    </w:p>
    <w:p w14:paraId="6EC5AA5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30249C6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79007E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OPERATOR PROTOTYPES for TETRA codec</w:t>
      </w:r>
    </w:p>
    <w:p w14:paraId="3B8B505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A96721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8A31387" w14:textId="77777777" w:rsidR="00A830F8" w:rsidRPr="00CA2983" w:rsidRDefault="00A830F8">
      <w:pPr>
        <w:pStyle w:val="LD10"/>
        <w:rPr>
          <w:rFonts w:ascii="Times New Roman" w:hAnsi="Times New Roman" w:cs="Times New Roman"/>
        </w:rPr>
      </w:pPr>
    </w:p>
    <w:p w14:paraId="1330E6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TETRA_OP_H</w:t>
      </w:r>
    </w:p>
    <w:p w14:paraId="560B83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TETRA_OP_H</w:t>
      </w:r>
    </w:p>
    <w:p w14:paraId="12C0B260" w14:textId="77777777" w:rsidR="00A830F8" w:rsidRPr="00CA2983" w:rsidRDefault="00A830F8">
      <w:pPr>
        <w:pStyle w:val="LD10"/>
        <w:rPr>
          <w:rFonts w:ascii="Times New Roman" w:hAnsi="Times New Roman" w:cs="Times New Roman"/>
        </w:rPr>
      </w:pPr>
    </w:p>
    <w:p w14:paraId="0587BD6F" w14:textId="77777777" w:rsidR="00A830F8" w:rsidRPr="00CA2983" w:rsidRDefault="00A830F8">
      <w:pPr>
        <w:pStyle w:val="LD10"/>
        <w:rPr>
          <w:rFonts w:ascii="Times New Roman" w:hAnsi="Times New Roman" w:cs="Times New Roman"/>
        </w:rPr>
      </w:pPr>
    </w:p>
    <w:p w14:paraId="437AF3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ED8E3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Constants and Globals *</w:t>
      </w:r>
    </w:p>
    <w:p w14:paraId="41A815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684BBEC8" w14:textId="77777777" w:rsidR="00A830F8" w:rsidRPr="00CA2983" w:rsidRDefault="00A830F8">
      <w:pPr>
        <w:pStyle w:val="LD10"/>
        <w:rPr>
          <w:rFonts w:ascii="Times New Roman" w:hAnsi="Times New Roman" w:cs="Times New Roman"/>
        </w:rPr>
      </w:pPr>
    </w:p>
    <w:p w14:paraId="3CE2EEF9" w14:textId="77777777" w:rsidR="00A830F8" w:rsidRPr="00CA2983" w:rsidRDefault="00A830F8">
      <w:pPr>
        <w:pStyle w:val="LD10"/>
        <w:rPr>
          <w:rFonts w:ascii="Times New Roman" w:hAnsi="Times New Roman" w:cs="Times New Roman"/>
        </w:rPr>
      </w:pPr>
    </w:p>
    <w:p w14:paraId="68F6AB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extern Flag Overflow;</w:t>
      </w:r>
    </w:p>
    <w:p w14:paraId="5A0B62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extern Flag Carry;</w:t>
      </w:r>
    </w:p>
    <w:p w14:paraId="01D9AAEA" w14:textId="77777777" w:rsidR="00A830F8" w:rsidRPr="00CA2983" w:rsidRDefault="00A830F8">
      <w:pPr>
        <w:pStyle w:val="LD10"/>
        <w:rPr>
          <w:rFonts w:ascii="Times New Roman" w:hAnsi="Times New Roman" w:cs="Times New Roman"/>
        </w:rPr>
      </w:pPr>
    </w:p>
    <w:p w14:paraId="167E8A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MAX_32 (Word32)0x7fffffff</w:t>
      </w:r>
    </w:p>
    <w:p w14:paraId="0F840E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MIN_32 (Word32)0x80000000</w:t>
      </w:r>
    </w:p>
    <w:p w14:paraId="582DA1FD" w14:textId="77777777" w:rsidR="00A830F8" w:rsidRPr="00CA2983" w:rsidRDefault="00A830F8">
      <w:pPr>
        <w:pStyle w:val="LD10"/>
        <w:rPr>
          <w:rFonts w:ascii="Times New Roman" w:hAnsi="Times New Roman" w:cs="Times New Roman"/>
        </w:rPr>
      </w:pPr>
    </w:p>
    <w:p w14:paraId="69AC3E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MAX_16 (Word16)0x7fff</w:t>
      </w:r>
    </w:p>
    <w:p w14:paraId="0FD55C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 MIN_16 (Word16)0x8000</w:t>
      </w:r>
    </w:p>
    <w:p w14:paraId="073A3F90" w14:textId="77777777" w:rsidR="00A830F8" w:rsidRPr="00CA2983" w:rsidRDefault="00A830F8">
      <w:pPr>
        <w:pStyle w:val="LD10"/>
        <w:rPr>
          <w:rFonts w:ascii="Times New Roman" w:hAnsi="Times New Roman" w:cs="Times New Roman"/>
        </w:rPr>
      </w:pPr>
    </w:p>
    <w:p w14:paraId="60A538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D6422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457F7E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Operators prototypes  *</w:t>
      </w:r>
    </w:p>
    <w:p w14:paraId="471655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3ED86BED" w14:textId="77777777" w:rsidR="00A830F8" w:rsidRPr="00CA2983" w:rsidRDefault="00A830F8">
      <w:pPr>
        <w:pStyle w:val="LD10"/>
        <w:rPr>
          <w:rFonts w:ascii="Times New Roman" w:hAnsi="Times New Roman" w:cs="Times New Roman"/>
        </w:rPr>
      </w:pPr>
    </w:p>
    <w:p w14:paraId="0FB12C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abs_s(Word16 var1);                /* Short abs,           1 */</w:t>
      </w:r>
    </w:p>
    <w:p w14:paraId="1B0331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add(Word16 var1, Word16 var2);     /* Short add,           1 */</w:t>
      </w:r>
    </w:p>
    <w:p w14:paraId="648795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div_s(Word16 var1, Word16 var2);   /* Short division,     18 */</w:t>
      </w:r>
    </w:p>
    <w:p w14:paraId="4079FF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extract_h(Word32 L_var1);          /* Extract high,        1 */</w:t>
      </w:r>
    </w:p>
    <w:p w14:paraId="235289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extract_l(Word32 L_var1);          /* Extract low,         1 */</w:t>
      </w:r>
    </w:p>
    <w:p w14:paraId="30701F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mult(Word16 var1, Word16 var2);    /* Short mult,          1 */</w:t>
      </w:r>
    </w:p>
    <w:p w14:paraId="587FD9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mult_r(Word16 var1, Word16 var2);  /* Mult with round,     2 */</w:t>
      </w:r>
    </w:p>
    <w:p w14:paraId="3BCFA2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negate(Word16 var1);               /* Short negate,        1 */</w:t>
      </w:r>
    </w:p>
    <w:p w14:paraId="27871B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norm_l(Word32 L_var1);             /* Long norm,          30 */</w:t>
      </w:r>
    </w:p>
    <w:p w14:paraId="0543DD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norm_s(Word16 var1);               /* Short norm,         15 */</w:t>
      </w:r>
    </w:p>
    <w:p w14:paraId="178C9B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round(Word32 L_var1);              /* Round,               1 */</w:t>
      </w:r>
    </w:p>
    <w:p w14:paraId="084690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shl(Word16 var1, Word16 var2);     /* Short shift left,    1 */</w:t>
      </w:r>
    </w:p>
    <w:p w14:paraId="161856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shr(Word16 var1, Word16 var2);     /* Short shift right,   1 */</w:t>
      </w:r>
    </w:p>
    <w:p w14:paraId="3EB719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sub(Word16 var1, Word16 var2);     /* Short sub,           1 */</w:t>
      </w:r>
    </w:p>
    <w:p w14:paraId="114E1EA2" w14:textId="77777777" w:rsidR="00A830F8" w:rsidRPr="00CA2983" w:rsidRDefault="00A830F8">
      <w:pPr>
        <w:pStyle w:val="LD10"/>
        <w:rPr>
          <w:rFonts w:ascii="Times New Roman" w:hAnsi="Times New Roman" w:cs="Times New Roman"/>
        </w:rPr>
      </w:pPr>
    </w:p>
    <w:p w14:paraId="7CF9D8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L_abs(Word32 L_var1);              /* Long abs,            3 */</w:t>
      </w:r>
    </w:p>
    <w:p w14:paraId="17EC36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L_add(Word32 L_var1, Word32 L_var2);  /* Long add,         2 */</w:t>
      </w:r>
    </w:p>
    <w:p w14:paraId="5BE170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L_deposit_h(Word16 var1);          /* 16 bit var1 -&gt; MSB   2 */</w:t>
      </w:r>
    </w:p>
    <w:p w14:paraId="72A997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L_deposit_l(Word16 var1);          /* 16 bit var1 -&gt; LSB,  2 */</w:t>
      </w:r>
    </w:p>
    <w:p w14:paraId="6F22A4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L_mac(Word32 L_var3, Word16 var1, Word16 var2);  /* Mac,   1 */</w:t>
      </w:r>
    </w:p>
    <w:p w14:paraId="1F14AC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L_mac0(Word32 L_var3, Word16 var1, Word16 var2); /* no shi 1 */</w:t>
      </w:r>
    </w:p>
    <w:p w14:paraId="771997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L_msu(Word32 L_var3, Word16 var1, Word16 var2);  /* Msu,   1 */</w:t>
      </w:r>
    </w:p>
    <w:p w14:paraId="2BCBC6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L_msu0(Word32 L_var3, Word16 var1, Word16 var2); /* no shi 1 */</w:t>
      </w:r>
    </w:p>
    <w:p w14:paraId="437F27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L_mult(Word16 var1, Word16 var2);  /* Long mult,           1 */</w:t>
      </w:r>
    </w:p>
    <w:p w14:paraId="000D1B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L_mult0(Word16 var1, Word16 var2); /* Long mult no shift,  1 */</w:t>
      </w:r>
    </w:p>
    <w:p w14:paraId="11DDD5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L_negate(Word32 L_var1);           /* Long negate,         2 */</w:t>
      </w:r>
    </w:p>
    <w:p w14:paraId="065C4E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L_shl(Word32 L_var1, Word16 var2); /* Long shift left,     2 */</w:t>
      </w:r>
    </w:p>
    <w:p w14:paraId="1E2C4E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L_shr(Word32 L_var1, Word16 var2); /* Long shift right,    2 */</w:t>
      </w:r>
    </w:p>
    <w:p w14:paraId="24BEB2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L_shr_r(Word32 L_var1, Word16 var2);  /* L_shr with round, 3 */</w:t>
      </w:r>
    </w:p>
    <w:p w14:paraId="42E251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Word32 L_sub(Word32 L_var1, Word32 L_var2);  /* Long sub,         2 */</w:t>
      </w:r>
    </w:p>
    <w:p w14:paraId="7F544F27" w14:textId="77777777" w:rsidR="00A830F8" w:rsidRPr="00CA2983" w:rsidRDefault="00A830F8">
      <w:pPr>
        <w:pStyle w:val="LD10"/>
        <w:rPr>
          <w:rFonts w:ascii="Times New Roman" w:hAnsi="Times New Roman" w:cs="Times New Roman"/>
        </w:rPr>
      </w:pPr>
    </w:p>
    <w:p w14:paraId="606D86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64DC1504" w14:textId="77777777" w:rsidR="00A830F8" w:rsidRPr="00CA2983" w:rsidRDefault="00A830F8">
      <w:pPr>
        <w:pStyle w:val="LD10"/>
        <w:rPr>
          <w:rFonts w:ascii="Times New Roman" w:hAnsi="Times New Roman" w:cs="Times New Roman"/>
        </w:rPr>
      </w:pPr>
    </w:p>
    <w:p w14:paraId="6A1F2B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48E3CA2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lastRenderedPageBreak/>
        <w:t>/**************************************************************************</w:t>
      </w:r>
    </w:p>
    <w:p w14:paraId="65D0265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D5AE8E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87" w:name="arrays_tab"/>
      <w:bookmarkEnd w:id="87"/>
      <w:r w:rsidRPr="00CA2983">
        <w:rPr>
          <w:rFonts w:ascii="Times New Roman" w:hAnsi="Times New Roman" w:cs="Times New Roman"/>
        </w:rPr>
        <w:t>arrays.tab</w:t>
      </w:r>
    </w:p>
    <w:p w14:paraId="23A70E2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AD7261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Arrays for speech channel coding and decoding</w:t>
      </w:r>
    </w:p>
    <w:p w14:paraId="0ADE23F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71697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8B03251" w14:textId="77777777" w:rsidR="00A830F8" w:rsidRPr="00CA2983" w:rsidRDefault="00A830F8">
      <w:pPr>
        <w:pStyle w:val="LD10"/>
        <w:rPr>
          <w:rFonts w:ascii="Times New Roman" w:hAnsi="Times New Roman" w:cs="Times New Roman"/>
        </w:rPr>
      </w:pPr>
    </w:p>
    <w:p w14:paraId="6A870D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ARRAYS FOR INITIALIZATION OF THE CHANNEL CODING */</w:t>
      </w:r>
    </w:p>
    <w:p w14:paraId="5A28D9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Definition of the sensitivity classes : 3 classes */</w:t>
      </w:r>
    </w:p>
    <w:p w14:paraId="6C26F2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TAB0[N0] =</w:t>
      </w:r>
      <w:r w:rsidRPr="00CA2983">
        <w:rPr>
          <w:rFonts w:ascii="Times New Roman" w:hAnsi="Times New Roman" w:cs="Times New Roman"/>
        </w:rPr>
        <w:tab/>
        <w:t>{35,36,37,38,39,40,41,42,43,  47,48,</w:t>
      </w:r>
    </w:p>
    <w:p w14:paraId="2D2F9A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56,  61,62,63,64,65,66,67,68,69,70,</w:t>
      </w:r>
    </w:p>
    <w:p w14:paraId="1659AF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74,75,  83,  88,89,90,91,92,93,94,95,</w:t>
      </w:r>
    </w:p>
    <w:p w14:paraId="09B862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96,97,  101,102,  110,115,116,117,118,</w:t>
      </w:r>
    </w:p>
    <w:p w14:paraId="01B1E9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119,120,121,122,123,124,  128,129,</w:t>
      </w:r>
    </w:p>
    <w:p w14:paraId="2152B8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137};</w:t>
      </w:r>
    </w:p>
    <w:p w14:paraId="7D6EA2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Class 0</w:t>
      </w:r>
    </w:p>
    <w:p w14:paraId="186D66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51 terms : Non protected class</w:t>
      </w:r>
    </w:p>
    <w:p w14:paraId="37F834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Least sensitive bits */</w:t>
      </w:r>
    </w:p>
    <w:p w14:paraId="47F0289D" w14:textId="77777777" w:rsidR="00A830F8" w:rsidRPr="00CA2983" w:rsidRDefault="00A830F8">
      <w:pPr>
        <w:pStyle w:val="LD10"/>
        <w:rPr>
          <w:rFonts w:ascii="Times New Roman" w:hAnsi="Times New Roman" w:cs="Times New Roman"/>
        </w:rPr>
      </w:pPr>
    </w:p>
    <w:p w14:paraId="6352DA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TAB1[N1] =</w:t>
      </w:r>
      <w:r w:rsidRPr="00CA2983">
        <w:rPr>
          <w:rFonts w:ascii="Times New Roman" w:hAnsi="Times New Roman" w:cs="Times New Roman"/>
        </w:rPr>
        <w:tab/>
        <w:t>{58,85,112,  54,81,108,135,  50,77,</w:t>
      </w:r>
    </w:p>
    <w:p w14:paraId="7C94C3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104,131,  45,72,99,126,  55,82,109,</w:t>
      </w:r>
    </w:p>
    <w:p w14:paraId="722B59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136,  5,13,34,  8,16,17,  22,23,24,</w:t>
      </w:r>
    </w:p>
    <w:p w14:paraId="041EA1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25,26,  6,14,7,15,  60,87,114,  46,</w:t>
      </w:r>
    </w:p>
    <w:p w14:paraId="2617E6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73,100,127,  44,71,98,125,  33,49,</w:t>
      </w:r>
    </w:p>
    <w:p w14:paraId="7DF928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76,103,130,  59,86,113,  57,84,111};</w:t>
      </w:r>
    </w:p>
    <w:p w14:paraId="5A8462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Class 1</w:t>
      </w:r>
    </w:p>
    <w:p w14:paraId="23C5DE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56 terms : Protected by Rate 8/12 </w:t>
      </w:r>
    </w:p>
    <w:p w14:paraId="78E9DA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Ranked with the most important bits at the boundaries,</w:t>
      </w:r>
    </w:p>
    <w:p w14:paraId="3E671B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and least important at the middle */</w:t>
      </w:r>
    </w:p>
    <w:p w14:paraId="149F6AE4" w14:textId="77777777" w:rsidR="00A830F8" w:rsidRPr="00CA2983" w:rsidRDefault="00A830F8">
      <w:pPr>
        <w:pStyle w:val="LD10"/>
        <w:rPr>
          <w:rFonts w:ascii="Times New Roman" w:hAnsi="Times New Roman" w:cs="Times New Roman"/>
        </w:rPr>
      </w:pPr>
    </w:p>
    <w:p w14:paraId="42D468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TAB2[N2] =</w:t>
      </w:r>
      <w:r w:rsidRPr="00CA2983">
        <w:rPr>
          <w:rFonts w:ascii="Times New Roman" w:hAnsi="Times New Roman" w:cs="Times New Roman"/>
        </w:rPr>
        <w:tab/>
      </w:r>
      <w:r w:rsidRPr="00CA2983">
        <w:rPr>
          <w:rFonts w:ascii="Times New Roman" w:hAnsi="Times New Roman" w:cs="Times New Roman"/>
        </w:rPr>
        <w:tab/>
        <w:t>{18,19,20,21,</w:t>
      </w:r>
      <w:r w:rsidRPr="00CA2983">
        <w:rPr>
          <w:rFonts w:ascii="Times New Roman" w:hAnsi="Times New Roman" w:cs="Times New Roman"/>
        </w:rPr>
        <w:tab/>
        <w:t>/* LSF3 */</w:t>
      </w:r>
    </w:p>
    <w:p w14:paraId="69C43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31,32,</w:t>
      </w:r>
      <w:r w:rsidRPr="00CA2983">
        <w:rPr>
          <w:rFonts w:ascii="Times New Roman" w:hAnsi="Times New Roman" w:cs="Times New Roman"/>
        </w:rPr>
        <w:tab/>
      </w:r>
      <w:r w:rsidRPr="00CA2983">
        <w:rPr>
          <w:rFonts w:ascii="Times New Roman" w:hAnsi="Times New Roman" w:cs="Times New Roman"/>
        </w:rPr>
        <w:tab/>
        <w:t>/* Pitch0 */</w:t>
      </w:r>
    </w:p>
    <w:p w14:paraId="26F47D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53,80,107,134,</w:t>
      </w:r>
      <w:r w:rsidRPr="00CA2983">
        <w:rPr>
          <w:rFonts w:ascii="Times New Roman" w:hAnsi="Times New Roman" w:cs="Times New Roman"/>
        </w:rPr>
        <w:tab/>
        <w:t>/* Energie 3 */</w:t>
      </w:r>
    </w:p>
    <w:p w14:paraId="0C8974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1,2,3,4,</w:t>
      </w:r>
      <w:r w:rsidRPr="00CA2983">
        <w:rPr>
          <w:rFonts w:ascii="Times New Roman" w:hAnsi="Times New Roman" w:cs="Times New Roman"/>
        </w:rPr>
        <w:tab/>
      </w:r>
      <w:r w:rsidRPr="00CA2983">
        <w:rPr>
          <w:rFonts w:ascii="Times New Roman" w:hAnsi="Times New Roman" w:cs="Times New Roman"/>
        </w:rPr>
        <w:tab/>
        <w:t>/* LSF1 */</w:t>
      </w:r>
    </w:p>
    <w:p w14:paraId="10356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9,10,11,12,</w:t>
      </w:r>
      <w:r w:rsidRPr="00CA2983">
        <w:rPr>
          <w:rFonts w:ascii="Times New Roman" w:hAnsi="Times New Roman" w:cs="Times New Roman"/>
        </w:rPr>
        <w:tab/>
      </w:r>
      <w:r w:rsidRPr="00CA2983">
        <w:rPr>
          <w:rFonts w:ascii="Times New Roman" w:hAnsi="Times New Roman" w:cs="Times New Roman"/>
        </w:rPr>
        <w:tab/>
        <w:t>/* LSF2 */</w:t>
      </w:r>
    </w:p>
    <w:p w14:paraId="6AD9ED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27,28,29,30,</w:t>
      </w:r>
      <w:r w:rsidRPr="00CA2983">
        <w:rPr>
          <w:rFonts w:ascii="Times New Roman" w:hAnsi="Times New Roman" w:cs="Times New Roman"/>
        </w:rPr>
        <w:tab/>
        <w:t>/* Pitch0 */</w:t>
      </w:r>
    </w:p>
    <w:p w14:paraId="457EA1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52,79,106,133,</w:t>
      </w:r>
      <w:r w:rsidRPr="00CA2983">
        <w:rPr>
          <w:rFonts w:ascii="Times New Roman" w:hAnsi="Times New Roman" w:cs="Times New Roman"/>
        </w:rPr>
        <w:tab/>
        <w:t>/* Energie 4 */</w:t>
      </w:r>
    </w:p>
    <w:p w14:paraId="25FF7A4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51,78,105,132};/* Energie 5 */</w:t>
      </w:r>
    </w:p>
    <w:p w14:paraId="550254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Class 2</w:t>
      </w:r>
    </w:p>
    <w:p w14:paraId="556BC0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30 terms : Protected by Rate 8/18</w:t>
      </w:r>
    </w:p>
    <w:p w14:paraId="21BBBE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Ranked from least to most important bits */</w:t>
      </w:r>
    </w:p>
    <w:p w14:paraId="3A987C37" w14:textId="77777777" w:rsidR="00A830F8" w:rsidRPr="00CA2983" w:rsidRDefault="00A830F8">
      <w:pPr>
        <w:pStyle w:val="LD10"/>
        <w:rPr>
          <w:rFonts w:ascii="Times New Roman" w:hAnsi="Times New Roman" w:cs="Times New Roman"/>
        </w:rPr>
      </w:pPr>
    </w:p>
    <w:p w14:paraId="06E215F6" w14:textId="77777777" w:rsidR="00A830F8" w:rsidRPr="00CA2983" w:rsidRDefault="00A830F8">
      <w:pPr>
        <w:pStyle w:val="LD10"/>
        <w:rPr>
          <w:rFonts w:ascii="Times New Roman" w:hAnsi="Times New Roman" w:cs="Times New Roman"/>
        </w:rPr>
      </w:pPr>
    </w:p>
    <w:p w14:paraId="2A7138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CHARACTERISTICS: */</w:t>
      </w:r>
    </w:p>
    <w:p w14:paraId="54A030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Tables for the two protected classes (Class 1 and 2) */</w:t>
      </w:r>
    </w:p>
    <w:p w14:paraId="20840931" w14:textId="77777777" w:rsidR="00A830F8" w:rsidRPr="00CA2983" w:rsidRDefault="00A830F8">
      <w:pPr>
        <w:pStyle w:val="LD10"/>
        <w:rPr>
          <w:rFonts w:ascii="Times New Roman" w:hAnsi="Times New Roman" w:cs="Times New Roman"/>
        </w:rPr>
      </w:pPr>
    </w:p>
    <w:p w14:paraId="046167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A1[Period_pct*3]</w:t>
      </w:r>
      <w:r w:rsidRPr="00CA2983">
        <w:rPr>
          <w:rFonts w:ascii="Times New Roman" w:hAnsi="Times New Roman" w:cs="Times New Roman"/>
        </w:rPr>
        <w:tab/>
      </w:r>
      <w:r w:rsidRPr="00CA2983">
        <w:rPr>
          <w:rFonts w:ascii="Times New Roman" w:hAnsi="Times New Roman" w:cs="Times New Roman"/>
        </w:rPr>
        <w:tab/>
        <w:t>=</w:t>
      </w:r>
    </w:p>
    <w:p w14:paraId="27DAFC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1, 1, 1, 1, 1, 1, 1,</w:t>
      </w:r>
    </w:p>
    <w:p w14:paraId="171E4B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1, 0, 1, 0, 1, 0, 1, 0,</w:t>
      </w:r>
    </w:p>
    <w:p w14:paraId="0036F4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0, 0, 0, 0, 0, 0, 0, 0};</w:t>
      </w:r>
    </w:p>
    <w:p w14:paraId="575C6A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Table for Class 1 : Rate 8/12 (2/3) */</w:t>
      </w:r>
    </w:p>
    <w:p w14:paraId="0F7DBE45" w14:textId="77777777" w:rsidR="00A830F8" w:rsidRPr="00CA2983" w:rsidRDefault="00A830F8">
      <w:pPr>
        <w:pStyle w:val="LD10"/>
        <w:rPr>
          <w:rFonts w:ascii="Times New Roman" w:hAnsi="Times New Roman" w:cs="Times New Roman"/>
        </w:rPr>
      </w:pPr>
    </w:p>
    <w:p w14:paraId="65F90E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A2[Period_pct*3]</w:t>
      </w:r>
      <w:r w:rsidRPr="00CA2983">
        <w:rPr>
          <w:rFonts w:ascii="Times New Roman" w:hAnsi="Times New Roman" w:cs="Times New Roman"/>
        </w:rPr>
        <w:tab/>
      </w:r>
      <w:r w:rsidRPr="00CA2983">
        <w:rPr>
          <w:rFonts w:ascii="Times New Roman" w:hAnsi="Times New Roman" w:cs="Times New Roman"/>
        </w:rPr>
        <w:tab/>
        <w:t>=</w:t>
      </w:r>
    </w:p>
    <w:p w14:paraId="1EA35A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1, 1, 1, 1, 1, 1, 1,</w:t>
      </w:r>
    </w:p>
    <w:p w14:paraId="7BC756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1, 1, 1, 1, 1, 1, 1, 1,</w:t>
      </w:r>
    </w:p>
    <w:p w14:paraId="294A70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 0, 0, 0, 1, 0, 0, 0};</w:t>
      </w:r>
    </w:p>
    <w:p w14:paraId="27B8A8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Table for Class 2 : Rate 8/18 */</w:t>
      </w:r>
    </w:p>
    <w:p w14:paraId="72311F75" w14:textId="77777777" w:rsidR="00A830F8" w:rsidRPr="00CA2983" w:rsidRDefault="00A830F8">
      <w:pPr>
        <w:pStyle w:val="LD10"/>
        <w:rPr>
          <w:rFonts w:ascii="Times New Roman" w:hAnsi="Times New Roman" w:cs="Times New Roman"/>
        </w:rPr>
      </w:pPr>
    </w:p>
    <w:p w14:paraId="6190BA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Fs_A2[Period_pct*3]</w:t>
      </w:r>
      <w:r w:rsidRPr="00CA2983">
        <w:rPr>
          <w:rFonts w:ascii="Times New Roman" w:hAnsi="Times New Roman" w:cs="Times New Roman"/>
        </w:rPr>
        <w:tab/>
        <w:t>=</w:t>
      </w:r>
    </w:p>
    <w:p w14:paraId="085FCD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1, 1, 1, 1, 1, 1, 1,</w:t>
      </w:r>
    </w:p>
    <w:p w14:paraId="5E5A57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1, 1, 1, 1, 1, 1, 1, 1,</w:t>
      </w:r>
    </w:p>
    <w:p w14:paraId="4AD5DA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 0, 0, 0, 0, 0, 0, 0};</w:t>
      </w:r>
    </w:p>
    <w:p w14:paraId="09304E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In case of Frame Stealing */</w:t>
      </w:r>
    </w:p>
    <w:p w14:paraId="1D2DC3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Table for Class 2 : Rate 8/17 */</w:t>
      </w:r>
    </w:p>
    <w:p w14:paraId="7FC11D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E8B2F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BAD FRAME INDICATOR : CRC (Cyclic Redundant Check) */</w:t>
      </w:r>
    </w:p>
    <w:p w14:paraId="2CAF33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Definition of the 8 CRC bits */</w:t>
      </w:r>
    </w:p>
    <w:p w14:paraId="58591F3B" w14:textId="77777777" w:rsidR="00A830F8" w:rsidRPr="00CA2983" w:rsidRDefault="00A830F8">
      <w:pPr>
        <w:pStyle w:val="LD10"/>
        <w:rPr>
          <w:rFonts w:ascii="Times New Roman" w:hAnsi="Times New Roman" w:cs="Times New Roman"/>
        </w:rPr>
      </w:pPr>
    </w:p>
    <w:p w14:paraId="6E0FFC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TAB_CRC1[SIZE_TAB_CRC1] =</w:t>
      </w:r>
    </w:p>
    <w:p w14:paraId="7645E5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5,  8,9,  13,  15,16,</w:t>
      </w:r>
    </w:p>
    <w:p w14:paraId="72880A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17,  19,  21,22,  24,25,  31,</w:t>
      </w:r>
    </w:p>
    <w:p w14:paraId="680C05D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32,  35,36,  38,  40,  43,44,</w:t>
      </w:r>
    </w:p>
    <w:p w14:paraId="304A17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45,  48,49,50,51,  53,54,  56};</w:t>
      </w:r>
    </w:p>
    <w:p w14:paraId="25859A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Class2 protected by the First bit of the CRC */</w:t>
      </w:r>
    </w:p>
    <w:p w14:paraId="117B3BFB" w14:textId="77777777" w:rsidR="00A830F8" w:rsidRPr="00CA2983" w:rsidRDefault="00A830F8">
      <w:pPr>
        <w:pStyle w:val="LD10"/>
        <w:rPr>
          <w:rFonts w:ascii="Times New Roman" w:hAnsi="Times New Roman" w:cs="Times New Roman"/>
        </w:rPr>
      </w:pPr>
    </w:p>
    <w:p w14:paraId="3FB8BE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TAB_CRC2[SIZE_TAB_CRC2] =</w:t>
      </w:r>
    </w:p>
    <w:p w14:paraId="2D726A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  6,  9,10,  14,</w:t>
      </w:r>
    </w:p>
    <w:p w14:paraId="195999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16,17,18,  20,  22,23,  25,26,</w:t>
      </w:r>
    </w:p>
    <w:p w14:paraId="1D574E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32,33,  36,37,  39,  41,  44,45,</w:t>
      </w:r>
    </w:p>
    <w:p w14:paraId="397928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46,  49,50,51,52,  54,55,  57};</w:t>
      </w:r>
    </w:p>
    <w:p w14:paraId="780594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Second bit of the CRC */</w:t>
      </w:r>
    </w:p>
    <w:p w14:paraId="092CCD70" w14:textId="77777777" w:rsidR="00A830F8" w:rsidRPr="00CA2983" w:rsidRDefault="00A830F8">
      <w:pPr>
        <w:pStyle w:val="LD10"/>
        <w:rPr>
          <w:rFonts w:ascii="Times New Roman" w:hAnsi="Times New Roman" w:cs="Times New Roman"/>
        </w:rPr>
      </w:pPr>
    </w:p>
    <w:p w14:paraId="16D1EB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TAB_CRC3[SIZE_TAB_CRC3] =</w:t>
      </w:r>
    </w:p>
    <w:p w14:paraId="0E472E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  7,  10,11,  15,</w:t>
      </w:r>
    </w:p>
    <w:p w14:paraId="5BCF1A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17,18,19,  21,  23,24,  26,27,</w:t>
      </w:r>
    </w:p>
    <w:p w14:paraId="3345BB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33,34,  37,38,  40,  42,  45,</w:t>
      </w:r>
    </w:p>
    <w:p w14:paraId="1535AC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46,47,  50,51,52,53,  55,56,  58};</w:t>
      </w:r>
    </w:p>
    <w:p w14:paraId="473150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Third bit of the CRC */</w:t>
      </w:r>
    </w:p>
    <w:p w14:paraId="49F80594" w14:textId="77777777" w:rsidR="00A830F8" w:rsidRPr="00CA2983" w:rsidRDefault="00A830F8">
      <w:pPr>
        <w:pStyle w:val="LD10"/>
        <w:rPr>
          <w:rFonts w:ascii="Times New Roman" w:hAnsi="Times New Roman" w:cs="Times New Roman"/>
        </w:rPr>
      </w:pPr>
    </w:p>
    <w:p w14:paraId="4AFAC9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TAB_CRC4[SIZE_TAB_CRC4] =</w:t>
      </w:r>
    </w:p>
    <w:p w14:paraId="12187D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4,5,  9,  11,12,13,  15,</w:t>
      </w:r>
    </w:p>
    <w:p w14:paraId="509BBD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17,18,  20,21,  27,28,  31,</w:t>
      </w:r>
    </w:p>
    <w:p w14:paraId="01BB36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32,  34,  36,  39,40,41,  44,45,</w:t>
      </w:r>
    </w:p>
    <w:p w14:paraId="061E17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46,47,  49,50,  52,  57,  59};</w:t>
      </w:r>
    </w:p>
    <w:p w14:paraId="4B844E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Fourth bit of the CRC */</w:t>
      </w:r>
    </w:p>
    <w:p w14:paraId="2DB5D7A4" w14:textId="77777777" w:rsidR="00A830F8" w:rsidRPr="00CA2983" w:rsidRDefault="00A830F8">
      <w:pPr>
        <w:pStyle w:val="LD10"/>
        <w:rPr>
          <w:rFonts w:ascii="Times New Roman" w:hAnsi="Times New Roman" w:cs="Times New Roman"/>
        </w:rPr>
      </w:pPr>
    </w:p>
    <w:p w14:paraId="341E77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TAB_CRC5[SIZE_TAB_CRC5] =</w:t>
      </w:r>
    </w:p>
    <w:p w14:paraId="0FE33F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  5,6,  10,  12,13,14,</w:t>
      </w:r>
    </w:p>
    <w:p w14:paraId="1C036A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16,  18,19,  21,22,  28,29,</w:t>
      </w:r>
    </w:p>
    <w:p w14:paraId="4A10A0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32,33,  35,  37,  40,41,42,  45,</w:t>
      </w:r>
    </w:p>
    <w:p w14:paraId="7AE91F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46,47,48,  50,51,  53,  58,  60};</w:t>
      </w:r>
    </w:p>
    <w:p w14:paraId="5C748B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Fifth bit of the CRC */</w:t>
      </w:r>
    </w:p>
    <w:p w14:paraId="7E28E853" w14:textId="77777777" w:rsidR="00A830F8" w:rsidRPr="00CA2983" w:rsidRDefault="00A830F8">
      <w:pPr>
        <w:pStyle w:val="LD10"/>
        <w:rPr>
          <w:rFonts w:ascii="Times New Roman" w:hAnsi="Times New Roman" w:cs="Times New Roman"/>
        </w:rPr>
      </w:pPr>
    </w:p>
    <w:p w14:paraId="0265A1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TAB_CRC6[SIZE_TAB_CRC6] =</w:t>
      </w:r>
    </w:p>
    <w:p w14:paraId="0FE614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  6,7,  11,  13,14,15,</w:t>
      </w:r>
    </w:p>
    <w:p w14:paraId="08BA6A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17,  19,20,  22,23,  29,30,</w:t>
      </w:r>
    </w:p>
    <w:p w14:paraId="72A209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33,34,  36,  38,  41,42,43,</w:t>
      </w:r>
    </w:p>
    <w:p w14:paraId="4D5391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46,47,48,49,  51,52,  54,  59};</w:t>
      </w:r>
    </w:p>
    <w:p w14:paraId="1A085E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Sixth bit of the CRC */</w:t>
      </w:r>
    </w:p>
    <w:p w14:paraId="4E1A9D56" w14:textId="77777777" w:rsidR="00A830F8" w:rsidRPr="00CA2983" w:rsidRDefault="00A830F8">
      <w:pPr>
        <w:pStyle w:val="LD10"/>
        <w:rPr>
          <w:rFonts w:ascii="Times New Roman" w:hAnsi="Times New Roman" w:cs="Times New Roman"/>
        </w:rPr>
      </w:pPr>
    </w:p>
    <w:p w14:paraId="6E12D9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TAB_CRC7[SIZE_TAB_CRC7] =</w:t>
      </w:r>
    </w:p>
    <w:p w14:paraId="642004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7,8,  12,  14,15,</w:t>
      </w:r>
    </w:p>
    <w:p w14:paraId="3B57A4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16,  18,  20,21,  23,24,  30,</w:t>
      </w:r>
    </w:p>
    <w:p w14:paraId="2C5215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31,  34,35,  37,  39,  42,43,44,</w:t>
      </w:r>
    </w:p>
    <w:p w14:paraId="641028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47,48,49,50,  52,53,  55,  60};</w:t>
      </w:r>
    </w:p>
    <w:p w14:paraId="5AF124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Seventh bit of the CRC */</w:t>
      </w:r>
    </w:p>
    <w:p w14:paraId="70191787" w14:textId="77777777" w:rsidR="00A830F8" w:rsidRPr="00CA2983" w:rsidRDefault="00A830F8">
      <w:pPr>
        <w:pStyle w:val="LD10"/>
        <w:rPr>
          <w:rFonts w:ascii="Times New Roman" w:hAnsi="Times New Roman" w:cs="Times New Roman"/>
        </w:rPr>
      </w:pPr>
    </w:p>
    <w:p w14:paraId="0DA87A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TAB_CRC8[SIZE_TAB_CRC8] =</w:t>
      </w:r>
    </w:p>
    <w:p w14:paraId="137410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{1,2,3,4,  8,  13,14,  16,  19,</w:t>
      </w:r>
    </w:p>
    <w:p w14:paraId="66A725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20,  22,23,  25,26,27,28,29,30,</w:t>
      </w:r>
    </w:p>
    <w:p w14:paraId="35539B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32,33,34,  36,37,  40,41,42,  44,</w:t>
      </w:r>
    </w:p>
    <w:p w14:paraId="638C82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48,  50,  53,  56,57,58,59,60};</w:t>
      </w:r>
    </w:p>
    <w:p w14:paraId="20728F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Eighth bit of the CRC */</w:t>
      </w:r>
    </w:p>
    <w:p w14:paraId="65FB7137" w14:textId="77777777" w:rsidR="00A830F8" w:rsidRPr="00CA2983" w:rsidRDefault="00A830F8">
      <w:pPr>
        <w:pStyle w:val="LD10"/>
        <w:rPr>
          <w:rFonts w:ascii="Times New Roman" w:hAnsi="Times New Roman" w:cs="Times New Roman"/>
        </w:rPr>
      </w:pPr>
    </w:p>
    <w:p w14:paraId="7A3331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18F588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IN CASE OF FRAME STEALING :</w:t>
      </w:r>
    </w:p>
    <w:p w14:paraId="1E8229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BAD FRAME INDICATOR : CRC (Cyclic Redundant Check)</w:t>
      </w:r>
    </w:p>
    <w:p w14:paraId="028305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Definition of the 4 CRC bits */</w:t>
      </w:r>
    </w:p>
    <w:p w14:paraId="77718365" w14:textId="77777777" w:rsidR="00A830F8" w:rsidRPr="00CA2983" w:rsidRDefault="00A830F8">
      <w:pPr>
        <w:pStyle w:val="LD10"/>
        <w:rPr>
          <w:rFonts w:ascii="Times New Roman" w:hAnsi="Times New Roman" w:cs="Times New Roman"/>
        </w:rPr>
      </w:pPr>
    </w:p>
    <w:p w14:paraId="58CAA5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Fs_SIZE_TAB_CRC1</w:t>
      </w:r>
      <w:r w:rsidRPr="00CA2983">
        <w:rPr>
          <w:rFonts w:ascii="Times New Roman" w:hAnsi="Times New Roman" w:cs="Times New Roman"/>
        </w:rPr>
        <w:tab/>
        <w:t>16</w:t>
      </w:r>
    </w:p>
    <w:p w14:paraId="714AF1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Fs_SIZE_TAB_CRC2</w:t>
      </w:r>
      <w:r w:rsidRPr="00CA2983">
        <w:rPr>
          <w:rFonts w:ascii="Times New Roman" w:hAnsi="Times New Roman" w:cs="Times New Roman"/>
        </w:rPr>
        <w:tab/>
        <w:t>16</w:t>
      </w:r>
    </w:p>
    <w:p w14:paraId="631E7A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Fs_SIZE_TAB_CRC3</w:t>
      </w:r>
      <w:r w:rsidRPr="00CA2983">
        <w:rPr>
          <w:rFonts w:ascii="Times New Roman" w:hAnsi="Times New Roman" w:cs="Times New Roman"/>
        </w:rPr>
        <w:tab/>
        <w:t>16</w:t>
      </w:r>
    </w:p>
    <w:p w14:paraId="233C85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Fs_SIZE_TAB_CRC4</w:t>
      </w:r>
      <w:r w:rsidRPr="00CA2983">
        <w:rPr>
          <w:rFonts w:ascii="Times New Roman" w:hAnsi="Times New Roman" w:cs="Times New Roman"/>
        </w:rPr>
        <w:tab/>
        <w:t>16</w:t>
      </w:r>
    </w:p>
    <w:p w14:paraId="63D6D453" w14:textId="77777777" w:rsidR="00A830F8" w:rsidRPr="00CA2983" w:rsidRDefault="00A830F8">
      <w:pPr>
        <w:pStyle w:val="LD10"/>
        <w:rPr>
          <w:rFonts w:ascii="Times New Roman" w:hAnsi="Times New Roman" w:cs="Times New Roman"/>
        </w:rPr>
      </w:pPr>
    </w:p>
    <w:p w14:paraId="439C63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Fs_TAB_CRC1[Fs_SIZE_TAB_CRC1] =</w:t>
      </w:r>
    </w:p>
    <w:p w14:paraId="619EF5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  4,5,  7,  9,10,11,12,</w:t>
      </w:r>
    </w:p>
    <w:p w14:paraId="2A4E9C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  19,20,  22,  24,25,26,27  };</w:t>
      </w:r>
    </w:p>
    <w:p w14:paraId="24C4CB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Class2 protected by the First bit of the CRC */</w:t>
      </w:r>
    </w:p>
    <w:p w14:paraId="2CC1C899" w14:textId="77777777" w:rsidR="00A830F8" w:rsidRPr="00CA2983" w:rsidRDefault="00A830F8">
      <w:pPr>
        <w:pStyle w:val="LD10"/>
        <w:rPr>
          <w:rFonts w:ascii="Times New Roman" w:hAnsi="Times New Roman" w:cs="Times New Roman"/>
        </w:rPr>
      </w:pPr>
    </w:p>
    <w:p w14:paraId="213970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Fs_TAB_CRC2[Fs_SIZE_TAB_CRC2] =</w:t>
      </w:r>
    </w:p>
    <w:p w14:paraId="3399B2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  4,  6,7,8,9,  13,</w:t>
      </w:r>
    </w:p>
    <w:p w14:paraId="2A5725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16,17,  19,  21,22,23,24,  28  };</w:t>
      </w:r>
    </w:p>
    <w:p w14:paraId="6C3CDB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Second bit of the CRC */</w:t>
      </w:r>
    </w:p>
    <w:p w14:paraId="75B7A9AA" w14:textId="77777777" w:rsidR="00A830F8" w:rsidRPr="00CA2983" w:rsidRDefault="00A830F8">
      <w:pPr>
        <w:pStyle w:val="LD10"/>
        <w:rPr>
          <w:rFonts w:ascii="Times New Roman" w:hAnsi="Times New Roman" w:cs="Times New Roman"/>
        </w:rPr>
      </w:pPr>
    </w:p>
    <w:p w14:paraId="21F4D1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Fs_TAB_CRC3[Fs_SIZE_TAB_CRC3] =</w:t>
      </w:r>
    </w:p>
    <w:p w14:paraId="48206B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2,3,  5,  7,8,9,10,  14,</w:t>
      </w:r>
    </w:p>
    <w:p w14:paraId="1ED74D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17,18,  20,  22,23,24,25,  29  };</w:t>
      </w:r>
    </w:p>
    <w:p w14:paraId="44B70C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Third bit of the CRC */</w:t>
      </w:r>
    </w:p>
    <w:p w14:paraId="3D6B8ECB" w14:textId="77777777" w:rsidR="00A830F8" w:rsidRPr="00CA2983" w:rsidRDefault="00A830F8">
      <w:pPr>
        <w:pStyle w:val="LD10"/>
        <w:rPr>
          <w:rFonts w:ascii="Times New Roman" w:hAnsi="Times New Roman" w:cs="Times New Roman"/>
        </w:rPr>
      </w:pPr>
    </w:p>
    <w:p w14:paraId="6251DE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const Word16</w:t>
      </w:r>
      <w:r w:rsidRPr="00CA2983">
        <w:rPr>
          <w:rFonts w:ascii="Times New Roman" w:hAnsi="Times New Roman" w:cs="Times New Roman"/>
        </w:rPr>
        <w:tab/>
        <w:t>Fs_TAB_CRC4[Fs_SIZE_TAB_CRC4] =</w:t>
      </w:r>
    </w:p>
    <w:p w14:paraId="79D4D5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3,4,  6,  8,9,10,11,  15,</w:t>
      </w:r>
    </w:p>
    <w:p w14:paraId="75223F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18,19,  21,  23,24,25,26,  30};</w:t>
      </w:r>
    </w:p>
    <w:p w14:paraId="3DE23D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Ranks of the bits in Class 2 protected by the Fourth bit of the CRC */</w:t>
      </w:r>
    </w:p>
    <w:p w14:paraId="2B6674DE" w14:textId="77777777" w:rsidR="00A830F8" w:rsidRPr="00CA2983" w:rsidRDefault="00A830F8">
      <w:pPr>
        <w:pStyle w:val="LD10"/>
        <w:rPr>
          <w:rFonts w:ascii="Times New Roman" w:hAnsi="Times New Roman" w:cs="Times New Roman"/>
        </w:rPr>
      </w:pPr>
    </w:p>
    <w:p w14:paraId="149E24E5" w14:textId="77777777" w:rsidR="00A830F8" w:rsidRPr="00CA2983" w:rsidRDefault="00A830F8">
      <w:pPr>
        <w:pStyle w:val="LD10"/>
        <w:rPr>
          <w:rFonts w:ascii="Times New Roman" w:hAnsi="Times New Roman" w:cs="Times New Roman"/>
        </w:rPr>
      </w:pPr>
    </w:p>
    <w:p w14:paraId="11FA1A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N1_coded</w:t>
      </w:r>
      <w:r w:rsidRPr="00CA2983">
        <w:rPr>
          <w:rFonts w:ascii="Times New Roman" w:hAnsi="Times New Roman" w:cs="Times New Roman"/>
        </w:rPr>
        <w:tab/>
        <w:t>84</w:t>
      </w:r>
      <w:r w:rsidRPr="00CA2983">
        <w:rPr>
          <w:rFonts w:ascii="Times New Roman" w:hAnsi="Times New Roman" w:cs="Times New Roman"/>
        </w:rPr>
        <w:tab/>
        <w:t>/* Size of Class1 (one speech frame) after coding 8/12 */</w:t>
      </w:r>
    </w:p>
    <w:p w14:paraId="42CAA7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N2_coded</w:t>
      </w:r>
      <w:r w:rsidRPr="00CA2983">
        <w:rPr>
          <w:rFonts w:ascii="Times New Roman" w:hAnsi="Times New Roman" w:cs="Times New Roman"/>
        </w:rPr>
        <w:tab/>
        <w:t>81</w:t>
      </w:r>
      <w:r w:rsidRPr="00CA2983">
        <w:rPr>
          <w:rFonts w:ascii="Times New Roman" w:hAnsi="Times New Roman" w:cs="Times New Roman"/>
        </w:rPr>
        <w:tab/>
        <w:t>/* Size of Class2 (one speech frame) after coding 8/17 */</w:t>
      </w:r>
    </w:p>
    <w:p w14:paraId="737D6FF2" w14:textId="77777777" w:rsidR="00A830F8" w:rsidRPr="00CA2983" w:rsidRDefault="00A830F8">
      <w:pPr>
        <w:pStyle w:val="LD10"/>
        <w:rPr>
          <w:rFonts w:ascii="Times New Roman" w:hAnsi="Times New Roman" w:cs="Times New Roman"/>
        </w:rPr>
      </w:pPr>
    </w:p>
    <w:p w14:paraId="2E3C92FF" w14:textId="77777777" w:rsidR="00A830F8" w:rsidRPr="00CA2983" w:rsidRDefault="00A830F8">
      <w:pPr>
        <w:pStyle w:val="LD10"/>
        <w:rPr>
          <w:rFonts w:ascii="Times New Roman" w:hAnsi="Times New Roman" w:cs="Times New Roman"/>
        </w:rPr>
      </w:pPr>
    </w:p>
    <w:p w14:paraId="64E012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Previous[(1 &lt;&lt; (K - 1))][2];</w:t>
      </w:r>
    </w:p>
    <w:p w14:paraId="033999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Best_previous[(1 &lt;&lt; (K - 1))][Decoding_delay];</w:t>
      </w:r>
    </w:p>
    <w:p w14:paraId="53C064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T1[(1 &lt;&lt; (K - 1))][2], T2[(1 &lt;&lt; (K - 1))][2], T3[(1 &lt;&lt; (K - 1))][2];</w:t>
      </w:r>
    </w:p>
    <w:p w14:paraId="16CA7A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Score[(1 &lt;&lt; (K - 1))];</w:t>
      </w:r>
    </w:p>
    <w:p w14:paraId="70D99A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Ex_score[(1 &lt;&lt; (K - 1))];</w:t>
      </w:r>
    </w:p>
    <w:p w14:paraId="671959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Received[3];</w:t>
      </w:r>
    </w:p>
    <w:p w14:paraId="529DAA9B" w14:textId="77777777" w:rsidR="00A830F8" w:rsidRPr="00CA2983" w:rsidRDefault="00A830F8">
      <w:pPr>
        <w:pStyle w:val="LD10"/>
        <w:rPr>
          <w:rFonts w:ascii="Times New Roman" w:hAnsi="Times New Roman" w:cs="Times New Roman"/>
        </w:rPr>
      </w:pPr>
    </w:p>
    <w:p w14:paraId="05A6CD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Initialization;</w:t>
      </w:r>
    </w:p>
    <w:p w14:paraId="6B27B0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Nber_Info_Bits;</w:t>
      </w:r>
    </w:p>
    <w:p w14:paraId="6CA52D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Msb_bit;</w:t>
      </w:r>
    </w:p>
    <w:p w14:paraId="17C713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M_1;</w:t>
      </w:r>
    </w:p>
    <w:p w14:paraId="4B376E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Min_value_allowed;</w:t>
      </w:r>
    </w:p>
    <w:p w14:paraId="2887C3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w:t>
      </w:r>
      <w:r w:rsidRPr="00CA2983">
        <w:rPr>
          <w:rFonts w:ascii="Times New Roman" w:hAnsi="Times New Roman" w:cs="Times New Roman"/>
        </w:rPr>
        <w:tab/>
        <w:t>Max_value_allowed;</w:t>
      </w:r>
    </w:p>
    <w:p w14:paraId="7B678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GLOBAL VARIABLES ***********************************/</w:t>
      </w:r>
    </w:p>
    <w:p w14:paraId="4E38C94E" w14:textId="77777777" w:rsidR="00A830F8" w:rsidRPr="00CA2983" w:rsidRDefault="00A830F8">
      <w:pPr>
        <w:rPr>
          <w:rFonts w:ascii="Times New Roman" w:hAnsi="Times New Roman" w:cs="Times New Roman"/>
        </w:rPr>
      </w:pPr>
    </w:p>
    <w:p w14:paraId="738FA4C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p>
    <w:p w14:paraId="68B05DC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lastRenderedPageBreak/>
        <w:t>/**************************************************************************</w:t>
      </w:r>
    </w:p>
    <w:p w14:paraId="510A50D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3CD299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const.tab</w:t>
      </w:r>
      <w:bookmarkStart w:id="88" w:name="const_tab"/>
      <w:bookmarkEnd w:id="88"/>
    </w:p>
    <w:p w14:paraId="40C26B7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DA2731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Constants for speech channel coding and decoding</w:t>
      </w:r>
    </w:p>
    <w:p w14:paraId="5C276ED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FD4DED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475ADAE" w14:textId="77777777" w:rsidR="00A830F8" w:rsidRPr="00CA2983" w:rsidRDefault="00A830F8">
      <w:pPr>
        <w:pStyle w:val="LD10"/>
        <w:rPr>
          <w:rFonts w:ascii="Times New Roman" w:hAnsi="Times New Roman" w:cs="Times New Roman"/>
        </w:rPr>
      </w:pPr>
    </w:p>
    <w:p w14:paraId="4194C2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CONSTANTS FOR CONVOLUTIONAL CODING */</w:t>
      </w:r>
    </w:p>
    <w:p w14:paraId="02F4B8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K</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5 /* Constraint Length */</w:t>
      </w:r>
    </w:p>
    <w:p w14:paraId="015ACB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Nber_bits_quantif</w:t>
      </w:r>
      <w:r w:rsidRPr="00CA2983">
        <w:rPr>
          <w:rFonts w:ascii="Times New Roman" w:hAnsi="Times New Roman" w:cs="Times New Roman"/>
        </w:rPr>
        <w:tab/>
      </w:r>
      <w:r w:rsidRPr="00CA2983">
        <w:rPr>
          <w:rFonts w:ascii="Times New Roman" w:hAnsi="Times New Roman" w:cs="Times New Roman"/>
        </w:rPr>
        <w:tab/>
        <w:t>8 /* Quantization */</w:t>
      </w:r>
    </w:p>
    <w:p w14:paraId="1337382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Decoding_delay</w:t>
      </w:r>
      <w:r w:rsidRPr="00CA2983">
        <w:rPr>
          <w:rFonts w:ascii="Times New Roman" w:hAnsi="Times New Roman" w:cs="Times New Roman"/>
        </w:rPr>
        <w:tab/>
      </w:r>
      <w:r w:rsidRPr="00CA2983">
        <w:rPr>
          <w:rFonts w:ascii="Times New Roman" w:hAnsi="Times New Roman" w:cs="Times New Roman"/>
        </w:rPr>
        <w:tab/>
        <w:t>30 /* Decoding Delay */</w:t>
      </w:r>
    </w:p>
    <w:p w14:paraId="4870EF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Polynomial generators : these polynomials should be under the format</w:t>
      </w:r>
    </w:p>
    <w:p w14:paraId="2FA48E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1+...+X**4 to match the decoding procedure : */</w:t>
      </w:r>
    </w:p>
    <w:p w14:paraId="56F56F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0x01F /* First Polynomial */</w:t>
      </w:r>
    </w:p>
    <w:p w14:paraId="20CE0C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0x01B /* Second Polynomial */</w:t>
      </w:r>
    </w:p>
    <w:p w14:paraId="1BCCB5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G3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0x015 /* Third Polynomial */</w:t>
      </w:r>
    </w:p>
    <w:p w14:paraId="175B40AC" w14:textId="77777777" w:rsidR="00A830F8" w:rsidRPr="00CA2983" w:rsidRDefault="00A830F8">
      <w:pPr>
        <w:pStyle w:val="LD10"/>
        <w:rPr>
          <w:rFonts w:ascii="Times New Roman" w:hAnsi="Times New Roman" w:cs="Times New Roman"/>
        </w:rPr>
      </w:pPr>
    </w:p>
    <w:p w14:paraId="22CCCC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FRAME FORMAT : */</w:t>
      </w:r>
    </w:p>
    <w:p w14:paraId="25C1649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Size of the three sensitivity classes  */</w:t>
      </w:r>
    </w:p>
    <w:p w14:paraId="073DB0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these sizes correspond to the coding of two speech frames at a time */</w:t>
      </w:r>
    </w:p>
    <w:p w14:paraId="64A72E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w:t>
      </w:r>
    </w:p>
    <w:p w14:paraId="7CB689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N0</w:t>
      </w:r>
      <w:r w:rsidRPr="00CA2983">
        <w:rPr>
          <w:rFonts w:ascii="Times New Roman" w:hAnsi="Times New Roman" w:cs="Times New Roman"/>
        </w:rPr>
        <w:tab/>
      </w:r>
      <w:r w:rsidRPr="00CA2983">
        <w:rPr>
          <w:rFonts w:ascii="Times New Roman" w:hAnsi="Times New Roman" w:cs="Times New Roman"/>
        </w:rPr>
        <w:tab/>
        <w:t>51 /* One Frame : Less sensitive class (class 0) */</w:t>
      </w:r>
    </w:p>
    <w:p w14:paraId="01BA48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N1</w:t>
      </w:r>
      <w:r w:rsidRPr="00CA2983">
        <w:rPr>
          <w:rFonts w:ascii="Times New Roman" w:hAnsi="Times New Roman" w:cs="Times New Roman"/>
        </w:rPr>
        <w:tab/>
      </w:r>
      <w:r w:rsidRPr="00CA2983">
        <w:rPr>
          <w:rFonts w:ascii="Times New Roman" w:hAnsi="Times New Roman" w:cs="Times New Roman"/>
        </w:rPr>
        <w:tab/>
        <w:t>56 /* One Frame : Moderate sensitive (class 1) */</w:t>
      </w:r>
    </w:p>
    <w:p w14:paraId="626976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N2</w:t>
      </w:r>
      <w:r w:rsidRPr="00CA2983">
        <w:rPr>
          <w:rFonts w:ascii="Times New Roman" w:hAnsi="Times New Roman" w:cs="Times New Roman"/>
        </w:rPr>
        <w:tab/>
      </w:r>
      <w:r w:rsidRPr="00CA2983">
        <w:rPr>
          <w:rFonts w:ascii="Times New Roman" w:hAnsi="Times New Roman" w:cs="Times New Roman"/>
        </w:rPr>
        <w:tab/>
        <w:t>30 /* One Frame : Most sensitive (class2) */</w:t>
      </w:r>
    </w:p>
    <w:p w14:paraId="03025C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N0_2</w:t>
      </w:r>
      <w:r w:rsidRPr="00CA2983">
        <w:rPr>
          <w:rFonts w:ascii="Times New Roman" w:hAnsi="Times New Roman" w:cs="Times New Roman"/>
        </w:rPr>
        <w:tab/>
      </w:r>
      <w:r w:rsidRPr="00CA2983">
        <w:rPr>
          <w:rFonts w:ascii="Times New Roman" w:hAnsi="Times New Roman" w:cs="Times New Roman"/>
        </w:rPr>
        <w:tab/>
        <w:t>102 /* Two Frames : Less sensitive class (class 0) */</w:t>
      </w:r>
    </w:p>
    <w:p w14:paraId="0CADE9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N1_2</w:t>
      </w:r>
      <w:r w:rsidRPr="00CA2983">
        <w:rPr>
          <w:rFonts w:ascii="Times New Roman" w:hAnsi="Times New Roman" w:cs="Times New Roman"/>
        </w:rPr>
        <w:tab/>
      </w:r>
      <w:r w:rsidRPr="00CA2983">
        <w:rPr>
          <w:rFonts w:ascii="Times New Roman" w:hAnsi="Times New Roman" w:cs="Times New Roman"/>
        </w:rPr>
        <w:tab/>
        <w:t>112 /* Two Frames : Moderate sensitive (class 1) */</w:t>
      </w:r>
    </w:p>
    <w:p w14:paraId="06F311D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N2_2</w:t>
      </w:r>
      <w:r w:rsidRPr="00CA2983">
        <w:rPr>
          <w:rFonts w:ascii="Times New Roman" w:hAnsi="Times New Roman" w:cs="Times New Roman"/>
        </w:rPr>
        <w:tab/>
      </w:r>
      <w:r w:rsidRPr="00CA2983">
        <w:rPr>
          <w:rFonts w:ascii="Times New Roman" w:hAnsi="Times New Roman" w:cs="Times New Roman"/>
        </w:rPr>
        <w:tab/>
        <w:t>60 /* Two Frames : Most sensitive (class 2) */</w:t>
      </w:r>
    </w:p>
    <w:p w14:paraId="35FF7A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N1_2_coded</w:t>
      </w:r>
      <w:r w:rsidRPr="00CA2983">
        <w:rPr>
          <w:rFonts w:ascii="Times New Roman" w:hAnsi="Times New Roman" w:cs="Times New Roman"/>
        </w:rPr>
        <w:tab/>
        <w:t>168 /* Two Frames after coding : size of class 1 after coding */</w:t>
      </w:r>
    </w:p>
    <w:p w14:paraId="24F913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N2_2_coded</w:t>
      </w:r>
      <w:r w:rsidRPr="00CA2983">
        <w:rPr>
          <w:rFonts w:ascii="Times New Roman" w:hAnsi="Times New Roman" w:cs="Times New Roman"/>
        </w:rPr>
        <w:tab/>
        <w:t>162 /* Two Frames after coding : size of class 2 after coding including CRC bits, (K-1) bits to empty the encoder */</w:t>
      </w:r>
    </w:p>
    <w:p w14:paraId="026CCC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N0_2 + N1_2_coded + N2_2_coded</w:t>
      </w:r>
      <w:r w:rsidRPr="00CA2983">
        <w:rPr>
          <w:rFonts w:ascii="Times New Roman" w:hAnsi="Times New Roman" w:cs="Times New Roman"/>
        </w:rPr>
        <w:tab/>
        <w:t>=</w:t>
      </w:r>
      <w:r w:rsidRPr="00CA2983">
        <w:rPr>
          <w:rFonts w:ascii="Times New Roman" w:hAnsi="Times New Roman" w:cs="Times New Roman"/>
        </w:rPr>
        <w:tab/>
        <w:t>size of a coded frame (60 ms  at 7200b/s)</w:t>
      </w:r>
    </w:p>
    <w:p w14:paraId="230103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432</w:t>
      </w:r>
    </w:p>
    <w:p w14:paraId="78ECDC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Long_time_slot */</w:t>
      </w:r>
    </w:p>
    <w:p w14:paraId="31E1F595" w14:textId="77777777" w:rsidR="00A830F8" w:rsidRPr="00CA2983" w:rsidRDefault="00A830F8">
      <w:pPr>
        <w:pStyle w:val="LD10"/>
        <w:rPr>
          <w:rFonts w:ascii="Times New Roman" w:hAnsi="Times New Roman" w:cs="Times New Roman"/>
        </w:rPr>
      </w:pPr>
    </w:p>
    <w:p w14:paraId="449733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Length_vocoder_frame</w:t>
      </w:r>
      <w:r w:rsidRPr="00CA2983">
        <w:rPr>
          <w:rFonts w:ascii="Times New Roman" w:hAnsi="Times New Roman" w:cs="Times New Roman"/>
        </w:rPr>
        <w:tab/>
        <w:t>137 /* 30 ms speech frame at 4567 b/s */</w:t>
      </w:r>
    </w:p>
    <w:p w14:paraId="7792AA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Length_2_frames</w:t>
      </w:r>
      <w:r w:rsidRPr="00CA2983">
        <w:rPr>
          <w:rFonts w:ascii="Times New Roman" w:hAnsi="Times New Roman" w:cs="Times New Roman"/>
        </w:rPr>
        <w:tab/>
      </w:r>
      <w:r w:rsidRPr="00CA2983">
        <w:rPr>
          <w:rFonts w:ascii="Times New Roman" w:hAnsi="Times New Roman" w:cs="Times New Roman"/>
        </w:rPr>
        <w:tab/>
        <w:t>274 /* Two 30 ms speech frames */</w:t>
      </w:r>
    </w:p>
    <w:p w14:paraId="50A4AF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Length_time_slot</w:t>
      </w:r>
      <w:r w:rsidRPr="00CA2983">
        <w:rPr>
          <w:rFonts w:ascii="Times New Roman" w:hAnsi="Times New Roman" w:cs="Times New Roman"/>
        </w:rPr>
        <w:tab/>
      </w:r>
      <w:r w:rsidRPr="00CA2983">
        <w:rPr>
          <w:rFonts w:ascii="Times New Roman" w:hAnsi="Times New Roman" w:cs="Times New Roman"/>
        </w:rPr>
        <w:tab/>
        <w:t>432 /* 60 ms frame at 7200 b/s */</w:t>
      </w:r>
    </w:p>
    <w:p w14:paraId="58EC71DF" w14:textId="77777777" w:rsidR="00A830F8" w:rsidRPr="00CA2983" w:rsidRDefault="00A830F8">
      <w:pPr>
        <w:pStyle w:val="LD10"/>
        <w:rPr>
          <w:rFonts w:ascii="Times New Roman" w:hAnsi="Times New Roman" w:cs="Times New Roman"/>
        </w:rPr>
      </w:pPr>
    </w:p>
    <w:p w14:paraId="01D96B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PUNCTURING CHARACTERISTICS: */</w:t>
      </w:r>
    </w:p>
    <w:p w14:paraId="0D059D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Period_pct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 Puncturing Period */</w:t>
      </w:r>
    </w:p>
    <w:p w14:paraId="2B6E77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Ai_j_SIZE</w:t>
      </w:r>
      <w:r w:rsidRPr="00CA2983">
        <w:rPr>
          <w:rFonts w:ascii="Times New Roman" w:hAnsi="Times New Roman" w:cs="Times New Roman"/>
        </w:rPr>
        <w:tab/>
      </w:r>
      <w:r w:rsidRPr="00CA2983">
        <w:rPr>
          <w:rFonts w:ascii="Times New Roman" w:hAnsi="Times New Roman" w:cs="Times New Roman"/>
        </w:rPr>
        <w:tab/>
        <w:t>Period_pct*6 /* Size of Puncturing Arrays */</w:t>
      </w:r>
    </w:p>
    <w:p w14:paraId="47E451CE" w14:textId="77777777" w:rsidR="00A830F8" w:rsidRPr="00CA2983" w:rsidRDefault="00A830F8">
      <w:pPr>
        <w:pStyle w:val="LD10"/>
        <w:rPr>
          <w:rFonts w:ascii="Times New Roman" w:hAnsi="Times New Roman" w:cs="Times New Roman"/>
        </w:rPr>
      </w:pPr>
    </w:p>
    <w:p w14:paraId="1D2332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BAD FRAME INDICATOR: CRC */</w:t>
      </w:r>
    </w:p>
    <w:p w14:paraId="6A4D89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SIZE_CRC</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8 /* Number of bits of the CRC (Cyclic Redundant Check) */</w:t>
      </w:r>
    </w:p>
    <w:p w14:paraId="3BA81D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Fs_SIZE_CRC</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4 /* Number of bits of the CRC (Frame Stealing Active) */</w:t>
      </w:r>
    </w:p>
    <w:p w14:paraId="3B7AB533" w14:textId="77777777" w:rsidR="00A830F8" w:rsidRPr="00CA2983" w:rsidRDefault="00A830F8">
      <w:pPr>
        <w:pStyle w:val="LD10"/>
        <w:rPr>
          <w:rFonts w:ascii="Times New Roman" w:hAnsi="Times New Roman" w:cs="Times New Roman"/>
        </w:rPr>
      </w:pPr>
    </w:p>
    <w:p w14:paraId="6D8645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SIZE_TAB_CRC1</w:t>
      </w:r>
      <w:r w:rsidRPr="00CA2983">
        <w:rPr>
          <w:rFonts w:ascii="Times New Roman" w:hAnsi="Times New Roman" w:cs="Times New Roman"/>
        </w:rPr>
        <w:tab/>
      </w:r>
      <w:r w:rsidRPr="00CA2983">
        <w:rPr>
          <w:rFonts w:ascii="Times New Roman" w:hAnsi="Times New Roman" w:cs="Times New Roman"/>
        </w:rPr>
        <w:tab/>
        <w:t>29</w:t>
      </w:r>
      <w:r w:rsidRPr="00CA2983">
        <w:rPr>
          <w:rFonts w:ascii="Times New Roman" w:hAnsi="Times New Roman" w:cs="Times New Roman"/>
        </w:rPr>
        <w:tab/>
        <w:t>/* Amount of bits taken into account */</w:t>
      </w:r>
    </w:p>
    <w:p w14:paraId="532580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SIZE_TAB_CRC2</w:t>
      </w:r>
      <w:r w:rsidRPr="00CA2983">
        <w:rPr>
          <w:rFonts w:ascii="Times New Roman" w:hAnsi="Times New Roman" w:cs="Times New Roman"/>
        </w:rPr>
        <w:tab/>
      </w:r>
      <w:r w:rsidRPr="00CA2983">
        <w:rPr>
          <w:rFonts w:ascii="Times New Roman" w:hAnsi="Times New Roman" w:cs="Times New Roman"/>
        </w:rPr>
        <w:tab/>
        <w:t>29</w:t>
      </w:r>
      <w:r w:rsidRPr="00CA2983">
        <w:rPr>
          <w:rFonts w:ascii="Times New Roman" w:hAnsi="Times New Roman" w:cs="Times New Roman"/>
        </w:rPr>
        <w:tab/>
        <w:t>/* In every of the 8 CRC bits */</w:t>
      </w:r>
    </w:p>
    <w:p w14:paraId="60B49E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SIZE_TAB_CRC3</w:t>
      </w:r>
      <w:r w:rsidRPr="00CA2983">
        <w:rPr>
          <w:rFonts w:ascii="Times New Roman" w:hAnsi="Times New Roman" w:cs="Times New Roman"/>
        </w:rPr>
        <w:tab/>
      </w:r>
      <w:r w:rsidRPr="00CA2983">
        <w:rPr>
          <w:rFonts w:ascii="Times New Roman" w:hAnsi="Times New Roman" w:cs="Times New Roman"/>
        </w:rPr>
        <w:tab/>
        <w:t>29</w:t>
      </w:r>
    </w:p>
    <w:p w14:paraId="0C3999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SIZE_TAB_CRC4</w:t>
      </w:r>
      <w:r w:rsidRPr="00CA2983">
        <w:rPr>
          <w:rFonts w:ascii="Times New Roman" w:hAnsi="Times New Roman" w:cs="Times New Roman"/>
        </w:rPr>
        <w:tab/>
      </w:r>
      <w:r w:rsidRPr="00CA2983">
        <w:rPr>
          <w:rFonts w:ascii="Times New Roman" w:hAnsi="Times New Roman" w:cs="Times New Roman"/>
        </w:rPr>
        <w:tab/>
        <w:t>30</w:t>
      </w:r>
    </w:p>
    <w:p w14:paraId="18B1D8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SIZE_TAB_CRC5</w:t>
      </w:r>
      <w:r w:rsidRPr="00CA2983">
        <w:rPr>
          <w:rFonts w:ascii="Times New Roman" w:hAnsi="Times New Roman" w:cs="Times New Roman"/>
        </w:rPr>
        <w:tab/>
      </w:r>
      <w:r w:rsidRPr="00CA2983">
        <w:rPr>
          <w:rFonts w:ascii="Times New Roman" w:hAnsi="Times New Roman" w:cs="Times New Roman"/>
        </w:rPr>
        <w:tab/>
        <w:t>30</w:t>
      </w:r>
    </w:p>
    <w:p w14:paraId="79D315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SIZE_TAB_CRC6</w:t>
      </w:r>
      <w:r w:rsidRPr="00CA2983">
        <w:rPr>
          <w:rFonts w:ascii="Times New Roman" w:hAnsi="Times New Roman" w:cs="Times New Roman"/>
        </w:rPr>
        <w:tab/>
      </w:r>
      <w:r w:rsidRPr="00CA2983">
        <w:rPr>
          <w:rFonts w:ascii="Times New Roman" w:hAnsi="Times New Roman" w:cs="Times New Roman"/>
        </w:rPr>
        <w:tab/>
        <w:t>29</w:t>
      </w:r>
    </w:p>
    <w:p w14:paraId="31E725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SIZE_TAB_CRC7</w:t>
      </w:r>
      <w:r w:rsidRPr="00CA2983">
        <w:rPr>
          <w:rFonts w:ascii="Times New Roman" w:hAnsi="Times New Roman" w:cs="Times New Roman"/>
        </w:rPr>
        <w:tab/>
      </w:r>
      <w:r w:rsidRPr="00CA2983">
        <w:rPr>
          <w:rFonts w:ascii="Times New Roman" w:hAnsi="Times New Roman" w:cs="Times New Roman"/>
        </w:rPr>
        <w:tab/>
        <w:t>29</w:t>
      </w:r>
    </w:p>
    <w:p w14:paraId="0B86C5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SIZE_TAB_CRC8</w:t>
      </w:r>
      <w:r w:rsidRPr="00CA2983">
        <w:rPr>
          <w:rFonts w:ascii="Times New Roman" w:hAnsi="Times New Roman" w:cs="Times New Roman"/>
        </w:rPr>
        <w:tab/>
      </w:r>
      <w:r w:rsidRPr="00CA2983">
        <w:rPr>
          <w:rFonts w:ascii="Times New Roman" w:hAnsi="Times New Roman" w:cs="Times New Roman"/>
        </w:rPr>
        <w:tab/>
        <w:t>35</w:t>
      </w:r>
    </w:p>
    <w:p w14:paraId="4C6269D5" w14:textId="77777777" w:rsidR="00A830F8" w:rsidRPr="00CA2983" w:rsidRDefault="00A830F8">
      <w:pPr>
        <w:pStyle w:val="LD10"/>
        <w:rPr>
          <w:rFonts w:ascii="Times New Roman" w:hAnsi="Times New Roman" w:cs="Times New Roman"/>
        </w:rPr>
      </w:pPr>
    </w:p>
    <w:p w14:paraId="7682FE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CONSTANTS FOR MATRIX INTERLEAVING */</w:t>
      </w:r>
    </w:p>
    <w:p w14:paraId="1A6855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LINES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24</w:t>
      </w:r>
    </w:p>
    <w:p w14:paraId="2F9579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#define</w:t>
      </w:r>
      <w:r w:rsidRPr="00CA2983">
        <w:rPr>
          <w:rFonts w:ascii="Times New Roman" w:hAnsi="Times New Roman" w:cs="Times New Roman"/>
        </w:rPr>
        <w:tab/>
        <w:t>COLUMNS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18</w:t>
      </w:r>
    </w:p>
    <w:p w14:paraId="145C2572" w14:textId="77777777" w:rsidR="00A830F8" w:rsidRPr="00CA2983" w:rsidRDefault="00A830F8">
      <w:pPr>
        <w:pStyle w:val="LD10"/>
        <w:keepLines w:val="0"/>
        <w:tabs>
          <w:tab w:val="left" w:pos="426"/>
        </w:tabs>
        <w:jc w:val="both"/>
        <w:rPr>
          <w:rFonts w:ascii="Times New Roman" w:hAnsi="Times New Roman" w:cs="Times New Roman"/>
        </w:rPr>
      </w:pPr>
      <w:r w:rsidRPr="00CA2983">
        <w:rPr>
          <w:rFonts w:ascii="Times New Roman" w:hAnsi="Times New Roman" w:cs="Times New Roman"/>
        </w:rPr>
        <w:t>/* LINES * COLUMNS = Length_time_slot  = 432 */</w:t>
      </w:r>
    </w:p>
    <w:p w14:paraId="2E15340C" w14:textId="77777777"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fldChar w:fldCharType="end"/>
      </w:r>
    </w:p>
    <w:p w14:paraId="7E7A7B95" w14:textId="2355A654"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br w:type="page"/>
      </w:r>
      <w:r w:rsidRPr="00CA2983">
        <w:rPr>
          <w:rFonts w:ascii="Times New Roman" w:hAnsi="Times New Roman" w:cs="Times New Roman"/>
          <w:sz w:val="20"/>
        </w:rPr>
        <w:lastRenderedPageBreak/>
        <w:fldChar w:fldCharType="begin"/>
      </w:r>
      <w:r w:rsidRPr="00CA2983">
        <w:rPr>
          <w:rFonts w:ascii="Times New Roman" w:hAnsi="Times New Roman" w:cs="Times New Roman"/>
          <w:sz w:val="20"/>
        </w:rPr>
        <w:instrText>include C_word_D.doc</w:instrText>
      </w:r>
      <w:r w:rsidR="00CA2983" w:rsidRPr="00CA2983">
        <w:rPr>
          <w:rFonts w:ascii="Times New Roman" w:hAnsi="Times New Roman" w:cs="Times New Roman"/>
          <w:sz w:val="20"/>
        </w:rPr>
        <w:instrText xml:space="preserve"> \* MERGEFORMAT </w:instrText>
      </w:r>
      <w:r w:rsidRPr="00CA2983">
        <w:rPr>
          <w:rFonts w:ascii="Times New Roman" w:hAnsi="Times New Roman" w:cs="Times New Roman"/>
          <w:sz w:val="20"/>
        </w:rPr>
        <w:fldChar w:fldCharType="separate"/>
      </w:r>
      <w:bookmarkStart w:id="89" w:name="_Toc162012089"/>
      <w:bookmarkStart w:id="90" w:name="a300395_2_04_title"/>
      <w:r w:rsidRPr="00CA2983">
        <w:rPr>
          <w:rFonts w:ascii="Times New Roman" w:hAnsi="Times New Roman" w:cs="Times New Roman"/>
          <w:sz w:val="20"/>
        </w:rPr>
        <w:t>D</w:t>
      </w:r>
      <w:bookmarkEnd w:id="90"/>
      <w:r w:rsidRPr="00CA2983">
        <w:rPr>
          <w:rFonts w:ascii="Times New Roman" w:hAnsi="Times New Roman" w:cs="Times New Roman"/>
          <w:sz w:val="20"/>
        </w:rPr>
        <w:tab/>
        <w:t>C Code for Speech Channel Decoding</w:t>
      </w:r>
      <w:bookmarkEnd w:id="89"/>
    </w:p>
    <w:p w14:paraId="3BE4116B" w14:textId="77777777" w:rsidR="00A830F8" w:rsidRPr="00CA2983" w:rsidRDefault="00A830F8">
      <w:pPr>
        <w:pStyle w:val="Heading2"/>
        <w:rPr>
          <w:rFonts w:ascii="Times New Roman" w:hAnsi="Times New Roman" w:cs="Times New Roman"/>
        </w:rPr>
      </w:pPr>
      <w:r w:rsidRPr="00CA2983">
        <w:rPr>
          <w:rFonts w:ascii="Times New Roman" w:hAnsi="Times New Roman" w:cs="Times New Roman"/>
        </w:rPr>
        <w:fldChar w:fldCharType="begin"/>
      </w:r>
      <w:r w:rsidRPr="00CA2983">
        <w:rPr>
          <w:rFonts w:ascii="Times New Roman" w:hAnsi="Times New Roman" w:cs="Times New Roman"/>
        </w:rPr>
        <w:instrText xml:space="preserve">ref a300395_2_04_title </w:instrText>
      </w:r>
      <w:r w:rsidRPr="00CA2983">
        <w:rPr>
          <w:rFonts w:ascii="Times New Roman" w:hAnsi="Times New Roman" w:cs="Times New Roman"/>
        </w:rPr>
        <w:fldChar w:fldCharType="separate"/>
      </w:r>
      <w:bookmarkStart w:id="91" w:name="_Toc162012090"/>
      <w:r w:rsidRPr="00CA2983">
        <w:rPr>
          <w:rFonts w:ascii="Times New Roman" w:hAnsi="Times New Roman" w:cs="Times New Roman"/>
        </w:rPr>
        <w:t>D</w:t>
      </w:r>
      <w:r w:rsidRPr="00CA2983">
        <w:rPr>
          <w:rFonts w:ascii="Times New Roman" w:hAnsi="Times New Roman" w:cs="Times New Roman"/>
        </w:rPr>
        <w:fldChar w:fldCharType="end"/>
      </w:r>
      <w:r w:rsidRPr="00CA2983">
        <w:rPr>
          <w:rFonts w:ascii="Times New Roman" w:hAnsi="Times New Roman" w:cs="Times New Roman"/>
        </w:rPr>
        <w:t>.1</w:t>
      </w:r>
      <w:r w:rsidRPr="00CA2983">
        <w:rPr>
          <w:rFonts w:ascii="Times New Roman" w:hAnsi="Times New Roman" w:cs="Times New Roman"/>
        </w:rPr>
        <w:tab/>
        <w:t>Main Program for Speech Channel Decoding</w:t>
      </w:r>
      <w:bookmarkEnd w:id="91"/>
    </w:p>
    <w:p w14:paraId="377D0D50" w14:textId="77777777" w:rsidR="00A830F8" w:rsidRPr="00CA2983" w:rsidRDefault="00A830F8">
      <w:pPr>
        <w:pStyle w:val="WP"/>
        <w:keepNext/>
        <w:ind w:right="282"/>
        <w:rPr>
          <w:rFonts w:ascii="Times New Roman" w:hAnsi="Times New Roman" w:cs="Times New Roman"/>
        </w:rPr>
      </w:pPr>
    </w:p>
    <w:p w14:paraId="53748EE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399C044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315CB3A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92" w:name="cdecoder_c"/>
      <w:bookmarkEnd w:id="92"/>
      <w:r w:rsidRPr="00CA2983">
        <w:rPr>
          <w:rFonts w:ascii="Times New Roman" w:hAnsi="Times New Roman" w:cs="Times New Roman"/>
        </w:rPr>
        <w:t>cdecoder.</w:t>
      </w:r>
      <w:r w:rsidRPr="00CA2983">
        <w:rPr>
          <w:rFonts w:ascii="Times New Roman" w:hAnsi="Times New Roman" w:cs="Times New Roman"/>
        </w:rPr>
        <w:fldChar w:fldCharType="begin"/>
      </w:r>
      <w:r w:rsidRPr="00CA2983">
        <w:rPr>
          <w:rFonts w:ascii="Times New Roman" w:hAnsi="Times New Roman" w:cs="Times New Roman"/>
        </w:rPr>
        <w:instrText>xe "cdecoder</w:instrText>
      </w:r>
      <w:r w:rsidRPr="00CA2983">
        <w:rPr>
          <w:rFonts w:ascii="Times New Roman" w:hAnsi="Times New Roman" w:cs="Times New Roman"/>
        </w:rPr>
        <w:tab/>
      </w:r>
      <w:r w:rsidRPr="00CA2983">
        <w:rPr>
          <w:rFonts w:ascii="Times New Roman" w:hAnsi="Times New Roman" w:cs="Times New Roman"/>
        </w:rPr>
        <w:tab/>
        <w:instrText>cdecoder</w:instrText>
      </w:r>
      <w:r w:rsidRPr="00CA2983">
        <w:rPr>
          <w:rFonts w:ascii="Times New Roman" w:hAnsi="Times New Roman" w:cs="Times New Roman"/>
        </w:rPr>
        <w:tab/>
        <w:instrText>D.1"</w:instrText>
      </w:r>
      <w:r w:rsidRPr="00CA2983">
        <w:rPr>
          <w:rFonts w:ascii="Times New Roman" w:hAnsi="Times New Roman" w:cs="Times New Roman"/>
        </w:rPr>
        <w:fldChar w:fldCharType="end"/>
      </w:r>
      <w:r w:rsidRPr="00CA2983">
        <w:rPr>
          <w:rFonts w:ascii="Times New Roman" w:hAnsi="Times New Roman" w:cs="Times New Roman"/>
        </w:rPr>
        <w:t>c</w:t>
      </w:r>
    </w:p>
    <w:p w14:paraId="4C65707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6A98CB7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program for speech channel decoding</w:t>
      </w:r>
    </w:p>
    <w:p w14:paraId="02C36C1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E1603C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D9C7C5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75B9856"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cdecoder input_file output_file</w:t>
      </w:r>
    </w:p>
    <w:p w14:paraId="5FEFD69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(Executable_File Input1 Output1)</w:t>
      </w:r>
    </w:p>
    <w:p w14:paraId="0F080CF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2E521D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FILE(S)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B50EA7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A4070A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t>:</w:t>
      </w:r>
      <w:r w:rsidRPr="00CA2983">
        <w:rPr>
          <w:rFonts w:ascii="Times New Roman" w:hAnsi="Times New Roman" w:cs="Times New Roman"/>
        </w:rPr>
        <w:tab/>
        <w:t xml:space="preserve">- Description : channel encoded serial stream </w:t>
      </w:r>
    </w:p>
    <w:p w14:paraId="352EE687"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634E886E"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each 16 bit-sample represents one encoded bit</w:t>
      </w:r>
    </w:p>
    <w:p w14:paraId="56D4D76D"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 channel frame = 432 bits</w:t>
      </w:r>
    </w:p>
    <w:p w14:paraId="3E5946EA"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202627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FILE(S)</w:t>
      </w:r>
      <w:r w:rsidRPr="00CA2983">
        <w:rPr>
          <w:rFonts w:ascii="Times New Roman" w:hAnsi="Times New Roman" w:cs="Times New Roman"/>
        </w:rPr>
        <w:tab/>
        <w:t>:</w:t>
      </w:r>
      <w:r w:rsidRPr="00CA2983">
        <w:rPr>
          <w:rFonts w:ascii="Times New Roman" w:hAnsi="Times New Roman" w:cs="Times New Roman"/>
        </w:rPr>
        <w:tab/>
      </w:r>
    </w:p>
    <w:p w14:paraId="30873DF4"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F607642"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t>:</w:t>
      </w:r>
      <w:r w:rsidRPr="00CA2983">
        <w:rPr>
          <w:rFonts w:ascii="Times New Roman" w:hAnsi="Times New Roman" w:cs="Times New Roman"/>
        </w:rPr>
        <w:tab/>
        <w:t>- Description :  serial stream output file</w:t>
      </w:r>
    </w:p>
    <w:p w14:paraId="42A5B0C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binary file 16 bit-samples</w:t>
      </w:r>
    </w:p>
    <w:p w14:paraId="697C4E62"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each 16 bit-sample represents one encoded bit</w:t>
      </w:r>
    </w:p>
    <w:p w14:paraId="60D8025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 output frame includes 2 speech frames with BFI</w:t>
      </w:r>
    </w:p>
    <w:p w14:paraId="59DF477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2 * (137 + 1) = 276 bits</w:t>
      </w:r>
    </w:p>
    <w:p w14:paraId="65C52AA5"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 xml:space="preserve">*  </w:t>
      </w:r>
    </w:p>
    <w:p w14:paraId="5801DF4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 Values of channel encoded samples are </w:t>
      </w:r>
    </w:p>
    <w:p w14:paraId="5AE03AE7"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either -127 or +127</w:t>
      </w:r>
    </w:p>
    <w:p w14:paraId="67409704"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3EE7242"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DA226D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30B8F04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channel.h</w:t>
      </w:r>
    </w:p>
    <w:p w14:paraId="41E6BC6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4BD6380C"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430F787"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1594E7B6" w14:textId="77777777" w:rsidR="00A830F8" w:rsidRPr="00CA2983" w:rsidRDefault="00A830F8">
      <w:pPr>
        <w:pStyle w:val="LD10"/>
        <w:rPr>
          <w:rFonts w:ascii="Times New Roman" w:hAnsi="Times New Roman" w:cs="Times New Roman"/>
        </w:rPr>
      </w:pPr>
    </w:p>
    <w:p w14:paraId="0C89F9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LIBRARIES USED */</w:t>
      </w:r>
    </w:p>
    <w:p w14:paraId="243E08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&lt;stdlib.h&gt;</w:t>
      </w:r>
    </w:p>
    <w:p w14:paraId="7AD5E5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7ACDCB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440E55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#ifndef TRUE</w:t>
      </w:r>
    </w:p>
    <w:p w14:paraId="74DFA9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TRUE   (1==1)</w:t>
      </w:r>
    </w:p>
    <w:p w14:paraId="43693A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FALSE  (1==0)</w:t>
      </w:r>
    </w:p>
    <w:p w14:paraId="36EE5CA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7164A9AF" w14:textId="77777777" w:rsidR="00A830F8" w:rsidRPr="00CA2983" w:rsidRDefault="00A830F8">
      <w:pPr>
        <w:pStyle w:val="LD10"/>
        <w:rPr>
          <w:rFonts w:ascii="Times New Roman" w:hAnsi="Times New Roman" w:cs="Times New Roman"/>
        </w:rPr>
      </w:pPr>
    </w:p>
    <w:p w14:paraId="3DCEA1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3B26C4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Word16  Frame_stealing = 0;</w:t>
      </w:r>
      <w:r w:rsidRPr="00CA2983">
        <w:rPr>
          <w:rFonts w:ascii="Times New Roman" w:hAnsi="Times New Roman" w:cs="Times New Roman"/>
        </w:rPr>
        <w:tab/>
        <w:t>/* Frame Stealing Flag :</w:t>
      </w:r>
    </w:p>
    <w:p w14:paraId="595161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0 = Inactive, </w:t>
      </w:r>
    </w:p>
    <w:p w14:paraId="22125F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First Frame in time-slot stolen</w:t>
      </w:r>
    </w:p>
    <w:p w14:paraId="35F5A5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This flag is set/reset by external world */</w:t>
      </w:r>
    </w:p>
    <w:p w14:paraId="2BE8E8AD" w14:textId="77777777" w:rsidR="00A830F8" w:rsidRPr="00CA2983" w:rsidRDefault="00A830F8">
      <w:pPr>
        <w:pStyle w:val="LD10"/>
        <w:rPr>
          <w:rFonts w:ascii="Times New Roman" w:hAnsi="Times New Roman" w:cs="Times New Roman"/>
        </w:rPr>
      </w:pPr>
    </w:p>
    <w:p w14:paraId="213303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int</w:t>
      </w:r>
      <w:r w:rsidRPr="00CA2983">
        <w:rPr>
          <w:rFonts w:ascii="Times New Roman" w:hAnsi="Times New Roman" w:cs="Times New Roman"/>
        </w:rPr>
        <w:tab/>
        <w:t>main( int argc, char *argv[] )</w:t>
      </w:r>
    </w:p>
    <w:p w14:paraId="3D09BB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970E8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FILE    *fin, *fout;</w:t>
      </w:r>
    </w:p>
    <w:p w14:paraId="3B8175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Word32  Loop_counter = 0;</w:t>
      </w:r>
    </w:p>
    <w:p w14:paraId="7089B6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first_pass = TRUE;</w:t>
      </w:r>
    </w:p>
    <w:p w14:paraId="6E1F4B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Word16  i;    </w:t>
      </w:r>
    </w:p>
    <w:p w14:paraId="419E1F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Word16  bfi1 = 0;            </w:t>
      </w:r>
    </w:p>
    <w:p w14:paraId="6A2DDE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bfi2 = 0;               /* Reset Bad Frame Indicator :</w:t>
      </w:r>
    </w:p>
    <w:p w14:paraId="7CC5A8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correct data, 1 = Corrupted frame */</w:t>
      </w:r>
    </w:p>
    <w:p w14:paraId="45D2ED0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47DBA4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Reordered_array[286];   /* 2 frames vocoder + 8 + 4 */</w:t>
      </w:r>
    </w:p>
    <w:p w14:paraId="504B00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Interleaved_coded_array[432]; /*time-slot length at 7.2 kb/s*/</w:t>
      </w:r>
    </w:p>
    <w:p w14:paraId="6868EB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Word16  Coded_array[432];</w:t>
      </w:r>
    </w:p>
    <w:p w14:paraId="1C10B3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47B6473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Parse arguments */</w:t>
      </w:r>
    </w:p>
    <w:p w14:paraId="36D71D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argc != 3 )</w:t>
      </w:r>
    </w:p>
    <w:p w14:paraId="75A45D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3DB409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"usage : cdecoder input_file output_file" );</w:t>
      </w:r>
    </w:p>
    <w:p w14:paraId="3EDCE9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"format for input_file  : $6B21...114 bits");</w:t>
      </w:r>
    </w:p>
    <w:p w14:paraId="3C0380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       ...$6B22...114..." );</w:t>
      </w:r>
    </w:p>
    <w:p w14:paraId="6D5332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       ...$6B26...114...$6B21");</w:t>
      </w:r>
    </w:p>
    <w:p w14:paraId="2BC0A9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 "format for output_file : two 138 (BFI + 137) bit frames");</w:t>
      </w:r>
    </w:p>
    <w:p w14:paraId="192139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2AAF5E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24D478A0" w14:textId="77777777" w:rsidR="00A830F8" w:rsidRPr="00CA2983" w:rsidRDefault="00A830F8">
      <w:pPr>
        <w:pStyle w:val="LD10"/>
        <w:rPr>
          <w:rFonts w:ascii="Times New Roman" w:hAnsi="Times New Roman" w:cs="Times New Roman"/>
        </w:rPr>
      </w:pPr>
    </w:p>
    <w:p w14:paraId="062454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(fin = fopen( argv[1], "rb" )) == NULL )</w:t>
      </w:r>
    </w:p>
    <w:p w14:paraId="3AD0BC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74E108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puts("cdecoder: can't open input_file" );</w:t>
      </w:r>
    </w:p>
    <w:p w14:paraId="781BE0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607B30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7106E4B6" w14:textId="77777777" w:rsidR="00A830F8" w:rsidRPr="00CA2983" w:rsidRDefault="00A830F8">
      <w:pPr>
        <w:pStyle w:val="LD10"/>
        <w:rPr>
          <w:rFonts w:ascii="Times New Roman" w:hAnsi="Times New Roman" w:cs="Times New Roman"/>
        </w:rPr>
      </w:pPr>
    </w:p>
    <w:p w14:paraId="30811D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(fout = fopen( argv[2], "wb" )) == NULL )</w:t>
      </w:r>
    </w:p>
    <w:p w14:paraId="6445E8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68FC0F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puts("cdecoder: can't open output_file" );</w:t>
      </w:r>
    </w:p>
    <w:p w14:paraId="28E066B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exit( 1 );</w:t>
      </w:r>
    </w:p>
    <w:p w14:paraId="43D0EA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40B93675" w14:textId="77777777" w:rsidR="00A830F8" w:rsidRPr="00CA2983" w:rsidRDefault="00A830F8">
      <w:pPr>
        <w:pStyle w:val="LD10"/>
        <w:rPr>
          <w:rFonts w:ascii="Times New Roman" w:hAnsi="Times New Roman" w:cs="Times New Roman"/>
        </w:rPr>
      </w:pPr>
    </w:p>
    <w:p w14:paraId="1C6AFFF9" w14:textId="77777777" w:rsidR="00A830F8" w:rsidRPr="00CA2983" w:rsidRDefault="00A830F8">
      <w:pPr>
        <w:pStyle w:val="LD10"/>
        <w:rPr>
          <w:rFonts w:ascii="Times New Roman" w:hAnsi="Times New Roman" w:cs="Times New Roman"/>
        </w:rPr>
      </w:pPr>
    </w:p>
    <w:p w14:paraId="4FEAA2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while( 1 )</w:t>
      </w:r>
    </w:p>
    <w:p w14:paraId="7760B8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54936C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read Input_array (1 TETRA frame = 2 speech frames) from input file */</w:t>
      </w:r>
    </w:p>
    <w:p w14:paraId="36AEC9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(Read_Tetra_File (fin, Interleaved_coded_array) == -1)</w:t>
      </w:r>
    </w:p>
    <w:p w14:paraId="6A7F77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372439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puts ("cdecoder: reached end of input_file");</w:t>
      </w:r>
    </w:p>
    <w:p w14:paraId="03D04C3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break;</w:t>
      </w:r>
    </w:p>
    <w:p w14:paraId="6908962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097504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w:t>
      </w:r>
    </w:p>
    <w:p w14:paraId="692DFA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3DEBE69" w14:textId="77777777" w:rsidR="00A830F8" w:rsidRPr="00CA2983" w:rsidRDefault="00A830F8">
      <w:pPr>
        <w:pStyle w:val="LD10"/>
        <w:rPr>
          <w:rFonts w:ascii="Times New Roman" w:hAnsi="Times New Roman" w:cs="Times New Roman"/>
        </w:rPr>
      </w:pPr>
    </w:p>
    <w:p w14:paraId="333B75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(Frame_stealing) </w:t>
      </w:r>
    </w:p>
    <w:p w14:paraId="0B0527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5FC7FA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Desinterleaving_Signalling(Interleaved_coded_array + 216,</w:t>
      </w:r>
    </w:p>
    <w:p w14:paraId="15E53E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Coded_array + 216);</w:t>
      </w:r>
    </w:p>
    <w:p w14:paraId="168B93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When Frame Stealing occurs, recopy first half slot : */</w:t>
      </w:r>
    </w:p>
    <w:p w14:paraId="03A885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for (i = 0; i &lt; 216; i++) Coded_array[i] = </w:t>
      </w:r>
    </w:p>
    <w:p w14:paraId="7327B3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Interleaved_coded_array[i];</w:t>
      </w:r>
    </w:p>
    <w:p w14:paraId="551F7D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340DB7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0D33C7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Desinterleaving_Speech(Interleaved_coded_array, Coded_array);</w:t>
      </w:r>
    </w:p>
    <w:p w14:paraId="1679AE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bfi1 = Frame_stealing;</w:t>
      </w:r>
    </w:p>
    <w:p w14:paraId="551525CB" w14:textId="77777777" w:rsidR="00A830F8" w:rsidRPr="00CA2983" w:rsidRDefault="00A830F8">
      <w:pPr>
        <w:pStyle w:val="LD10"/>
        <w:rPr>
          <w:rFonts w:ascii="Times New Roman" w:hAnsi="Times New Roman" w:cs="Times New Roman"/>
        </w:rPr>
      </w:pPr>
    </w:p>
    <w:p w14:paraId="2757B6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"Interleaved_coded_array" has been desinterleaved and result put</w:t>
      </w:r>
    </w:p>
    <w:p w14:paraId="6B0FE9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 "Coded_array" */</w:t>
      </w:r>
    </w:p>
    <w:p w14:paraId="5C834E35" w14:textId="77777777" w:rsidR="00A830F8" w:rsidRPr="00CA2983" w:rsidRDefault="00A830F8">
      <w:pPr>
        <w:pStyle w:val="LD10"/>
        <w:rPr>
          <w:rFonts w:ascii="Times New Roman" w:hAnsi="Times New Roman" w:cs="Times New Roman"/>
        </w:rPr>
      </w:pPr>
    </w:p>
    <w:p w14:paraId="345C3D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Message in case the Frame was stolen */</w:t>
      </w:r>
    </w:p>
    <w:p w14:paraId="51ACF6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(bfi1) printf("Frame Nb %ld was stolen\n",Loop_counter+1);</w:t>
      </w:r>
    </w:p>
    <w:p w14:paraId="73799B63" w14:textId="77777777" w:rsidR="00A830F8" w:rsidRPr="00CA2983" w:rsidRDefault="00A830F8">
      <w:pPr>
        <w:pStyle w:val="LD10"/>
        <w:rPr>
          <w:rFonts w:ascii="Times New Roman" w:hAnsi="Times New Roman" w:cs="Times New Roman"/>
        </w:rPr>
      </w:pPr>
    </w:p>
    <w:p w14:paraId="1B4B0D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Channel Decoding */</w:t>
      </w:r>
    </w:p>
    <w:p w14:paraId="2959FC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bfi2 = Channel_Decoding(first_pass,Frame_stealing,</w:t>
      </w:r>
    </w:p>
    <w:p w14:paraId="7C48C2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Coded_array,Reordered_array);</w:t>
      </w:r>
    </w:p>
    <w:p w14:paraId="0E5E51C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first_pass = FALSE;</w:t>
      </w:r>
    </w:p>
    <w:p w14:paraId="537341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((Frame_stealing==0) &amp;&amp; (bfi2==1)) bfi1=1;</w:t>
      </w:r>
    </w:p>
    <w:p w14:paraId="07AFB2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Increment Loop counter */</w:t>
      </w:r>
    </w:p>
    <w:p w14:paraId="7A6798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Loop_counter++;</w:t>
      </w:r>
    </w:p>
    <w:p w14:paraId="735DE28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Message in case the Bad Frame Indicator was set */</w:t>
      </w:r>
    </w:p>
    <w:p w14:paraId="73C7A71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(bfi2) printf("Frame Nb %ld Bfi active\n\n",Loop_counter);</w:t>
      </w:r>
    </w:p>
    <w:p w14:paraId="4D62D030" w14:textId="77777777" w:rsidR="00A830F8" w:rsidRPr="00CA2983" w:rsidRDefault="00A830F8">
      <w:pPr>
        <w:pStyle w:val="LD10"/>
        <w:rPr>
          <w:rFonts w:ascii="Times New Roman" w:hAnsi="Times New Roman" w:cs="Times New Roman"/>
        </w:rPr>
      </w:pPr>
    </w:p>
    <w:p w14:paraId="62D994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writing  Reordered_array to output file */</w:t>
      </w:r>
    </w:p>
    <w:p w14:paraId="501E50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bfi bit */</w:t>
      </w:r>
    </w:p>
    <w:p w14:paraId="35FDD4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fwrite( &amp;bfi1, sizeof(short), 1, fout ) != 1 ) {</w:t>
      </w:r>
    </w:p>
    <w:p w14:paraId="65D4E9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"cdecoder: can't write to output_file" );</w:t>
      </w:r>
    </w:p>
    <w:p w14:paraId="34083E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3B5ACE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25AAD3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1st speech frame */</w:t>
      </w:r>
    </w:p>
    <w:p w14:paraId="2592AE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fwrite( Reordered_array, sizeof(short), 137, fout ) != 137 )</w:t>
      </w:r>
    </w:p>
    <w:p w14:paraId="0735BE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33E0D2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"cdecoder: can't write to output_file" );</w:t>
      </w:r>
    </w:p>
    <w:p w14:paraId="52FC63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377DE0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73177B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bfi bit */</w:t>
      </w:r>
    </w:p>
    <w:p w14:paraId="66D8B08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fwrite( &amp;bfi2, sizeof(short), 1, fout ) != 1 ) {</w:t>
      </w:r>
    </w:p>
    <w:p w14:paraId="21F959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"cdecoder: can't write to output_file" );</w:t>
      </w:r>
    </w:p>
    <w:p w14:paraId="75F311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08EE78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3F9389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 2nd speech frame */</w:t>
      </w:r>
    </w:p>
    <w:p w14:paraId="1A136E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if( fwrite( Reordered_array+137, sizeof(short), 137, fout ) </w:t>
      </w:r>
    </w:p>
    <w:p w14:paraId="768DB63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137 ) {</w:t>
      </w:r>
    </w:p>
    <w:p w14:paraId="3594215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puts( "cdecoder: can't write to output_file" );</w:t>
      </w:r>
    </w:p>
    <w:p w14:paraId="0ED0CE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break;</w:t>
      </w:r>
    </w:p>
    <w:p w14:paraId="7B8BAC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385FA5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484EB1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p>
    <w:p w14:paraId="0E0B35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printf("%ld Channel Frames processed\n",Loop_counter);</w:t>
      </w:r>
    </w:p>
    <w:p w14:paraId="5F12EF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printf("ie %ld Speech Frames\n",2*Loop_counter);</w:t>
      </w:r>
    </w:p>
    <w:p w14:paraId="7472CE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735AEF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closing files */</w:t>
      </w:r>
    </w:p>
    <w:p w14:paraId="02B24D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fclose( fin );</w:t>
      </w:r>
    </w:p>
    <w:p w14:paraId="0D4102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fclose( fout );</w:t>
      </w:r>
    </w:p>
    <w:p w14:paraId="1203C1CA" w14:textId="77777777" w:rsidR="00A830F8" w:rsidRPr="00CA2983" w:rsidRDefault="00A830F8">
      <w:pPr>
        <w:pStyle w:val="LD10"/>
        <w:rPr>
          <w:rFonts w:ascii="Times New Roman" w:hAnsi="Times New Roman" w:cs="Times New Roman"/>
        </w:rPr>
      </w:pPr>
    </w:p>
    <w:p w14:paraId="352E2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 (EXIT_SUCCESS);</w:t>
      </w:r>
    </w:p>
    <w:p w14:paraId="46CF0E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072DC5A" w14:textId="77777777" w:rsidR="00A830F8" w:rsidRPr="00CA2983" w:rsidRDefault="00A830F8">
      <w:pPr>
        <w:pStyle w:val="LD10"/>
        <w:rPr>
          <w:rFonts w:ascii="Times New Roman" w:hAnsi="Times New Roman" w:cs="Times New Roman"/>
        </w:rPr>
      </w:pPr>
    </w:p>
    <w:p w14:paraId="217C2E3B"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br w:type="page"/>
      </w:r>
    </w:p>
    <w:p w14:paraId="3406567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lastRenderedPageBreak/>
        <w:t>/************************************************************************</w:t>
      </w:r>
    </w:p>
    <w:p w14:paraId="7230D71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93" w:name="cdecod_tet_c"/>
      <w:bookmarkEnd w:id="93"/>
      <w:r w:rsidRPr="00CA2983">
        <w:rPr>
          <w:rFonts w:ascii="Times New Roman" w:hAnsi="Times New Roman" w:cs="Times New Roman"/>
        </w:rPr>
        <w:t>cdec_tet</w:t>
      </w:r>
      <w:bookmarkStart w:id="94" w:name="cdec_tet_c"/>
      <w:bookmarkEnd w:id="94"/>
      <w:r w:rsidRPr="00CA2983">
        <w:rPr>
          <w:rFonts w:ascii="Times New Roman" w:hAnsi="Times New Roman" w:cs="Times New Roman"/>
        </w:rPr>
        <w:t>.c</w:t>
      </w:r>
    </w:p>
    <w:p w14:paraId="56B7A95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5EE7C29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routine for speech channel decoding</w:t>
      </w:r>
    </w:p>
    <w:p w14:paraId="7C22360F"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780D7A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34DE2BC3"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4A41A89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t>:</w:t>
      </w:r>
      <w:r w:rsidRPr="00CA2983">
        <w:rPr>
          <w:rFonts w:ascii="Times New Roman" w:hAnsi="Times New Roman" w:cs="Times New Roman"/>
        </w:rPr>
        <w:tab/>
        <w:t>- Channel_Decoding()</w:t>
      </w:r>
    </w:p>
    <w:p w14:paraId="53EE618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p>
    <w:p w14:paraId="7B2077B8"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279DBB77" w14:textId="77777777" w:rsidR="00A830F8" w:rsidRPr="00CA2983" w:rsidRDefault="00A830F8">
      <w:pPr>
        <w:pStyle w:val="WP"/>
        <w:keepNext/>
        <w:rPr>
          <w:rFonts w:ascii="Times New Roman" w:hAnsi="Times New Roman" w:cs="Times New Roman"/>
        </w:rPr>
      </w:pPr>
      <w:r w:rsidRPr="00CA2983">
        <w:rPr>
          <w:rFonts w:ascii="Times New Roman" w:hAnsi="Times New Roman" w:cs="Times New Roman"/>
        </w:rPr>
        <w:t>*</w:t>
      </w:r>
    </w:p>
    <w:p w14:paraId="692D942D"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channel.h</w:t>
      </w:r>
    </w:p>
    <w:p w14:paraId="149A7B49"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05785971" w14:textId="77777777" w:rsidR="00A830F8" w:rsidRPr="00CA2983" w:rsidRDefault="00A830F8">
      <w:pPr>
        <w:pStyle w:val="WP"/>
        <w:keepNext/>
        <w:ind w:right="282"/>
        <w:rPr>
          <w:rFonts w:ascii="Times New Roman" w:hAnsi="Times New Roman" w:cs="Times New Roman"/>
        </w:rPr>
      </w:pPr>
      <w:r w:rsidRPr="00CA2983">
        <w:rPr>
          <w:rFonts w:ascii="Times New Roman" w:hAnsi="Times New Roman" w:cs="Times New Roman"/>
        </w:rPr>
        <w:t>************************************************************************/</w:t>
      </w:r>
    </w:p>
    <w:p w14:paraId="750C072F" w14:textId="77777777" w:rsidR="00A830F8" w:rsidRPr="00CA2983" w:rsidRDefault="00A830F8">
      <w:pPr>
        <w:pStyle w:val="LD10"/>
        <w:rPr>
          <w:rFonts w:ascii="Times New Roman" w:hAnsi="Times New Roman" w:cs="Times New Roman"/>
        </w:rPr>
      </w:pPr>
    </w:p>
    <w:p w14:paraId="697C8C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6A2E0417" w14:textId="77777777" w:rsidR="00A830F8" w:rsidRPr="00CA2983" w:rsidRDefault="00A830F8">
      <w:pPr>
        <w:pStyle w:val="LD10"/>
        <w:rPr>
          <w:rFonts w:ascii="Times New Roman" w:hAnsi="Times New Roman" w:cs="Times New Roman"/>
        </w:rPr>
      </w:pPr>
    </w:p>
    <w:p w14:paraId="025FE37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33A6F2E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6C230A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Channel_Decoding</w:t>
      </w:r>
      <w:r w:rsidRPr="00CA2983">
        <w:rPr>
          <w:rFonts w:ascii="Times New Roman" w:hAnsi="Times New Roman" w:cs="Times New Roman"/>
        </w:rPr>
        <w:fldChar w:fldCharType="begin"/>
      </w:r>
      <w:r w:rsidRPr="00CA2983">
        <w:rPr>
          <w:rFonts w:ascii="Times New Roman" w:hAnsi="Times New Roman" w:cs="Times New Roman"/>
        </w:rPr>
        <w:instrText>xe "Channel_Decoding</w:instrText>
      </w:r>
      <w:r w:rsidRPr="00CA2983">
        <w:rPr>
          <w:rFonts w:ascii="Times New Roman" w:hAnsi="Times New Roman" w:cs="Times New Roman"/>
        </w:rPr>
        <w:tab/>
        <w:instrText>cdec_tet</w:instrText>
      </w:r>
      <w:r w:rsidRPr="00CA2983">
        <w:rPr>
          <w:rFonts w:ascii="Times New Roman" w:hAnsi="Times New Roman" w:cs="Times New Roman"/>
        </w:rPr>
        <w:tab/>
        <w:instrText>D.1"</w:instrText>
      </w:r>
      <w:r w:rsidRPr="00CA2983">
        <w:rPr>
          <w:rFonts w:ascii="Times New Roman" w:hAnsi="Times New Roman" w:cs="Times New Roman"/>
        </w:rPr>
        <w:fldChar w:fldCharType="end"/>
      </w:r>
    </w:p>
    <w:p w14:paraId="02D0B31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B730C9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Main speech channel decoding function</w:t>
      </w:r>
    </w:p>
    <w:p w14:paraId="27B7B0A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D013B2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34644D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9CCD75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Channel_Decoding(first,flag,buffer_in, buffer_out)</w:t>
      </w:r>
    </w:p>
    <w:p w14:paraId="426EAE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(Routine_Name(input1,input2,input3,output1))</w:t>
      </w:r>
    </w:p>
    <w:p w14:paraId="2B2FFCF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B093D1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C798A9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DC7EBE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True only if first call to this routine</w:t>
      </w:r>
    </w:p>
    <w:p w14:paraId="39B2A7B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Short</w:t>
      </w:r>
    </w:p>
    <w:p w14:paraId="15D9997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7E1064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6EB9C2E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6777093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5CA928A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08A0FF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INPUT3</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Frame to be decoded</w:t>
      </w:r>
    </w:p>
    <w:p w14:paraId="2B9393D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579C0E9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case of frame stealing , only the second</w:t>
      </w:r>
    </w:p>
    <w:p w14:paraId="18E80B5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half is decoded</w:t>
      </w:r>
    </w:p>
    <w:p w14:paraId="1907348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4774D4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t>:</w:t>
      </w:r>
      <w:r w:rsidRPr="00CA2983">
        <w:rPr>
          <w:rFonts w:ascii="Times New Roman" w:hAnsi="Times New Roman" w:cs="Times New Roman"/>
        </w:rPr>
        <w:tab/>
      </w:r>
    </w:p>
    <w:p w14:paraId="2FDB762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150913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Two concatened speech frames</w:t>
      </w:r>
    </w:p>
    <w:p w14:paraId="5ADF6C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484BB6B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In case of frame stealing, only the second</w:t>
      </w:r>
    </w:p>
    <w:p w14:paraId="1BAC9EE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frame is useful</w:t>
      </w:r>
    </w:p>
    <w:p w14:paraId="4858243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872ED5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BFI = 0 --&gt; OK</w:t>
      </w:r>
    </w:p>
    <w:p w14:paraId="6C08BAE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BFI = 1 --&gt; Bad Frame Flag set</w:t>
      </w:r>
    </w:p>
    <w:p w14:paraId="25F76A6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FBA426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791E705" w14:textId="77777777" w:rsidR="00A830F8" w:rsidRPr="00CA2983" w:rsidRDefault="00A830F8">
      <w:pPr>
        <w:pStyle w:val="LD10"/>
        <w:rPr>
          <w:rFonts w:ascii="Times New Roman" w:hAnsi="Times New Roman" w:cs="Times New Roman"/>
        </w:rPr>
      </w:pPr>
    </w:p>
    <w:p w14:paraId="43588B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Channel_Decoding(short first_pass, Word16 Frame_Stealing,</w:t>
      </w:r>
    </w:p>
    <w:p w14:paraId="36F9E6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Input_Frame[], Word16 Output_Frame[])</w:t>
      </w:r>
    </w:p>
    <w:p w14:paraId="2C0472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1A126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Decoded_array[286];</w:t>
      </w:r>
    </w:p>
    <w:p w14:paraId="5E48F7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badframeindicator;</w:t>
      </w:r>
    </w:p>
    <w:p w14:paraId="30433B8E" w14:textId="77777777" w:rsidR="00A830F8" w:rsidRPr="00CA2983" w:rsidRDefault="00A830F8">
      <w:pPr>
        <w:pStyle w:val="LD10"/>
        <w:rPr>
          <w:rFonts w:ascii="Times New Roman" w:hAnsi="Times New Roman" w:cs="Times New Roman"/>
        </w:rPr>
      </w:pPr>
    </w:p>
    <w:p w14:paraId="1E508B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for channel-decoder */</w:t>
      </w:r>
    </w:p>
    <w:p w14:paraId="1303BF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 first_pass ) Init_Rcpc_Decoding();</w:t>
      </w:r>
    </w:p>
    <w:p w14:paraId="11E21EAD" w14:textId="77777777" w:rsidR="00A830F8" w:rsidRPr="00CA2983" w:rsidRDefault="00A830F8">
      <w:pPr>
        <w:pStyle w:val="LD10"/>
        <w:rPr>
          <w:rFonts w:ascii="Times New Roman" w:hAnsi="Times New Roman" w:cs="Times New Roman"/>
        </w:rPr>
      </w:pPr>
    </w:p>
    <w:p w14:paraId="2ABF88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Decoding */</w:t>
      </w:r>
    </w:p>
    <w:p w14:paraId="10DE8C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(!Frame_Stealing)</w:t>
      </w:r>
    </w:p>
    <w:p w14:paraId="44BA76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Rcpc_Decoding(Frame_Stealing, Input_Frame, Decoded_array);</w:t>
      </w:r>
    </w:p>
    <w:p w14:paraId="405128B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049314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Rcpc_Decoding(Frame_Stealing, Input_Frame + 216, Decoded_array);</w:t>
      </w:r>
    </w:p>
    <w:p w14:paraId="198352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badframeindicator = Bfi(Frame_Stealing,Decoded_array);</w:t>
      </w:r>
    </w:p>
    <w:p w14:paraId="5DF9DA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"Decoding" for non-protected class (class 0) */</w:t>
      </w:r>
    </w:p>
    <w:p w14:paraId="55410C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Untransform_Class_0(Frame_Stealing,Decoded_array);</w:t>
      </w:r>
    </w:p>
    <w:p w14:paraId="3B7B832A" w14:textId="77777777" w:rsidR="00A830F8" w:rsidRPr="00CA2983" w:rsidRDefault="00A830F8">
      <w:pPr>
        <w:pStyle w:val="LD10"/>
        <w:rPr>
          <w:rFonts w:ascii="Times New Roman" w:hAnsi="Times New Roman" w:cs="Times New Roman"/>
        </w:rPr>
      </w:pPr>
    </w:p>
    <w:p w14:paraId="0C63C4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(!Frame_Stealing)</w:t>
      </w:r>
    </w:p>
    <w:p w14:paraId="6A648F0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Reordering of the three classes in two speech frames */</w:t>
      </w:r>
    </w:p>
    <w:p w14:paraId="2ED089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Unbuild_Sensitivity_Classes(Frame_Stealing,Decoded_array,</w:t>
      </w:r>
    </w:p>
    <w:p w14:paraId="1147A5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w:t>
      </w:r>
    </w:p>
    <w:p w14:paraId="04A81B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else                                               </w:t>
      </w:r>
    </w:p>
    <w:p w14:paraId="402928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Reordering of the three classes in one speech frame */</w:t>
      </w:r>
    </w:p>
    <w:p w14:paraId="05F947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Unbuild_Sensitivity_Classes(Frame_Stealing,Decoded_array,</w:t>
      </w:r>
    </w:p>
    <w:p w14:paraId="4727EC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 + 137);</w:t>
      </w:r>
    </w:p>
    <w:p w14:paraId="61A14E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return(badframeindicator);</w:t>
      </w:r>
    </w:p>
    <w:p w14:paraId="0455AF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63206BD" w14:textId="77777777"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 xml:space="preserve">ref a300395_2_04_title </w:instrText>
      </w:r>
      <w:r w:rsidRPr="00CA2983">
        <w:rPr>
          <w:rFonts w:ascii="Times New Roman" w:hAnsi="Times New Roman" w:cs="Times New Roman"/>
        </w:rPr>
        <w:fldChar w:fldCharType="separate"/>
      </w:r>
      <w:bookmarkStart w:id="95" w:name="_Toc162012091"/>
      <w:r w:rsidRPr="00CA2983">
        <w:rPr>
          <w:rFonts w:ascii="Times New Roman" w:hAnsi="Times New Roman" w:cs="Times New Roman"/>
        </w:rPr>
        <w:t>D</w:t>
      </w:r>
      <w:r w:rsidRPr="00CA2983">
        <w:rPr>
          <w:rFonts w:ascii="Times New Roman" w:hAnsi="Times New Roman" w:cs="Times New Roman"/>
        </w:rPr>
        <w:fldChar w:fldCharType="end"/>
      </w:r>
      <w:r w:rsidRPr="00CA2983">
        <w:rPr>
          <w:rFonts w:ascii="Times New Roman" w:hAnsi="Times New Roman" w:cs="Times New Roman"/>
        </w:rPr>
        <w:t>.2</w:t>
      </w:r>
      <w:r w:rsidRPr="00CA2983">
        <w:rPr>
          <w:rFonts w:ascii="Times New Roman" w:hAnsi="Times New Roman" w:cs="Times New Roman"/>
        </w:rPr>
        <w:tab/>
        <w:t>Library of Speech Channel Decoding Subroutines</w:t>
      </w:r>
      <w:bookmarkEnd w:id="95"/>
    </w:p>
    <w:p w14:paraId="28397999" w14:textId="77777777" w:rsidR="00A830F8" w:rsidRPr="00CA2983" w:rsidRDefault="00A830F8">
      <w:pPr>
        <w:pStyle w:val="WP"/>
        <w:ind w:right="282"/>
        <w:rPr>
          <w:rFonts w:ascii="Times New Roman" w:hAnsi="Times New Roman" w:cs="Times New Roman"/>
        </w:rPr>
      </w:pPr>
    </w:p>
    <w:p w14:paraId="3FFA9C8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0C52C401"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bookmarkStart w:id="96" w:name="sub_cd_c"/>
      <w:bookmarkEnd w:id="96"/>
      <w:r w:rsidRPr="00CA2983">
        <w:rPr>
          <w:rFonts w:ascii="Times New Roman" w:hAnsi="Times New Roman" w:cs="Times New Roman"/>
        </w:rPr>
        <w:t>sub_cd.c</w:t>
      </w:r>
    </w:p>
    <w:p w14:paraId="5E36043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594DD35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Sub-routines for speech channel decoding</w:t>
      </w:r>
    </w:p>
    <w:p w14:paraId="19B133A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E185ED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47FB6CFE"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3913507"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SUBROUTINES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Bfi()</w:t>
      </w:r>
    </w:p>
    <w:p w14:paraId="44ABFE79"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Combination()</w:t>
      </w:r>
    </w:p>
    <w:p w14:paraId="154E32E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Desinterleaving_Signalling()</w:t>
      </w:r>
    </w:p>
    <w:p w14:paraId="7402FA8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Desinterleaving_Speech()</w:t>
      </w:r>
    </w:p>
    <w:p w14:paraId="315181C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Init_Rcpc_Decoding()</w:t>
      </w:r>
    </w:p>
    <w:p w14:paraId="1EED8C63"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Rcpc_Decoding()</w:t>
      </w:r>
    </w:p>
    <w:p w14:paraId="1A2F6F8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Read_Tetra_File()</w:t>
      </w:r>
    </w:p>
    <w:p w14:paraId="28D78044"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Unbuild_Sensitivity_Classes()</w:t>
      </w:r>
    </w:p>
    <w:p w14:paraId="6E6076D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Untransform_Class_0()</w:t>
      </w:r>
    </w:p>
    <w:p w14:paraId="05BBCA2F"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104829D8"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B7A02D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52CC7F0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INCLUDED FILES</w:t>
      </w:r>
      <w:r w:rsidRPr="00CA2983">
        <w:rPr>
          <w:rFonts w:ascii="Times New Roman" w:hAnsi="Times New Roman" w:cs="Times New Roman"/>
        </w:rPr>
        <w:tab/>
        <w:t>:</w:t>
      </w:r>
      <w:r w:rsidRPr="00CA2983">
        <w:rPr>
          <w:rFonts w:ascii="Times New Roman" w:hAnsi="Times New Roman" w:cs="Times New Roman"/>
        </w:rPr>
        <w:tab/>
        <w:t>arrays.tab</w:t>
      </w:r>
    </w:p>
    <w:p w14:paraId="0A31DF8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channel.h</w:t>
      </w:r>
    </w:p>
    <w:p w14:paraId="3657EE9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const.tab</w:t>
      </w:r>
    </w:p>
    <w:p w14:paraId="66680BF0"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stdlib.h</w:t>
      </w:r>
    </w:p>
    <w:p w14:paraId="409ED92B"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28FE1E70" w14:textId="77777777" w:rsidR="00A830F8" w:rsidRPr="00CA2983" w:rsidRDefault="00A830F8">
      <w:pPr>
        <w:pStyle w:val="WP"/>
        <w:ind w:right="282"/>
        <w:rPr>
          <w:rFonts w:ascii="Times New Roman" w:hAnsi="Times New Roman" w:cs="Times New Roman"/>
        </w:rPr>
      </w:pPr>
      <w:r w:rsidRPr="00CA2983">
        <w:rPr>
          <w:rFonts w:ascii="Times New Roman" w:hAnsi="Times New Roman" w:cs="Times New Roman"/>
        </w:rPr>
        <w:t>************************************************************************/</w:t>
      </w:r>
    </w:p>
    <w:p w14:paraId="37E28408" w14:textId="77777777" w:rsidR="00A830F8" w:rsidRPr="00CA2983" w:rsidRDefault="00A830F8">
      <w:pPr>
        <w:pStyle w:val="LD10"/>
        <w:rPr>
          <w:rFonts w:ascii="Times New Roman" w:hAnsi="Times New Roman" w:cs="Times New Roman"/>
        </w:rPr>
      </w:pPr>
    </w:p>
    <w:p w14:paraId="07EFFC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&lt;stdlib.h&gt;</w:t>
      </w:r>
    </w:p>
    <w:p w14:paraId="1CB598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"channel.h"</w:t>
      </w:r>
    </w:p>
    <w:p w14:paraId="7DA5921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"const.tab" /* contains constants for channel coding/decoding */</w:t>
      </w:r>
    </w:p>
    <w:p w14:paraId="53E19B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#include "arrays.tab" /* contains arrays for channel coding/decoding */</w:t>
      </w:r>
    </w:p>
    <w:p w14:paraId="1121CFAD" w14:textId="77777777" w:rsidR="00A830F8" w:rsidRPr="00CA2983" w:rsidRDefault="00A830F8">
      <w:pPr>
        <w:pStyle w:val="LD10"/>
        <w:rPr>
          <w:rFonts w:ascii="Times New Roman" w:hAnsi="Times New Roman" w:cs="Times New Roman"/>
        </w:rPr>
      </w:pPr>
    </w:p>
    <w:p w14:paraId="5928E4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#define DEBUG */</w:t>
      </w:r>
      <w:r w:rsidRPr="00CA2983">
        <w:rPr>
          <w:rFonts w:ascii="Times New Roman" w:hAnsi="Times New Roman" w:cs="Times New Roman"/>
        </w:rPr>
        <w:tab/>
        <w:t xml:space="preserve">   /*</w:t>
      </w:r>
      <w:r w:rsidRPr="00CA2983">
        <w:rPr>
          <w:rFonts w:ascii="Times New Roman" w:hAnsi="Times New Roman" w:cs="Times New Roman"/>
        </w:rPr>
        <w:tab/>
        <w:t>This is a compilation directive eventually used</w:t>
      </w:r>
    </w:p>
    <w:p w14:paraId="10C0EB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 the routine Rcpc_Decoding to check that the</w:t>
      </w:r>
    </w:p>
    <w:p w14:paraId="5429FD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puncturing matrices A1 and A2 are correctly set</w:t>
      </w:r>
    </w:p>
    <w:p w14:paraId="69F51170" w14:textId="77777777" w:rsidR="00A830F8" w:rsidRPr="00CA2983" w:rsidRDefault="00A830F8">
      <w:pPr>
        <w:pStyle w:val="LD10"/>
        <w:rPr>
          <w:rFonts w:ascii="Times New Roman" w:hAnsi="Times New Roman" w:cs="Times New Roman"/>
        </w:rPr>
      </w:pPr>
    </w:p>
    <w:p w14:paraId="79AAD5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results given by this software shall be the</w:t>
      </w:r>
    </w:p>
    <w:p w14:paraId="29D6D4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same, independently of the definition of DEBUG</w:t>
      </w:r>
    </w:p>
    <w:p w14:paraId="31B57DDF" w14:textId="77777777" w:rsidR="00A830F8" w:rsidRPr="00CA2983" w:rsidRDefault="00A830F8">
      <w:pPr>
        <w:pStyle w:val="LD10"/>
        <w:rPr>
          <w:rFonts w:ascii="Times New Roman" w:hAnsi="Times New Roman" w:cs="Times New Roman"/>
        </w:rPr>
      </w:pPr>
    </w:p>
    <w:p w14:paraId="1AAAA1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complexity of the channel decoding</w:t>
      </w:r>
    </w:p>
    <w:p w14:paraId="1F134A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component has been evaluated with the</w:t>
      </w:r>
    </w:p>
    <w:p w14:paraId="421B3A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assumption that DEBUG is NOT defined */</w:t>
      </w:r>
    </w:p>
    <w:p w14:paraId="299D20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BF9300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lastRenderedPageBreak/>
        <w:t>/**************************************************************************</w:t>
      </w:r>
    </w:p>
    <w:p w14:paraId="71B371B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C1DC9FB"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Bfi</w:t>
      </w:r>
      <w:r w:rsidRPr="00CA2983">
        <w:rPr>
          <w:rFonts w:ascii="Times New Roman" w:hAnsi="Times New Roman" w:cs="Times New Roman"/>
        </w:rPr>
        <w:fldChar w:fldCharType="begin"/>
      </w:r>
      <w:r w:rsidRPr="00CA2983">
        <w:rPr>
          <w:rFonts w:ascii="Times New Roman" w:hAnsi="Times New Roman" w:cs="Times New Roman"/>
        </w:rPr>
        <w:instrText>xe "Bfi</w:instrTex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6DDA4FA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B2F106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Computation of the Bad Frame Indicator</w:t>
      </w:r>
    </w:p>
    <w:p w14:paraId="07957C7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(CRC based) of a frame</w:t>
      </w:r>
    </w:p>
    <w:p w14:paraId="0CD49F8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3F7A2C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E2D803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29DA85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Bfi(flag,buffer)</w:t>
      </w:r>
    </w:p>
    <w:p w14:paraId="454FAE9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(Routine_Name(arg1,arg2))</w:t>
      </w:r>
    </w:p>
    <w:p w14:paraId="1CEA2F1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F1DB42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1195802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F63452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0E606D8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245628F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86E2E3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5EF234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ordered frame after decoding</w:t>
      </w:r>
    </w:p>
    <w:p w14:paraId="5229694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9B9C19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645433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BFI = 0 --&gt; OK</w:t>
      </w:r>
    </w:p>
    <w:p w14:paraId="2A30115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BFI = 1 --&gt; Bad Frame Flag set</w:t>
      </w:r>
    </w:p>
    <w:p w14:paraId="1114E15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916623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8 Crc bits are located at the end  of the Input_Frame</w:t>
      </w:r>
    </w:p>
    <w:p w14:paraId="1AC278A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CRC computation is carried out on Class 2 only</w:t>
      </w:r>
    </w:p>
    <w:p w14:paraId="319B59A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as defined by arrays TAB_CRC1 </w:t>
      </w:r>
    </w:p>
    <w:p w14:paraId="2FCA9A2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(length SIZE_TAB_CRC1)</w:t>
      </w:r>
    </w:p>
    <w:p w14:paraId="0A89B9F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to TAB_CRC8 (length SIZE_TAB_CRC8)</w:t>
      </w:r>
    </w:p>
    <w:p w14:paraId="60B1129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42362C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C924FE7" w14:textId="77777777" w:rsidR="00A830F8" w:rsidRPr="00CA2983" w:rsidRDefault="00A830F8">
      <w:pPr>
        <w:pStyle w:val="LD10"/>
        <w:rPr>
          <w:rFonts w:ascii="Times New Roman" w:hAnsi="Times New Roman" w:cs="Times New Roman"/>
        </w:rPr>
      </w:pPr>
    </w:p>
    <w:p w14:paraId="74102D4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Bfi(Word16 FS_Flag, Word16 Input_Frame[])</w:t>
      </w:r>
    </w:p>
    <w:p w14:paraId="2BA6E1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C2F69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01EE48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temp;</w:t>
      </w:r>
    </w:p>
    <w:p w14:paraId="2D57DF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Bad_Frame_Indicator;</w:t>
      </w:r>
    </w:p>
    <w:p w14:paraId="1F2AE56E" w14:textId="77777777" w:rsidR="00A830F8" w:rsidRPr="00CA2983" w:rsidRDefault="00A830F8">
      <w:pPr>
        <w:pStyle w:val="LD10"/>
        <w:rPr>
          <w:rFonts w:ascii="Times New Roman" w:hAnsi="Times New Roman" w:cs="Times New Roman"/>
        </w:rPr>
      </w:pPr>
    </w:p>
    <w:p w14:paraId="4BB071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the Flag */</w:t>
      </w:r>
    </w:p>
    <w:p w14:paraId="4AFCFD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Bad_Frame_Indicator = 0;</w:t>
      </w:r>
    </w:p>
    <w:p w14:paraId="6682D9FD" w14:textId="77777777" w:rsidR="00A830F8" w:rsidRPr="00CA2983" w:rsidRDefault="00A830F8">
      <w:pPr>
        <w:pStyle w:val="LD10"/>
        <w:rPr>
          <w:rFonts w:ascii="Times New Roman" w:hAnsi="Times New Roman" w:cs="Times New Roman"/>
        </w:rPr>
      </w:pPr>
    </w:p>
    <w:p w14:paraId="44F1BBD1" w14:textId="77777777" w:rsidR="00A830F8" w:rsidRPr="00CA2983" w:rsidRDefault="00A830F8">
      <w:pPr>
        <w:pStyle w:val="LD10"/>
        <w:rPr>
          <w:rFonts w:ascii="Times New Roman" w:hAnsi="Times New Roman" w:cs="Times New Roman"/>
        </w:rPr>
      </w:pPr>
    </w:p>
    <w:p w14:paraId="08BF12E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(!FS_Flag) {</w:t>
      </w:r>
    </w:p>
    <w:p w14:paraId="2544D07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class protected by the CRC (Class 2) starts at index N0_2 + N1_2 */</w:t>
      </w:r>
    </w:p>
    <w:p w14:paraId="5BFDD6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3410FC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First Bit of the CRC : */</w:t>
      </w:r>
    </w:p>
    <w:p w14:paraId="0AA5AE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11363B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SIZE_TAB_CRC1; i++)</w:t>
      </w:r>
    </w:p>
    <w:p w14:paraId="688D152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TAB_CRC1[i] - 1]);</w:t>
      </w:r>
    </w:p>
    <w:p w14:paraId="0771EE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CRC bit is the LSB of temp : */</w:t>
      </w:r>
    </w:p>
    <w:p w14:paraId="38D9B8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1397E8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Comparison of the CRC bit just computed to the one contained in</w:t>
      </w:r>
    </w:p>
    <w:p w14:paraId="45BDCF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the Input_Frame : */</w:t>
      </w:r>
    </w:p>
    <w:p w14:paraId="1DD163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0)</w:t>
      </w:r>
    </w:p>
    <w:p w14:paraId="04DDD7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4DA6041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74F7E6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 Second Bit of the CRC : */</w:t>
      </w:r>
    </w:p>
    <w:p w14:paraId="65632C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28C137A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SIZE_TAB_CRC2; i++)</w:t>
      </w:r>
    </w:p>
    <w:p w14:paraId="1781E5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TAB_CRC2[i] - 1]);</w:t>
      </w:r>
    </w:p>
    <w:p w14:paraId="6D45B1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25AB0A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+ 1]) != 0)</w:t>
      </w:r>
    </w:p>
    <w:p w14:paraId="2DB054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60A0DBA8" w14:textId="77777777" w:rsidR="00A830F8" w:rsidRPr="00CA2983" w:rsidRDefault="00A830F8">
      <w:pPr>
        <w:pStyle w:val="LD10"/>
        <w:rPr>
          <w:rFonts w:ascii="Times New Roman" w:hAnsi="Times New Roman" w:cs="Times New Roman"/>
        </w:rPr>
      </w:pPr>
    </w:p>
    <w:p w14:paraId="1617A9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Third Bit of the CRC : */</w:t>
      </w:r>
    </w:p>
    <w:p w14:paraId="24CE7B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20703B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SIZE_TAB_CRC3; i++)</w:t>
      </w:r>
    </w:p>
    <w:p w14:paraId="0CA076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add(temp,Input_Frame[N0_2 + N1_2 + TAB_CRC3[i] - 1]);</w:t>
      </w:r>
    </w:p>
    <w:p w14:paraId="02DECD7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387BF1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+ 2]) != 0)</w:t>
      </w:r>
    </w:p>
    <w:p w14:paraId="05FD83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69AA5A8D" w14:textId="77777777" w:rsidR="00A830F8" w:rsidRPr="00CA2983" w:rsidRDefault="00A830F8">
      <w:pPr>
        <w:pStyle w:val="LD10"/>
        <w:rPr>
          <w:rFonts w:ascii="Times New Roman" w:hAnsi="Times New Roman" w:cs="Times New Roman"/>
        </w:rPr>
      </w:pPr>
    </w:p>
    <w:p w14:paraId="4760D5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Fourth Bit of the CRC : */</w:t>
      </w:r>
    </w:p>
    <w:p w14:paraId="68D82B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480BB6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SIZE_TAB_CRC4; i++)</w:t>
      </w:r>
    </w:p>
    <w:p w14:paraId="045818F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TAB_CRC4[i] - 1]);</w:t>
      </w:r>
    </w:p>
    <w:p w14:paraId="42C370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5EBD39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+ 3]) != 0)</w:t>
      </w:r>
    </w:p>
    <w:p w14:paraId="1C6501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69E957BB" w14:textId="77777777" w:rsidR="00A830F8" w:rsidRPr="00CA2983" w:rsidRDefault="00A830F8">
      <w:pPr>
        <w:pStyle w:val="LD10"/>
        <w:rPr>
          <w:rFonts w:ascii="Times New Roman" w:hAnsi="Times New Roman" w:cs="Times New Roman"/>
        </w:rPr>
      </w:pPr>
    </w:p>
    <w:p w14:paraId="37D78D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Fifth Bit of the CRC : */</w:t>
      </w:r>
    </w:p>
    <w:p w14:paraId="63650E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36F8C6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SIZE_TAB_CRC5; i++)</w:t>
      </w:r>
    </w:p>
    <w:p w14:paraId="00EA94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TAB_CRC5[i] - 1]);</w:t>
      </w:r>
    </w:p>
    <w:p w14:paraId="425A0C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13A625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+ 4]) != 0)</w:t>
      </w:r>
    </w:p>
    <w:p w14:paraId="67FED8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36B60B68" w14:textId="77777777" w:rsidR="00A830F8" w:rsidRPr="00CA2983" w:rsidRDefault="00A830F8">
      <w:pPr>
        <w:pStyle w:val="LD10"/>
        <w:rPr>
          <w:rFonts w:ascii="Times New Roman" w:hAnsi="Times New Roman" w:cs="Times New Roman"/>
        </w:rPr>
      </w:pPr>
    </w:p>
    <w:p w14:paraId="00E06F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Sixth Bit of the CRC : */</w:t>
      </w:r>
    </w:p>
    <w:p w14:paraId="3D11DA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70FE46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SIZE_TAB_CRC6; i++)</w:t>
      </w:r>
    </w:p>
    <w:p w14:paraId="65D289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TAB_CRC6[i] - 1]);</w:t>
      </w:r>
    </w:p>
    <w:p w14:paraId="58ED70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27EEDC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+ 5]) != 0)</w:t>
      </w:r>
    </w:p>
    <w:p w14:paraId="1198DF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30C766A6" w14:textId="77777777" w:rsidR="00A830F8" w:rsidRPr="00CA2983" w:rsidRDefault="00A830F8">
      <w:pPr>
        <w:pStyle w:val="LD10"/>
        <w:rPr>
          <w:rFonts w:ascii="Times New Roman" w:hAnsi="Times New Roman" w:cs="Times New Roman"/>
        </w:rPr>
      </w:pPr>
    </w:p>
    <w:p w14:paraId="6CB9B5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Seventh Bit of the CRC : */</w:t>
      </w:r>
    </w:p>
    <w:p w14:paraId="2B6BA5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5BC0C6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SIZE_TAB_CRC7; i++)</w:t>
      </w:r>
    </w:p>
    <w:p w14:paraId="0D90D8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TAB_CRC7[i] - 1]);</w:t>
      </w:r>
    </w:p>
    <w:p w14:paraId="08E06A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246A2F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+ 6]) != 0)</w:t>
      </w:r>
    </w:p>
    <w:p w14:paraId="18A32B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46CF50A2" w14:textId="77777777" w:rsidR="00A830F8" w:rsidRPr="00CA2983" w:rsidRDefault="00A830F8">
      <w:pPr>
        <w:pStyle w:val="LD10"/>
        <w:rPr>
          <w:rFonts w:ascii="Times New Roman" w:hAnsi="Times New Roman" w:cs="Times New Roman"/>
        </w:rPr>
      </w:pPr>
    </w:p>
    <w:p w14:paraId="1A5526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Eighth Bit of the CRC : */</w:t>
      </w:r>
    </w:p>
    <w:p w14:paraId="4FC418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30F7AF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SIZE_TAB_CRC8; i++)</w:t>
      </w:r>
    </w:p>
    <w:p w14:paraId="2903BC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add(temp,Input_Frame[N0_2 + N1_2 + TAB_CRC8[i] - 1]);</w:t>
      </w:r>
    </w:p>
    <w:p w14:paraId="0F6AE8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135C0B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(sub(temp,Input_Frame[N0_2 + N1_2 + N2_2 + 7]) != 0)</w:t>
      </w:r>
    </w:p>
    <w:p w14:paraId="4D2005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607DFA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C100A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 If FS_Flag */</w:t>
      </w:r>
    </w:p>
    <w:p w14:paraId="6E5D5D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0ED113A4" w14:textId="77777777" w:rsidR="00A830F8" w:rsidRPr="00CA2983" w:rsidRDefault="00A830F8">
      <w:pPr>
        <w:pStyle w:val="LD10"/>
        <w:rPr>
          <w:rFonts w:ascii="Times New Roman" w:hAnsi="Times New Roman" w:cs="Times New Roman"/>
        </w:rPr>
      </w:pPr>
    </w:p>
    <w:p w14:paraId="05EB24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class protected by the CRC (Class 2) starts at index N0 + N1 */</w:t>
      </w:r>
    </w:p>
    <w:p w14:paraId="28EE30CC" w14:textId="77777777" w:rsidR="00A830F8" w:rsidRPr="00CA2983" w:rsidRDefault="00A830F8">
      <w:pPr>
        <w:pStyle w:val="LD10"/>
        <w:rPr>
          <w:rFonts w:ascii="Times New Roman" w:hAnsi="Times New Roman" w:cs="Times New Roman"/>
        </w:rPr>
      </w:pPr>
    </w:p>
    <w:p w14:paraId="54D2C16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First Bit of the CRC : */</w:t>
      </w:r>
    </w:p>
    <w:p w14:paraId="345338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77B43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Fs_SIZE_TAB_CRC1; i++)</w:t>
      </w:r>
    </w:p>
    <w:p w14:paraId="57E377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 + N1 + Fs_TAB_CRC1[i] - 1]);</w:t>
      </w:r>
    </w:p>
    <w:p w14:paraId="4C6ED4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The CRC bit is the LSB of temp : */</w:t>
      </w:r>
    </w:p>
    <w:p w14:paraId="52DF43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5A3A10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Comparison of the CRC bit just computed to the one contained in</w:t>
      </w:r>
    </w:p>
    <w:p w14:paraId="0087B6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the Input_Frame : */</w:t>
      </w:r>
    </w:p>
    <w:p w14:paraId="71830A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 + N1 + N2]) != 0)</w:t>
      </w:r>
    </w:p>
    <w:p w14:paraId="4B38C7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5C57A22D" w14:textId="77777777" w:rsidR="00A830F8" w:rsidRPr="00CA2983" w:rsidRDefault="00A830F8">
      <w:pPr>
        <w:pStyle w:val="LD10"/>
        <w:rPr>
          <w:rFonts w:ascii="Times New Roman" w:hAnsi="Times New Roman" w:cs="Times New Roman"/>
        </w:rPr>
      </w:pPr>
    </w:p>
    <w:p w14:paraId="28F58A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Second Bit of the CRC : */</w:t>
      </w:r>
    </w:p>
    <w:p w14:paraId="6EBF63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3F6697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Fs_SIZE_TAB_CRC2; i++)</w:t>
      </w:r>
    </w:p>
    <w:p w14:paraId="5DD5E7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 + N1 + Fs_TAB_CRC2[i] - 1]);</w:t>
      </w:r>
    </w:p>
    <w:p w14:paraId="721436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0C7F4A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 + N1 + N2 + 1]) != 0)</w:t>
      </w:r>
    </w:p>
    <w:p w14:paraId="0A5DA0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44DAB5AF" w14:textId="77777777" w:rsidR="00A830F8" w:rsidRPr="00CA2983" w:rsidRDefault="00A830F8">
      <w:pPr>
        <w:pStyle w:val="LD10"/>
        <w:rPr>
          <w:rFonts w:ascii="Times New Roman" w:hAnsi="Times New Roman" w:cs="Times New Roman"/>
        </w:rPr>
      </w:pPr>
    </w:p>
    <w:p w14:paraId="1578D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Third Bit of the CRC : */</w:t>
      </w:r>
    </w:p>
    <w:p w14:paraId="5803B1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20CF70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Fs_SIZE_TAB_CRC3; i++)</w:t>
      </w:r>
    </w:p>
    <w:p w14:paraId="51293B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 + N1 + Fs_TAB_CRC3[i] - 1]);</w:t>
      </w:r>
    </w:p>
    <w:p w14:paraId="35D8C0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576EFE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 + N1 + N2 + 2]) != 0)</w:t>
      </w:r>
    </w:p>
    <w:p w14:paraId="582BEE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2856BC69" w14:textId="77777777" w:rsidR="00A830F8" w:rsidRPr="00CA2983" w:rsidRDefault="00A830F8">
      <w:pPr>
        <w:pStyle w:val="LD10"/>
        <w:rPr>
          <w:rFonts w:ascii="Times New Roman" w:hAnsi="Times New Roman" w:cs="Times New Roman"/>
        </w:rPr>
      </w:pPr>
    </w:p>
    <w:p w14:paraId="2286E1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Fourth Bit of the CRC : */</w:t>
      </w:r>
    </w:p>
    <w:p w14:paraId="2B8153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0;</w:t>
      </w:r>
    </w:p>
    <w:p w14:paraId="1B63B8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Fs_SIZE_TAB_CRC4; i++)</w:t>
      </w:r>
    </w:p>
    <w:p w14:paraId="5BAE03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temp = add(temp,Input_Frame[N0 + N1 + Fs_TAB_CRC4[i] - 1]);</w:t>
      </w:r>
    </w:p>
    <w:p w14:paraId="3DD876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temp = temp &amp; 1;</w:t>
      </w:r>
    </w:p>
    <w:p w14:paraId="344624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(sub(temp,Input_Frame[N0 + N1 + N2 + 3]) != 0)</w:t>
      </w:r>
    </w:p>
    <w:p w14:paraId="01E1D8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Bad_Frame_Indicator = 1;</w:t>
      </w:r>
    </w:p>
    <w:p w14:paraId="504013B1" w14:textId="77777777" w:rsidR="00A830F8" w:rsidRPr="00CA2983" w:rsidRDefault="00A830F8">
      <w:pPr>
        <w:pStyle w:val="LD10"/>
        <w:rPr>
          <w:rFonts w:ascii="Times New Roman" w:hAnsi="Times New Roman" w:cs="Times New Roman"/>
        </w:rPr>
      </w:pPr>
    </w:p>
    <w:p w14:paraId="454055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01DFFEC" w14:textId="77777777" w:rsidR="00A830F8" w:rsidRPr="00CA2983" w:rsidRDefault="00A830F8">
      <w:pPr>
        <w:pStyle w:val="LD10"/>
        <w:rPr>
          <w:rFonts w:ascii="Times New Roman" w:hAnsi="Times New Roman" w:cs="Times New Roman"/>
        </w:rPr>
      </w:pPr>
    </w:p>
    <w:p w14:paraId="29EFDF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return(Bad_Frame_Indicator);</w:t>
      </w:r>
    </w:p>
    <w:p w14:paraId="725BE2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A13942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C28B5C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0D3546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Combination</w:t>
      </w:r>
      <w:r w:rsidRPr="00CA2983">
        <w:rPr>
          <w:rFonts w:ascii="Times New Roman" w:hAnsi="Times New Roman" w:cs="Times New Roman"/>
        </w:rPr>
        <w:fldChar w:fldCharType="begin"/>
      </w:r>
      <w:r w:rsidRPr="00CA2983">
        <w:rPr>
          <w:rFonts w:ascii="Times New Roman" w:hAnsi="Times New Roman" w:cs="Times New Roman"/>
        </w:rPr>
        <w:instrText>xe "Combination</w:instrText>
      </w:r>
      <w:r w:rsidRPr="00CA2983">
        <w:rPr>
          <w:rFonts w:ascii="Times New Roman" w:hAnsi="Times New Roman" w:cs="Times New Roman"/>
        </w:rPr>
        <w:tab/>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765B13F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F18FAD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Computes the (convolutional) coded bit for a given</w:t>
      </w:r>
    </w:p>
    <w:p w14:paraId="1C5CC2E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polynomial generator and a given state of the encoder</w:t>
      </w:r>
    </w:p>
    <w:p w14:paraId="2DAF0BB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F612A7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DA81AC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5176F6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Combination(gene,state)</w:t>
      </w:r>
    </w:p>
    <w:p w14:paraId="1F197D9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w:t>
      </w:r>
    </w:p>
    <w:p w14:paraId="2FF4B6B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A11892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DC789B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AFBF91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Polynomial generator</w:t>
      </w:r>
    </w:p>
    <w:p w14:paraId="4F8EE01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Format : Word16 </w:t>
      </w:r>
    </w:p>
    <w:p w14:paraId="3738715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B60979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State of the encoder</w:t>
      </w:r>
    </w:p>
    <w:p w14:paraId="13A3F07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134CEE0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9556D5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1 coded bit</w:t>
      </w:r>
    </w:p>
    <w:p w14:paraId="2D50B624"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C684F8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8BEEC32" w14:textId="77777777" w:rsidR="00A830F8" w:rsidRPr="00CA2983" w:rsidRDefault="00A830F8">
      <w:pPr>
        <w:pStyle w:val="LD10"/>
        <w:rPr>
          <w:rFonts w:ascii="Times New Roman" w:hAnsi="Times New Roman" w:cs="Times New Roman"/>
        </w:rPr>
      </w:pPr>
    </w:p>
    <w:p w14:paraId="6F77F5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Combination(Word16 A, Word16 B)</w:t>
      </w:r>
    </w:p>
    <w:p w14:paraId="68238FE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75420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Comb;</w:t>
      </w:r>
    </w:p>
    <w:p w14:paraId="3172A6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temp1, temp2, temp3;</w:t>
      </w:r>
    </w:p>
    <w:p w14:paraId="165E1971" w14:textId="77777777" w:rsidR="00A830F8" w:rsidRPr="00CA2983" w:rsidRDefault="00A830F8">
      <w:pPr>
        <w:pStyle w:val="LD10"/>
        <w:rPr>
          <w:rFonts w:ascii="Times New Roman" w:hAnsi="Times New Roman" w:cs="Times New Roman"/>
        </w:rPr>
      </w:pPr>
    </w:p>
    <w:p w14:paraId="3302B8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Comb = -1;</w:t>
      </w:r>
    </w:p>
    <w:p w14:paraId="0A72A5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temp1 = A &amp; B;</w:t>
      </w:r>
    </w:p>
    <w:p w14:paraId="6B4E853A" w14:textId="77777777" w:rsidR="00A830F8" w:rsidRPr="00CA2983" w:rsidRDefault="00A830F8">
      <w:pPr>
        <w:pStyle w:val="LD10"/>
        <w:rPr>
          <w:rFonts w:ascii="Times New Roman" w:hAnsi="Times New Roman" w:cs="Times New Roman"/>
        </w:rPr>
      </w:pPr>
    </w:p>
    <w:p w14:paraId="3E59FC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for (i = 0;i &lt;= (K - 1);i++)</w:t>
      </w:r>
    </w:p>
    <w:p w14:paraId="1D3013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t>
      </w:r>
    </w:p>
    <w:p w14:paraId="5869CC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temp2 = shl( (Word16)1,i );</w:t>
      </w:r>
    </w:p>
    <w:p w14:paraId="6DD550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temp3 = temp1 &amp; temp2;</w:t>
      </w:r>
    </w:p>
    <w:p w14:paraId="2B8356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if (temp3 != 0) Comb = negate(Comb);</w:t>
      </w:r>
    </w:p>
    <w:p w14:paraId="689B66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t>
      </w:r>
    </w:p>
    <w:p w14:paraId="2CBE57A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return(Comb);</w:t>
      </w:r>
    </w:p>
    <w:p w14:paraId="1D34AD75" w14:textId="77777777" w:rsidR="00A830F8" w:rsidRPr="00CA2983" w:rsidRDefault="00A830F8">
      <w:pPr>
        <w:pStyle w:val="LD10"/>
        <w:rPr>
          <w:rFonts w:ascii="Times New Roman" w:hAnsi="Times New Roman" w:cs="Times New Roman"/>
        </w:rPr>
      </w:pPr>
    </w:p>
    <w:p w14:paraId="08EF1F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89A009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2716A78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B25E91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Desinterleaving_Signalling</w:t>
      </w:r>
      <w:r w:rsidRPr="00CA2983">
        <w:rPr>
          <w:rFonts w:ascii="Times New Roman" w:hAnsi="Times New Roman" w:cs="Times New Roman"/>
        </w:rPr>
        <w:fldChar w:fldCharType="begin"/>
      </w:r>
      <w:r w:rsidRPr="00CA2983">
        <w:rPr>
          <w:rFonts w:ascii="Times New Roman" w:hAnsi="Times New Roman" w:cs="Times New Roman"/>
        </w:rPr>
        <w:instrText>xe "Desinterleaving_Sig...</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686C0BA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14078F3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Signalling Channel-type Desinterleaving</w:t>
      </w:r>
    </w:p>
    <w:p w14:paraId="010CDA8A"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a single frame (216 bits)</w:t>
      </w:r>
    </w:p>
    <w:p w14:paraId="65289927"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1884FC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456945B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2A4F8D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Desinterleaving_Signalling(buffer_in,buffer_out)</w:t>
      </w:r>
    </w:p>
    <w:p w14:paraId="3DEC1FA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268672A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EEA351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4A0439F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F311E9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interleaved frame</w:t>
      </w:r>
    </w:p>
    <w:p w14:paraId="3A702B0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216 * 16 bit-samples</w:t>
      </w:r>
    </w:p>
    <w:p w14:paraId="7C2E812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F1DB36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179129F"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2CCC362E"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matrix desinterleaved frame</w:t>
      </w:r>
    </w:p>
    <w:p w14:paraId="3147431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216 * 16 bit-samples</w:t>
      </w:r>
    </w:p>
    <w:p w14:paraId="15E50AD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EDEADC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0FBCAD6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4558F5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1695359" w14:textId="77777777" w:rsidR="00A830F8" w:rsidRPr="00CA2983" w:rsidRDefault="00A830F8">
      <w:pPr>
        <w:pStyle w:val="LD10"/>
        <w:rPr>
          <w:rFonts w:ascii="Times New Roman" w:hAnsi="Times New Roman" w:cs="Times New Roman"/>
        </w:rPr>
      </w:pPr>
    </w:p>
    <w:p w14:paraId="70AF6D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Word16     Desinterleaving_Signalling(Word16 Input_Frame[], </w:t>
      </w:r>
    </w:p>
    <w:p w14:paraId="15089E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06A99DCA" w14:textId="77777777" w:rsidR="00A830F8" w:rsidRPr="00CA2983" w:rsidRDefault="00A830F8">
      <w:pPr>
        <w:pStyle w:val="LD10"/>
        <w:rPr>
          <w:rFonts w:ascii="Times New Roman" w:hAnsi="Times New Roman" w:cs="Times New Roman"/>
        </w:rPr>
      </w:pPr>
    </w:p>
    <w:p w14:paraId="3416F5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FDA9B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K3_const = 216;</w:t>
      </w:r>
    </w:p>
    <w:p w14:paraId="309302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K_const = 216;</w:t>
      </w:r>
    </w:p>
    <w:p w14:paraId="12D114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static Word16   a_const = 101;</w:t>
      </w:r>
    </w:p>
    <w:p w14:paraId="79F8F5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 k;</w:t>
      </w:r>
    </w:p>
    <w:p w14:paraId="5EFE77B5" w14:textId="77777777" w:rsidR="00A830F8" w:rsidRPr="00CA2983" w:rsidRDefault="00A830F8">
      <w:pPr>
        <w:pStyle w:val="LD10"/>
        <w:rPr>
          <w:rFonts w:ascii="Times New Roman" w:hAnsi="Times New Roman" w:cs="Times New Roman"/>
        </w:rPr>
      </w:pPr>
    </w:p>
    <w:p w14:paraId="63433E08" w14:textId="77777777" w:rsidR="00A830F8" w:rsidRPr="00CA2983" w:rsidRDefault="00A830F8">
      <w:pPr>
        <w:pStyle w:val="LD10"/>
        <w:rPr>
          <w:rFonts w:ascii="Times New Roman" w:hAnsi="Times New Roman" w:cs="Times New Roman"/>
        </w:rPr>
      </w:pPr>
    </w:p>
    <w:p w14:paraId="25AFAC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K3_const; i++) {</w:t>
      </w:r>
    </w:p>
    <w:p w14:paraId="5F7D2E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k = (Word16)((Word32)((Word32)a_const * (Word32)(i+1)) % K_const);</w:t>
      </w:r>
    </w:p>
    <w:p w14:paraId="606B7C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Output_frame[i] = Input_Frame[k];</w:t>
      </w:r>
    </w:p>
    <w:p w14:paraId="168567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6D833F0" w14:textId="77777777" w:rsidR="00A830F8" w:rsidRPr="00CA2983" w:rsidRDefault="00A830F8">
      <w:pPr>
        <w:pStyle w:val="LD10"/>
        <w:rPr>
          <w:rFonts w:ascii="Times New Roman" w:hAnsi="Times New Roman" w:cs="Times New Roman"/>
        </w:rPr>
      </w:pPr>
    </w:p>
    <w:p w14:paraId="7F4D3E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w:t>
      </w:r>
    </w:p>
    <w:p w14:paraId="516582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3E4032B2" w14:textId="77777777" w:rsidR="00A830F8" w:rsidRPr="00CA2983" w:rsidRDefault="00A830F8">
      <w:pPr>
        <w:pStyle w:val="LD10"/>
        <w:rPr>
          <w:rFonts w:ascii="Times New Roman" w:hAnsi="Times New Roman" w:cs="Times New Roman"/>
        </w:rPr>
      </w:pPr>
    </w:p>
    <w:p w14:paraId="3FE5A68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6832C7B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F255BB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Desinterleaving_Speech</w:t>
      </w:r>
      <w:r w:rsidRPr="00CA2983">
        <w:rPr>
          <w:rFonts w:ascii="Times New Roman" w:hAnsi="Times New Roman" w:cs="Times New Roman"/>
        </w:rPr>
        <w:fldChar w:fldCharType="begin"/>
      </w:r>
      <w:r w:rsidRPr="00CA2983">
        <w:rPr>
          <w:rFonts w:ascii="Times New Roman" w:hAnsi="Times New Roman" w:cs="Times New Roman"/>
        </w:rPr>
        <w:instrText>xe "Desinterleaving_Spe..</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573BCB2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BED6B04"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xml:space="preserve">Desinterleaving of an interleaved frame (432 bits) </w:t>
      </w:r>
    </w:p>
    <w:p w14:paraId="4E2F35B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42DAA32"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6E6F06A"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44A211D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Desinterleaving_Speech(buffer_in,buffer_out)</w:t>
      </w:r>
    </w:p>
    <w:p w14:paraId="18922358"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3962A516"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186406B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5062B6D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60DCC9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interleaved frame</w:t>
      </w:r>
    </w:p>
    <w:p w14:paraId="0A6FBA2B"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7B45C554"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EB0332F"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8A85BB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3DD3DD9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matrix desinterleaved frame</w:t>
      </w:r>
    </w:p>
    <w:p w14:paraId="03E9B13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37407B6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FC9D70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3D4B40D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B0390B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2D45637" w14:textId="77777777" w:rsidR="00A830F8" w:rsidRPr="00CA2983" w:rsidRDefault="00A830F8">
      <w:pPr>
        <w:pStyle w:val="LD10"/>
        <w:rPr>
          <w:rFonts w:ascii="Times New Roman" w:hAnsi="Times New Roman" w:cs="Times New Roman"/>
        </w:rPr>
      </w:pPr>
    </w:p>
    <w:p w14:paraId="46FC2E4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Word16     Desinterleaving_Speech(Word16 Input_Frame[], </w:t>
      </w:r>
    </w:p>
    <w:p w14:paraId="53876F3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Word16 Output_frame[])</w:t>
      </w:r>
    </w:p>
    <w:p w14:paraId="0DC3927D" w14:textId="77777777" w:rsidR="00A830F8" w:rsidRPr="00CA2983" w:rsidRDefault="00A830F8">
      <w:pPr>
        <w:pStyle w:val="LD10"/>
        <w:rPr>
          <w:rFonts w:ascii="Times New Roman" w:hAnsi="Times New Roman" w:cs="Times New Roman"/>
        </w:rPr>
      </w:pPr>
    </w:p>
    <w:p w14:paraId="22D78D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261AA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index_lines, index_columns;</w:t>
      </w:r>
    </w:p>
    <w:p w14:paraId="37CFA1D2" w14:textId="77777777" w:rsidR="00A830F8" w:rsidRPr="00CA2983" w:rsidRDefault="00A830F8">
      <w:pPr>
        <w:pStyle w:val="LD10"/>
        <w:rPr>
          <w:rFonts w:ascii="Times New Roman" w:hAnsi="Times New Roman" w:cs="Times New Roman"/>
        </w:rPr>
      </w:pPr>
    </w:p>
    <w:p w14:paraId="337FB8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(index_columns = 0; index_columns &lt; COLUMNS; index_columns++) {</w:t>
      </w:r>
    </w:p>
    <w:p w14:paraId="45CA5E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for (index_lines = 0; index_lines &lt; LINES; index_lines++)</w:t>
      </w:r>
    </w:p>
    <w:p w14:paraId="7F8DF8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Output_frame[index_lines * COLUMNS + index_columns] =</w:t>
      </w:r>
    </w:p>
    <w:p w14:paraId="047931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Input_Frame[index_columns * LINES + index_lines];</w:t>
      </w:r>
    </w:p>
    <w:p w14:paraId="386140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COLUMNS */</w:t>
      </w:r>
    </w:p>
    <w:p w14:paraId="0602B8EE" w14:textId="77777777" w:rsidR="00A830F8" w:rsidRPr="00CA2983" w:rsidRDefault="00A830F8">
      <w:pPr>
        <w:pStyle w:val="LD10"/>
        <w:rPr>
          <w:rFonts w:ascii="Times New Roman" w:hAnsi="Times New Roman" w:cs="Times New Roman"/>
        </w:rPr>
      </w:pPr>
    </w:p>
    <w:p w14:paraId="317D36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w:t>
      </w:r>
    </w:p>
    <w:p w14:paraId="2BB348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7DFE0C9" w14:textId="77777777" w:rsidR="00A830F8" w:rsidRPr="00CA2983" w:rsidRDefault="00A830F8">
      <w:pPr>
        <w:pStyle w:val="LD10"/>
        <w:rPr>
          <w:rFonts w:ascii="Times New Roman" w:hAnsi="Times New Roman" w:cs="Times New Roman"/>
        </w:rPr>
      </w:pPr>
    </w:p>
    <w:p w14:paraId="02BF2C2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7B0CAEC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09ACCE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Init_Rcpc_Decoding</w:t>
      </w:r>
      <w:r w:rsidRPr="00CA2983">
        <w:rPr>
          <w:rFonts w:ascii="Times New Roman" w:hAnsi="Times New Roman" w:cs="Times New Roman"/>
        </w:rPr>
        <w:fldChar w:fldCharType="begin"/>
      </w:r>
      <w:r w:rsidRPr="00CA2983">
        <w:rPr>
          <w:rFonts w:ascii="Times New Roman" w:hAnsi="Times New Roman" w:cs="Times New Roman"/>
        </w:rPr>
        <w:instrText>xe "Init_Rcpc_Decoding</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3DB2E5E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32B773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Initialization for convolutional rate compatible</w:t>
      </w:r>
    </w:p>
    <w:p w14:paraId="058827D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punctured decoding</w:t>
      </w:r>
    </w:p>
    <w:p w14:paraId="536DD7F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803360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6E3BE0A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A26AFD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Init_Rcpc_Decoding()</w:t>
      </w:r>
    </w:p>
    <w:p w14:paraId="09350CC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w:t>
      </w:r>
    </w:p>
    <w:p w14:paraId="5338B65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1B8055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4BB1BD5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CBA5BB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45C9D6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400E19F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8069AAD" w14:textId="77777777" w:rsidR="00A830F8" w:rsidRPr="00CA2983" w:rsidRDefault="00A830F8">
      <w:pPr>
        <w:pStyle w:val="LD10"/>
        <w:rPr>
          <w:rFonts w:ascii="Times New Roman" w:hAnsi="Times New Roman" w:cs="Times New Roman"/>
        </w:rPr>
      </w:pPr>
    </w:p>
    <w:p w14:paraId="3068D4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t>Init_Rcpc_Decoding(void)</w:t>
      </w:r>
    </w:p>
    <w:p w14:paraId="40A999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57F6A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4424AB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w:t>
      </w:r>
    </w:p>
    <w:p w14:paraId="4DE57D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Arrival_state;  /* index for Loop on the Lattice States */</w:t>
      </w:r>
    </w:p>
    <w:p w14:paraId="77FDBA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Starting_state;</w:t>
      </w:r>
    </w:p>
    <w:p w14:paraId="5BF00D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Msb;    /* Value used for computation of coded bit */</w:t>
      </w:r>
    </w:p>
    <w:p w14:paraId="234251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    /* Value used for computation of coded bit */</w:t>
      </w:r>
    </w:p>
    <w:p w14:paraId="423F39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Lsb_bits;</w:t>
      </w:r>
    </w:p>
    <w:p w14:paraId="0E837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Msbs_starting_state;</w:t>
      </w:r>
    </w:p>
    <w:p w14:paraId="63788B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Involved_bits;</w:t>
      </w:r>
    </w:p>
    <w:p w14:paraId="2296F530" w14:textId="77777777" w:rsidR="00A830F8" w:rsidRPr="00CA2983" w:rsidRDefault="00A830F8">
      <w:pPr>
        <w:pStyle w:val="LD10"/>
        <w:rPr>
          <w:rFonts w:ascii="Times New Roman" w:hAnsi="Times New Roman" w:cs="Times New Roman"/>
        </w:rPr>
      </w:pPr>
    </w:p>
    <w:p w14:paraId="1448E624" w14:textId="77777777" w:rsidR="00A830F8" w:rsidRPr="00CA2983" w:rsidRDefault="00A830F8">
      <w:pPr>
        <w:pStyle w:val="LD10"/>
        <w:rPr>
          <w:rFonts w:ascii="Times New Roman" w:hAnsi="Times New Roman" w:cs="Times New Roman"/>
        </w:rPr>
      </w:pPr>
    </w:p>
    <w:p w14:paraId="4BB1B3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Number of states in the Viterbi Lattice : */</w:t>
      </w:r>
    </w:p>
    <w:p w14:paraId="7B3811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M = shl( (Word16)1,(Word16)(K - 1) );</w:t>
      </w:r>
    </w:p>
    <w:p w14:paraId="30FB79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Last State of the Viterbi Lattice */</w:t>
      </w:r>
    </w:p>
    <w:p w14:paraId="3A7BAE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M_1 = sub( M,(Word16)1 ); </w:t>
      </w:r>
    </w:p>
    <w:p w14:paraId="35F24F3A" w14:textId="77777777" w:rsidR="00A830F8" w:rsidRPr="00CA2983" w:rsidRDefault="00A830F8">
      <w:pPr>
        <w:pStyle w:val="LD10"/>
        <w:rPr>
          <w:rFonts w:ascii="Times New Roman" w:hAnsi="Times New Roman" w:cs="Times New Roman"/>
        </w:rPr>
      </w:pPr>
    </w:p>
    <w:p w14:paraId="2BD646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Msb_bit = shl( (Word16)1,(Word16)(K - 2) );</w:t>
      </w:r>
    </w:p>
    <w:p w14:paraId="565996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Lsb_bits = Msb_bit - 1;</w:t>
      </w:r>
    </w:p>
    <w:p w14:paraId="45F2555A" w14:textId="77777777" w:rsidR="00A830F8" w:rsidRPr="00CA2983" w:rsidRDefault="00A830F8">
      <w:pPr>
        <w:pStyle w:val="LD10"/>
        <w:rPr>
          <w:rFonts w:ascii="Times New Roman" w:hAnsi="Times New Roman" w:cs="Times New Roman"/>
        </w:rPr>
      </w:pPr>
    </w:p>
    <w:p w14:paraId="7CC13043" w14:textId="77777777" w:rsidR="00A830F8" w:rsidRPr="00CA2983" w:rsidRDefault="00A830F8">
      <w:pPr>
        <w:pStyle w:val="LD10"/>
        <w:rPr>
          <w:rFonts w:ascii="Times New Roman" w:hAnsi="Times New Roman" w:cs="Times New Roman"/>
        </w:rPr>
      </w:pPr>
    </w:p>
    <w:p w14:paraId="1A6580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Description of the Lattice : Loop on Arrival_State */</w:t>
      </w:r>
    </w:p>
    <w:p w14:paraId="43122D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(Arrival_state = 0; Arrival_state &lt;= M_1; Arrival_state++) {</w:t>
      </w:r>
    </w:p>
    <w:p w14:paraId="2B59D5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MSB for the Arrival State */</w:t>
      </w:r>
    </w:p>
    <w:p w14:paraId="305F93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Msb = Arrival_state &amp; Msb_bit;</w:t>
      </w:r>
    </w:p>
    <w:p w14:paraId="5DAFF1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(K - 1)MSBs for the Starting State */</w:t>
      </w:r>
    </w:p>
    <w:p w14:paraId="41C1CD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Msbs_starting_state = Arrival_state &amp; Lsb_bits;</w:t>
      </w:r>
    </w:p>
    <w:p w14:paraId="42E2C0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p>
    <w:p w14:paraId="0FECF7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Loop on Lsb, LSB of the Starting State */</w:t>
      </w:r>
    </w:p>
    <w:p w14:paraId="10D9FD6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(Lsb = 0; Lsb &lt;= 1; Lsb++) {</w:t>
      </w:r>
    </w:p>
    <w:p w14:paraId="15DA49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Starting_state = add(shl( Msbs_starting_state,(Word16)1 ),Lsb);</w:t>
      </w:r>
    </w:p>
    <w:p w14:paraId="723831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Previous[Arrival_state][Lsb] = Starting_state;</w:t>
      </w:r>
    </w:p>
    <w:p w14:paraId="70DD54BB" w14:textId="77777777" w:rsidR="00A830F8" w:rsidRPr="00CA2983" w:rsidRDefault="00A830F8">
      <w:pPr>
        <w:pStyle w:val="LD10"/>
        <w:rPr>
          <w:rFonts w:ascii="Times New Roman" w:hAnsi="Times New Roman" w:cs="Times New Roman"/>
        </w:rPr>
      </w:pPr>
    </w:p>
    <w:p w14:paraId="760870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TRANSITION BITS T1, T2, T3   */</w:t>
      </w:r>
    </w:p>
    <w:p w14:paraId="3CCB5E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Involved_bits = add( shl( Msb,(Word16)1 ),Starting_state );</w:t>
      </w:r>
    </w:p>
    <w:p w14:paraId="61066EE9" w14:textId="77777777" w:rsidR="00A830F8" w:rsidRPr="00CA2983" w:rsidRDefault="00A830F8">
      <w:pPr>
        <w:pStyle w:val="LD10"/>
        <w:rPr>
          <w:rFonts w:ascii="Times New Roman" w:hAnsi="Times New Roman" w:cs="Times New Roman"/>
        </w:rPr>
      </w:pPr>
    </w:p>
    <w:p w14:paraId="4ED9CA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T1[Arrival_state][Lsb] = Combination( Involved_bits,(Word16)G1 );</w:t>
      </w:r>
    </w:p>
    <w:p w14:paraId="14327D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T2[Arrival_state][Lsb] = Combination( Involved_bits,(Word16)G2 );</w:t>
      </w:r>
    </w:p>
    <w:p w14:paraId="7002CB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T3[Arrival_state][Lsb] = Combination( Involved_bits,(Word16)G3 );</w:t>
      </w:r>
    </w:p>
    <w:p w14:paraId="3638DA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 End Loop on Lsb  */</w:t>
      </w:r>
    </w:p>
    <w:p w14:paraId="3E2EF4DE" w14:textId="77777777" w:rsidR="00A830F8" w:rsidRPr="00CA2983" w:rsidRDefault="00A830F8">
      <w:pPr>
        <w:pStyle w:val="LD10"/>
        <w:rPr>
          <w:rFonts w:ascii="Times New Roman" w:hAnsi="Times New Roman" w:cs="Times New Roman"/>
        </w:rPr>
      </w:pPr>
    </w:p>
    <w:p w14:paraId="2A74AE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Arrival_state */</w:t>
      </w:r>
    </w:p>
    <w:p w14:paraId="5967C8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D90948D" w14:textId="77777777" w:rsidR="00A830F8" w:rsidRPr="00CA2983" w:rsidRDefault="00A830F8">
      <w:pPr>
        <w:pStyle w:val="LD10"/>
        <w:rPr>
          <w:rFonts w:ascii="Times New Roman" w:hAnsi="Times New Roman" w:cs="Times New Roman"/>
        </w:rPr>
      </w:pPr>
    </w:p>
    <w:p w14:paraId="2E9FEB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80BCE8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7FE78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Rcpc_Decoding</w:t>
      </w:r>
      <w:r w:rsidRPr="00CA2983">
        <w:rPr>
          <w:rFonts w:ascii="Times New Roman" w:hAnsi="Times New Roman" w:cs="Times New Roman"/>
        </w:rPr>
        <w:fldChar w:fldCharType="begin"/>
      </w:r>
      <w:r w:rsidRPr="00CA2983">
        <w:rPr>
          <w:rFonts w:ascii="Times New Roman" w:hAnsi="Times New Roman" w:cs="Times New Roman"/>
        </w:rPr>
        <w:instrText>xe "Rcpc_Decoding</w:instrText>
      </w:r>
      <w:r w:rsidRPr="00CA2983">
        <w:rPr>
          <w:rFonts w:ascii="Times New Roman" w:hAnsi="Times New Roman" w:cs="Times New Roman"/>
        </w:rPr>
        <w:tab/>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484F180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D59B7E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Convolutional rate compatible punctured decoding</w:t>
      </w:r>
    </w:p>
    <w:p w14:paraId="15F21B2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of a frame</w:t>
      </w:r>
    </w:p>
    <w:p w14:paraId="04094E8A"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416B8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6B6EB8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5276ACD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Rcpc_Decoding(flag,buffer_in,buffer_out)</w:t>
      </w:r>
    </w:p>
    <w:p w14:paraId="2DD1147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490BC03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2DA291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666838A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751D62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29906EB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24F3CA81"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37AC8BE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1802356"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Frame to be decoded</w:t>
      </w:r>
    </w:p>
    <w:p w14:paraId="5BD8953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1EE0A23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ABBE5E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56FCB8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CDFB02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Decoded frame</w:t>
      </w:r>
    </w:p>
    <w:p w14:paraId="1C75347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286 * 16 bit-samples</w:t>
      </w:r>
    </w:p>
    <w:p w14:paraId="576A7579"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A297E4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4DEED3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473E6AD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Decoding of one frame : [-127 ... +127]</w:t>
      </w:r>
    </w:p>
    <w:p w14:paraId="40964FA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-127 : 1 almost sure</w:t>
      </w:r>
    </w:p>
    <w:p w14:paraId="617A189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50% probability</w:t>
      </w:r>
    </w:p>
    <w:p w14:paraId="240F87F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+127 : 0 almost sure</w:t>
      </w:r>
    </w:p>
    <w:p w14:paraId="02E0FB43"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 the first bits, classical</w:t>
      </w:r>
    </w:p>
    <w:p w14:paraId="0C13E09B"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(punctured) Viterbi decoding ie one bit</w:t>
      </w:r>
    </w:p>
    <w:p w14:paraId="719C54A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is decoded at a time,</w:t>
      </w:r>
    </w:p>
    <w:p w14:paraId="156974CA"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 the very last bits, block decoding.</w:t>
      </w:r>
    </w:p>
    <w:p w14:paraId="09B22EF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13C196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4AFBB27" w14:textId="77777777" w:rsidR="00A830F8" w:rsidRPr="00CA2983" w:rsidRDefault="00A830F8">
      <w:pPr>
        <w:pStyle w:val="LD10"/>
        <w:rPr>
          <w:rFonts w:ascii="Times New Roman" w:hAnsi="Times New Roman" w:cs="Times New Roman"/>
        </w:rPr>
      </w:pPr>
    </w:p>
    <w:p w14:paraId="64AB7C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void</w:t>
      </w:r>
      <w:r w:rsidRPr="00CA2983">
        <w:rPr>
          <w:rFonts w:ascii="Times New Roman" w:hAnsi="Times New Roman" w:cs="Times New Roman"/>
        </w:rPr>
        <w:tab/>
        <w:t>Rcpc_Decoding(Word16 FS_Flag, Word16 Input_Frame[],</w:t>
      </w:r>
    </w:p>
    <w:p w14:paraId="21E5F9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Word16 Output_Frame[])</w:t>
      </w:r>
    </w:p>
    <w:p w14:paraId="0EA57C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D943F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3B45E6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index, j;</w:t>
      </w:r>
    </w:p>
    <w:p w14:paraId="03B5C6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Index_puncturing;</w:t>
      </w:r>
    </w:p>
    <w:p w14:paraId="6F7A16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Nber_decoded_bits;</w:t>
      </w:r>
    </w:p>
    <w:p w14:paraId="39CCEC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Step, Pointer; /* rank of the bit being decoded :</w:t>
      </w:r>
    </w:p>
    <w:p w14:paraId="059392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0 &lt;= Step_bis &lt; Nber_decoded_bits */</w:t>
      </w:r>
    </w:p>
    <w:p w14:paraId="096480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Step_bis, Pointer_bis; /* Step is counted modulo 'Decoding_delay' */</w:t>
      </w:r>
    </w:p>
    <w:p w14:paraId="6FA5EE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Decoder_ready; /* Flag for starting decoding */</w:t>
      </w:r>
    </w:p>
    <w:p w14:paraId="4BB7E58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Essai;</w:t>
      </w:r>
    </w:p>
    <w:p w14:paraId="68EDF6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Lsb;</w:t>
      </w:r>
    </w:p>
    <w:p w14:paraId="0C1E8F9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Chosen_score, Chosen_lsb;</w:t>
      </w:r>
    </w:p>
    <w:p w14:paraId="0B7673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Maximum; /* Best score of the current Step */</w:t>
      </w:r>
    </w:p>
    <w:p w14:paraId="5A3187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Best;</w:t>
      </w:r>
    </w:p>
    <w:p w14:paraId="3929B9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Arrival_state,  Arrival_state_sym;</w:t>
      </w:r>
    </w:p>
    <w:p w14:paraId="10AC6A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Word32          L_temp;     </w:t>
      </w:r>
    </w:p>
    <w:p w14:paraId="417BE7D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Size_Class0, Size_Class1, Size_Class2;</w:t>
      </w:r>
    </w:p>
    <w:p w14:paraId="4979C9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Size_Coded_Class1, Size_Coded_Class2, Size_Error_Control;</w:t>
      </w:r>
    </w:p>
    <w:p w14:paraId="6032DA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19F2A6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if (!FS_Flag) {</w:t>
      </w:r>
    </w:p>
    <w:p w14:paraId="0CD7010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Size_Class0 = N0_2;</w:t>
      </w:r>
    </w:p>
    <w:p w14:paraId="2F4F37C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Size_Class1 = N1_2;</w:t>
      </w:r>
    </w:p>
    <w:p w14:paraId="0D1B4C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Size_Class2 = N2_2;</w:t>
      </w:r>
    </w:p>
    <w:p w14:paraId="6B4BB1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Size_Coded_Class1 = N1_2_coded;</w:t>
      </w:r>
    </w:p>
    <w:p w14:paraId="51EF8D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Size_Coded_Class2 = N2_2_coded;</w:t>
      </w:r>
    </w:p>
    <w:p w14:paraId="6E0459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Size_Error_Control = SIZE_CRC;</w:t>
      </w:r>
    </w:p>
    <w:p w14:paraId="37EDAC1B" w14:textId="77777777" w:rsidR="00A830F8" w:rsidRPr="00CA2983" w:rsidRDefault="00A830F8">
      <w:pPr>
        <w:pStyle w:val="LD10"/>
        <w:rPr>
          <w:rFonts w:ascii="Times New Roman" w:hAnsi="Times New Roman" w:cs="Times New Roman"/>
        </w:rPr>
      </w:pPr>
    </w:p>
    <w:p w14:paraId="33F04E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250A8F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213289C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Size_Class0 = N0;</w:t>
      </w:r>
    </w:p>
    <w:p w14:paraId="2ADBE0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Size_Class1 = N1;</w:t>
      </w:r>
    </w:p>
    <w:p w14:paraId="5049D0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Size_Class2 = N2;</w:t>
      </w:r>
    </w:p>
    <w:p w14:paraId="3AC667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Size_Coded_Class1 = N1_coded;</w:t>
      </w:r>
    </w:p>
    <w:p w14:paraId="68744A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Size_Coded_Class2 = N2_coded;</w:t>
      </w:r>
    </w:p>
    <w:p w14:paraId="505C31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Size_Error_Control = Fs_SIZE_CRC;</w:t>
      </w:r>
    </w:p>
    <w:p w14:paraId="7BE008C4" w14:textId="77777777" w:rsidR="00A830F8" w:rsidRPr="00CA2983" w:rsidRDefault="00A830F8">
      <w:pPr>
        <w:pStyle w:val="LD10"/>
        <w:rPr>
          <w:rFonts w:ascii="Times New Roman" w:hAnsi="Times New Roman" w:cs="Times New Roman"/>
        </w:rPr>
      </w:pPr>
    </w:p>
    <w:p w14:paraId="5CBD4AE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4F04C86" w14:textId="77777777" w:rsidR="00A830F8" w:rsidRPr="00CA2983" w:rsidRDefault="00A830F8">
      <w:pPr>
        <w:pStyle w:val="LD10"/>
        <w:rPr>
          <w:rFonts w:ascii="Times New Roman" w:hAnsi="Times New Roman" w:cs="Times New Roman"/>
        </w:rPr>
      </w:pPr>
    </w:p>
    <w:p w14:paraId="71B496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Recopy of Class 0 (unprotected) */</w:t>
      </w:r>
    </w:p>
    <w:p w14:paraId="37F06DF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(j = 0; j &lt; Size_Class0; j++)</w:t>
      </w:r>
    </w:p>
    <w:p w14:paraId="1DB69D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Output_Frame[j] = Input_Frame[j];</w:t>
      </w:r>
    </w:p>
    <w:p w14:paraId="01C24780" w14:textId="77777777" w:rsidR="00A830F8" w:rsidRPr="00CA2983" w:rsidRDefault="00A830F8">
      <w:pPr>
        <w:pStyle w:val="LD10"/>
        <w:rPr>
          <w:rFonts w:ascii="Times New Roman" w:hAnsi="Times New Roman" w:cs="Times New Roman"/>
        </w:rPr>
      </w:pPr>
    </w:p>
    <w:p w14:paraId="153DB8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Nber_decoded_bits, number of bits decoded */</w:t>
      </w:r>
    </w:p>
    <w:p w14:paraId="7BD6B0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Nber_decoded_bits = 0;</w:t>
      </w:r>
    </w:p>
    <w:p w14:paraId="764AE58B" w14:textId="77777777" w:rsidR="00A830F8" w:rsidRPr="00CA2983" w:rsidRDefault="00A830F8">
      <w:pPr>
        <w:pStyle w:val="LD10"/>
        <w:rPr>
          <w:rFonts w:ascii="Times New Roman" w:hAnsi="Times New Roman" w:cs="Times New Roman"/>
        </w:rPr>
      </w:pPr>
    </w:p>
    <w:p w14:paraId="325503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Step  */</w:t>
      </w:r>
    </w:p>
    <w:p w14:paraId="0277F9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Step = -1;         /* Step &lt; Decoding_delay */</w:t>
      </w:r>
    </w:p>
    <w:p w14:paraId="4FA778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Step_bis = -1;</w:t>
      </w:r>
    </w:p>
    <w:p w14:paraId="66C0D4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Decoder_ready = 0; /* Decoder not ready yet (Step_bis &lt; Decoding_delay) */</w:t>
      </w:r>
    </w:p>
    <w:p w14:paraId="0E9DD3B6" w14:textId="77777777" w:rsidR="00A830F8" w:rsidRPr="00CA2983" w:rsidRDefault="00A830F8">
      <w:pPr>
        <w:pStyle w:val="LD10"/>
        <w:rPr>
          <w:rFonts w:ascii="Times New Roman" w:hAnsi="Times New Roman" w:cs="Times New Roman"/>
        </w:rPr>
      </w:pPr>
    </w:p>
    <w:p w14:paraId="57CFAE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the scores (scores of the current Step) */</w:t>
      </w:r>
    </w:p>
    <w:p w14:paraId="555341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Starting State 0 is favoured */</w:t>
      </w:r>
    </w:p>
    <w:p w14:paraId="760DE6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Score[0] = 0;</w:t>
      </w:r>
    </w:p>
    <w:p w14:paraId="0E5632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(j = 1; j &lt;= M_1; j++)</w:t>
      </w:r>
    </w:p>
    <w:p w14:paraId="1BEA29E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Score[j] = - 16000;   /* M states */</w:t>
      </w:r>
    </w:p>
    <w:p w14:paraId="0156E9DA" w14:textId="77777777" w:rsidR="00A830F8" w:rsidRPr="00CA2983" w:rsidRDefault="00A830F8">
      <w:pPr>
        <w:pStyle w:val="LD10"/>
        <w:rPr>
          <w:rFonts w:ascii="Times New Roman" w:hAnsi="Times New Roman" w:cs="Times New Roman"/>
        </w:rPr>
      </w:pPr>
    </w:p>
    <w:p w14:paraId="7E55FCA0" w14:textId="77777777" w:rsidR="00A830F8" w:rsidRPr="00CA2983" w:rsidRDefault="00A830F8">
      <w:pPr>
        <w:pStyle w:val="LD10"/>
        <w:rPr>
          <w:rFonts w:ascii="Times New Roman" w:hAnsi="Times New Roman" w:cs="Times New Roman"/>
        </w:rPr>
      </w:pPr>
    </w:p>
    <w:p w14:paraId="43C97B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38C94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Decoding of Class 1 */</w:t>
      </w:r>
    </w:p>
    <w:p w14:paraId="6332E6FB" w14:textId="77777777" w:rsidR="00A830F8" w:rsidRPr="00CA2983" w:rsidRDefault="00A830F8">
      <w:pPr>
        <w:pStyle w:val="LD10"/>
        <w:rPr>
          <w:rFonts w:ascii="Times New Roman" w:hAnsi="Times New Roman" w:cs="Times New Roman"/>
        </w:rPr>
      </w:pPr>
    </w:p>
    <w:p w14:paraId="32D420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Index for Puncturing: 0 &lt;= Index_puncturing &lt; Period_pct */</w:t>
      </w:r>
    </w:p>
    <w:p w14:paraId="0EF359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Index_puncturing = 0;</w:t>
      </w:r>
    </w:p>
    <w:p w14:paraId="28B4245A" w14:textId="77777777" w:rsidR="00A830F8" w:rsidRPr="00CA2983" w:rsidRDefault="00A830F8">
      <w:pPr>
        <w:pStyle w:val="LD10"/>
        <w:rPr>
          <w:rFonts w:ascii="Times New Roman" w:hAnsi="Times New Roman" w:cs="Times New Roman"/>
        </w:rPr>
      </w:pPr>
    </w:p>
    <w:p w14:paraId="21E34F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(index = 0; index &lt; Size_Coded_Class1;) {   /* Loop on coded class 1 */</w:t>
      </w:r>
    </w:p>
    <w:p w14:paraId="28676A6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Loading of array Received with the received data after symetrization */</w:t>
      </w:r>
    </w:p>
    <w:p w14:paraId="2269312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If Punctured data Received[data] = 0 else Received[data] = -(2*data - 1) */</w:t>
      </w:r>
    </w:p>
    <w:p w14:paraId="388E9E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526A04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((A1[Index_puncturing]) != 0)</w:t>
      </w:r>
    </w:p>
    <w:p w14:paraId="483F52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405847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#endif                        </w:t>
      </w:r>
    </w:p>
    <w:p w14:paraId="15BDFE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Received[0] = negate( sub( shl( Input_Frame[Size_Class0 +</w:t>
      </w:r>
    </w:p>
    <w:p w14:paraId="34DB83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index],(Word16)1 ),(Word16)1 ) );</w:t>
      </w:r>
    </w:p>
    <w:p w14:paraId="6462C0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3B92D2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0AADC5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479121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25B6544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Received[0] = 0;</w:t>
      </w:r>
    </w:p>
    <w:p w14:paraId="5ECBAC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#endif        </w:t>
      </w:r>
    </w:p>
    <w:p w14:paraId="46AEA80D" w14:textId="77777777" w:rsidR="00A830F8" w:rsidRPr="00CA2983" w:rsidRDefault="00A830F8">
      <w:pPr>
        <w:pStyle w:val="LD10"/>
        <w:rPr>
          <w:rFonts w:ascii="Times New Roman" w:hAnsi="Times New Roman" w:cs="Times New Roman"/>
        </w:rPr>
      </w:pPr>
    </w:p>
    <w:p w14:paraId="3571C8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((A1[Index_puncturing + Period_pct]) != 0)</w:t>
      </w:r>
    </w:p>
    <w:p w14:paraId="6936DE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78F0A4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Received[1] = negate( sub( shl (Input_Frame[Size_Class0 +</w:t>
      </w:r>
    </w:p>
    <w:p w14:paraId="42F252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index],(Word16)1 ),(Word16)1 ) );</w:t>
      </w:r>
    </w:p>
    <w:p w14:paraId="656662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23CFDBB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782BDC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45ADAA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Received[1] = 0;</w:t>
      </w:r>
    </w:p>
    <w:p w14:paraId="326CA7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ab/>
      </w:r>
    </w:p>
    <w:p w14:paraId="0D6FD3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1622D9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((A1[Index_puncturing + 2*Period_pct]) != 0)</w:t>
      </w:r>
    </w:p>
    <w:p w14:paraId="520D8D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CF32A9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negate( sub( shl (Input_Frame[Size_Class0 +</w:t>
      </w:r>
    </w:p>
    <w:p w14:paraId="47B534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index],(Word16)1 ),(Word16)1 ) );</w:t>
      </w:r>
    </w:p>
    <w:p w14:paraId="0DADD5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60E34B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0AC28E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64DEFC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#endif                        </w:t>
      </w:r>
    </w:p>
    <w:p w14:paraId="599B2B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0;</w:t>
      </w:r>
    </w:p>
    <w:p w14:paraId="30E1C2CB" w14:textId="77777777" w:rsidR="00A830F8" w:rsidRPr="00CA2983" w:rsidRDefault="00A830F8">
      <w:pPr>
        <w:pStyle w:val="LD10"/>
        <w:rPr>
          <w:rFonts w:ascii="Times New Roman" w:hAnsi="Times New Roman" w:cs="Times New Roman"/>
        </w:rPr>
      </w:pPr>
    </w:p>
    <w:p w14:paraId="5FFABD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Index_puncturing++;</w:t>
      </w:r>
    </w:p>
    <w:p w14:paraId="3132F3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Index_puncturing,(Word16)Period_pct ) == 0)</w:t>
      </w:r>
    </w:p>
    <w:p w14:paraId="0AB6A7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Index_puncturing = 0;</w:t>
      </w:r>
    </w:p>
    <w:p w14:paraId="1C3F82A3" w14:textId="77777777" w:rsidR="00A830F8" w:rsidRPr="00CA2983" w:rsidRDefault="00A830F8">
      <w:pPr>
        <w:pStyle w:val="LD10"/>
        <w:rPr>
          <w:rFonts w:ascii="Times New Roman" w:hAnsi="Times New Roman" w:cs="Times New Roman"/>
        </w:rPr>
      </w:pPr>
    </w:p>
    <w:p w14:paraId="4B83779D" w14:textId="77777777" w:rsidR="00A830F8" w:rsidRPr="00CA2983" w:rsidRDefault="00A830F8">
      <w:pPr>
        <w:pStyle w:val="LD10"/>
        <w:rPr>
          <w:rFonts w:ascii="Times New Roman" w:hAnsi="Times New Roman" w:cs="Times New Roman"/>
        </w:rPr>
      </w:pPr>
    </w:p>
    <w:p w14:paraId="0D9098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Determination of the state of highest score in the current Step */</w:t>
      </w:r>
    </w:p>
    <w:p w14:paraId="7F2618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Step++;</w:t>
      </w:r>
    </w:p>
    <w:p w14:paraId="738C37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Step_bis++;</w:t>
      </w:r>
    </w:p>
    <w:p w14:paraId="65334C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Step,(Word16)Decoding_delay ) == 0) Step = 0;</w:t>
      </w:r>
    </w:p>
    <w:p w14:paraId="7C158891" w14:textId="77777777" w:rsidR="00A830F8" w:rsidRPr="00CA2983" w:rsidRDefault="00A830F8">
      <w:pPr>
        <w:pStyle w:val="LD10"/>
        <w:rPr>
          <w:rFonts w:ascii="Times New Roman" w:hAnsi="Times New Roman" w:cs="Times New Roman"/>
        </w:rPr>
      </w:pPr>
    </w:p>
    <w:p w14:paraId="612522C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best predecessor of each state and determination</w:t>
      </w:r>
    </w:p>
    <w:p w14:paraId="68B503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of the best state */</w:t>
      </w:r>
    </w:p>
    <w:p w14:paraId="035B626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Maximum = -32768;</w:t>
      </w:r>
    </w:p>
    <w:p w14:paraId="63DA35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for (j = 0; j &lt;= M_1; j++)        </w:t>
      </w:r>
    </w:p>
    <w:p w14:paraId="454618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Ex_score[j] = Score[j];</w:t>
      </w:r>
    </w:p>
    <w:p w14:paraId="2D23E723" w14:textId="77777777" w:rsidR="00A830F8" w:rsidRPr="00CA2983" w:rsidRDefault="00A830F8">
      <w:pPr>
        <w:pStyle w:val="LD10"/>
        <w:rPr>
          <w:rFonts w:ascii="Times New Roman" w:hAnsi="Times New Roman" w:cs="Times New Roman"/>
        </w:rPr>
      </w:pPr>
    </w:p>
    <w:p w14:paraId="556705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Loop on the states */</w:t>
      </w:r>
    </w:p>
    <w:p w14:paraId="6C594C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(Arrival_state_sym = ((M_1 + 1)/2); Arrival_state_sym &lt;= M_1; Arrival_state_sym++) {</w:t>
      </w:r>
    </w:p>
    <w:p w14:paraId="38CEFFFA" w14:textId="77777777" w:rsidR="00A830F8" w:rsidRPr="00CA2983" w:rsidRDefault="00A830F8">
      <w:pPr>
        <w:pStyle w:val="LD10"/>
        <w:rPr>
          <w:rFonts w:ascii="Times New Roman" w:hAnsi="Times New Roman" w:cs="Times New Roman"/>
        </w:rPr>
      </w:pPr>
    </w:p>
    <w:p w14:paraId="783EF3A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(Lsb = 0; Lsb &lt;= 1; Lsb++) {    /* Loop on LSB */</w:t>
      </w:r>
    </w:p>
    <w:p w14:paraId="22166C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For every state : Estimation of the best predecessor between</w:t>
      </w:r>
    </w:p>
    <w:p w14:paraId="513CA1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the one of LSB=0 and the one of LSB=1 */ </w:t>
      </w:r>
    </w:p>
    <w:p w14:paraId="1E14C5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Ex_score[Previous[Arrival_state_sym][Lsb]];</w:t>
      </w:r>
    </w:p>
    <w:p w14:paraId="1DEF0E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Accumulation of the transition due to the received data */</w:t>
      </w:r>
    </w:p>
    <w:p w14:paraId="770A44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Essai,(Word16)((T1[Arrival_state_sym][Lsb] &gt;</w:t>
      </w:r>
    </w:p>
    <w:p w14:paraId="6000D2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Received[0] : negate(Received[0])) );</w:t>
      </w:r>
    </w:p>
    <w:p w14:paraId="1A97D72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Essai,(Word16)((T2[Arrival_state_sym][Lsb] &gt;</w:t>
      </w:r>
    </w:p>
    <w:p w14:paraId="4E25F9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0) ? Received[1] : negate(Received[1])) ); </w:t>
      </w:r>
    </w:p>
    <w:p w14:paraId="21F069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Essai,(Word16)((T3[Arrival_state_sym][Lsb] &gt;</w:t>
      </w:r>
    </w:p>
    <w:p w14:paraId="1F1CC1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Received[2] : negate(Received[2])) );</w:t>
      </w:r>
    </w:p>
    <w:p w14:paraId="2D497619" w14:textId="77777777" w:rsidR="00A830F8" w:rsidRPr="00CA2983" w:rsidRDefault="00A830F8">
      <w:pPr>
        <w:pStyle w:val="LD10"/>
        <w:rPr>
          <w:rFonts w:ascii="Times New Roman" w:hAnsi="Times New Roman" w:cs="Times New Roman"/>
        </w:rPr>
      </w:pPr>
    </w:p>
    <w:p w14:paraId="764469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predecessor (predecessor with the highest score) */</w:t>
      </w:r>
    </w:p>
    <w:p w14:paraId="398AC4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(Lsb == 0) {</w:t>
      </w:r>
    </w:p>
    <w:p w14:paraId="1BAD4A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61FE19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6C207D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357A5F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else {</w:t>
      </w:r>
    </w:p>
    <w:p w14:paraId="32B360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(sub(Essai,Chosen_score) &gt; 0) {</w:t>
      </w:r>
    </w:p>
    <w:p w14:paraId="269782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1D6FC9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648D41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1A0ABC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28DD5B53" w14:textId="77777777" w:rsidR="00A830F8" w:rsidRPr="00CA2983" w:rsidRDefault="00A830F8">
      <w:pPr>
        <w:pStyle w:val="LD10"/>
        <w:rPr>
          <w:rFonts w:ascii="Times New Roman" w:hAnsi="Times New Roman" w:cs="Times New Roman"/>
        </w:rPr>
      </w:pPr>
    </w:p>
    <w:p w14:paraId="4F054AC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 Loop on Lsb */</w:t>
      </w:r>
    </w:p>
    <w:p w14:paraId="1911B285" w14:textId="77777777" w:rsidR="00A830F8" w:rsidRPr="00CA2983" w:rsidRDefault="00A830F8">
      <w:pPr>
        <w:pStyle w:val="LD10"/>
        <w:rPr>
          <w:rFonts w:ascii="Times New Roman" w:hAnsi="Times New Roman" w:cs="Times New Roman"/>
        </w:rPr>
      </w:pPr>
    </w:p>
    <w:p w14:paraId="56FA5B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The score of the current state is the best among the two (Lsb=0,1) : */</w:t>
      </w:r>
    </w:p>
    <w:p w14:paraId="5D84E20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Score[Arrival_state_sym] = Chosen_score;</w:t>
      </w:r>
    </w:p>
    <w:p w14:paraId="4DE04F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Best_previous[Arrival_state_sym][Step] =</w:t>
      </w:r>
    </w:p>
    <w:p w14:paraId="316837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Previous[Arrival_state_sym][Chosen_lsb];</w:t>
      </w:r>
    </w:p>
    <w:p w14:paraId="06367BB5" w14:textId="77777777" w:rsidR="00A830F8" w:rsidRPr="00CA2983" w:rsidRDefault="00A830F8">
      <w:pPr>
        <w:pStyle w:val="LD10"/>
        <w:rPr>
          <w:rFonts w:ascii="Times New Roman" w:hAnsi="Times New Roman" w:cs="Times New Roman"/>
        </w:rPr>
      </w:pPr>
    </w:p>
    <w:p w14:paraId="733484D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arrival state */</w:t>
      </w:r>
    </w:p>
    <w:p w14:paraId="40D97E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r>
      <w:r w:rsidRPr="00CA2983">
        <w:rPr>
          <w:rFonts w:ascii="Times New Roman" w:hAnsi="Times New Roman" w:cs="Times New Roman"/>
        </w:rPr>
        <w:tab/>
        <w:t>if (sub(Chosen_score,Maximum) &gt; 0) {</w:t>
      </w:r>
    </w:p>
    <w:p w14:paraId="72D9D6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 Arrival_state_sym;</w:t>
      </w:r>
    </w:p>
    <w:p w14:paraId="2A04B5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Maximum = Chosen_score;</w:t>
      </w:r>
    </w:p>
    <w:p w14:paraId="11BC39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7CFD4F8D" w14:textId="77777777" w:rsidR="00A830F8" w:rsidRPr="00CA2983" w:rsidRDefault="00A830F8">
      <w:pPr>
        <w:pStyle w:val="LD10"/>
        <w:rPr>
          <w:rFonts w:ascii="Times New Roman" w:hAnsi="Times New Roman" w:cs="Times New Roman"/>
        </w:rPr>
      </w:pPr>
    </w:p>
    <w:p w14:paraId="1CE1CC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Arrival_state = sub( Arrival_state_sym, (Word16)((M_1 + 1)/2) );</w:t>
      </w:r>
    </w:p>
    <w:p w14:paraId="1D79F88A" w14:textId="77777777" w:rsidR="00A830F8" w:rsidRPr="00CA2983" w:rsidRDefault="00A830F8">
      <w:pPr>
        <w:pStyle w:val="LD10"/>
        <w:rPr>
          <w:rFonts w:ascii="Times New Roman" w:hAnsi="Times New Roman" w:cs="Times New Roman"/>
        </w:rPr>
      </w:pPr>
    </w:p>
    <w:p w14:paraId="6B407E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(Lsb = 0; Lsb &lt;= 1; Lsb++) {    /* Loop on LSB */</w:t>
      </w:r>
    </w:p>
    <w:p w14:paraId="2440FEF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For every state : Estimation of the best predecessor between</w:t>
      </w:r>
    </w:p>
    <w:p w14:paraId="6C8117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the one of LSB=0 and the one of LSB=1 */ </w:t>
      </w:r>
    </w:p>
    <w:p w14:paraId="2F68B8B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Ex_score[Previous[Arrival_state][Lsb]];</w:t>
      </w:r>
    </w:p>
    <w:p w14:paraId="5F8274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Accumulation of the transition due to the received data */</w:t>
      </w:r>
    </w:p>
    <w:p w14:paraId="2AAC27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Essai,(Word16)((T1[Arrival_state][Lsb]</w:t>
      </w:r>
    </w:p>
    <w:p w14:paraId="296C1D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&gt; 0) ? Received[0] : negate(Received[0])) );</w:t>
      </w:r>
    </w:p>
    <w:p w14:paraId="33BB16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Essai,(Word16)((T2[Arrival_state][Lsb]</w:t>
      </w:r>
    </w:p>
    <w:p w14:paraId="2B5BA7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&gt; 0) ? Received[1] : negate(Received[1])) );</w:t>
      </w:r>
    </w:p>
    <w:p w14:paraId="762D73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Essai,(Word16)((T3[Arrival_state][Lsb]</w:t>
      </w:r>
    </w:p>
    <w:p w14:paraId="48B43F5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&gt; 0) ? Received[2] : negate(Received[2])) );</w:t>
      </w:r>
    </w:p>
    <w:p w14:paraId="45EE46EB" w14:textId="77777777" w:rsidR="00A830F8" w:rsidRPr="00CA2983" w:rsidRDefault="00A830F8">
      <w:pPr>
        <w:pStyle w:val="LD10"/>
        <w:rPr>
          <w:rFonts w:ascii="Times New Roman" w:hAnsi="Times New Roman" w:cs="Times New Roman"/>
        </w:rPr>
      </w:pPr>
    </w:p>
    <w:p w14:paraId="6123713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predecessor (predecessor with the highest score) */</w:t>
      </w:r>
    </w:p>
    <w:p w14:paraId="27BA84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(Lsb == 0) {</w:t>
      </w:r>
    </w:p>
    <w:p w14:paraId="3978F2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700451B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70C091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26A5827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else {</w:t>
      </w:r>
    </w:p>
    <w:p w14:paraId="368BF7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(sub(Essai,Chosen_score) &gt; 0) {</w:t>
      </w:r>
    </w:p>
    <w:p w14:paraId="32AAD6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5EE3E31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678B75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C218D3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5E32F4BB" w14:textId="77777777" w:rsidR="00A830F8" w:rsidRPr="00CA2983" w:rsidRDefault="00A830F8">
      <w:pPr>
        <w:pStyle w:val="LD10"/>
        <w:rPr>
          <w:rFonts w:ascii="Times New Roman" w:hAnsi="Times New Roman" w:cs="Times New Roman"/>
        </w:rPr>
      </w:pPr>
    </w:p>
    <w:p w14:paraId="63E399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 Loop on Lsb */</w:t>
      </w:r>
    </w:p>
    <w:p w14:paraId="2D736FE0" w14:textId="77777777" w:rsidR="00A830F8" w:rsidRPr="00CA2983" w:rsidRDefault="00A830F8">
      <w:pPr>
        <w:pStyle w:val="LD10"/>
        <w:rPr>
          <w:rFonts w:ascii="Times New Roman" w:hAnsi="Times New Roman" w:cs="Times New Roman"/>
        </w:rPr>
      </w:pPr>
    </w:p>
    <w:p w14:paraId="4097AA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The score of the current state is the best among the two (Lsb=0,1) : */</w:t>
      </w:r>
    </w:p>
    <w:p w14:paraId="156C78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Score[Arrival_state] = Chosen_score;</w:t>
      </w:r>
    </w:p>
    <w:p w14:paraId="7D467A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Best_previous[Arrival_state][Step] =</w:t>
      </w:r>
    </w:p>
    <w:p w14:paraId="13C894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Previous[Arrival_state][Chosen_lsb];</w:t>
      </w:r>
    </w:p>
    <w:p w14:paraId="10FEF29A" w14:textId="77777777" w:rsidR="00A830F8" w:rsidRPr="00CA2983" w:rsidRDefault="00A830F8">
      <w:pPr>
        <w:pStyle w:val="LD10"/>
        <w:rPr>
          <w:rFonts w:ascii="Times New Roman" w:hAnsi="Times New Roman" w:cs="Times New Roman"/>
        </w:rPr>
      </w:pPr>
    </w:p>
    <w:p w14:paraId="1FADAC8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arrival state */</w:t>
      </w:r>
    </w:p>
    <w:p w14:paraId="64C176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if(sub(Chosen_score,Maximum) &gt; 0) { </w:t>
      </w:r>
    </w:p>
    <w:p w14:paraId="6CE4B3C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 Arrival_state;</w:t>
      </w:r>
    </w:p>
    <w:p w14:paraId="1CD1B5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Maximum = Chosen_score;</w:t>
      </w:r>
    </w:p>
    <w:p w14:paraId="342DEC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0E868F0" w14:textId="77777777" w:rsidR="00A830F8" w:rsidRPr="00CA2983" w:rsidRDefault="00A830F8">
      <w:pPr>
        <w:pStyle w:val="LD10"/>
        <w:rPr>
          <w:rFonts w:ascii="Times New Roman" w:hAnsi="Times New Roman" w:cs="Times New Roman"/>
        </w:rPr>
      </w:pPr>
    </w:p>
    <w:p w14:paraId="4F0EBB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 Loop on the states */</w:t>
      </w:r>
    </w:p>
    <w:p w14:paraId="03417778" w14:textId="77777777" w:rsidR="00A830F8" w:rsidRPr="00CA2983" w:rsidRDefault="00A830F8">
      <w:pPr>
        <w:pStyle w:val="LD10"/>
        <w:rPr>
          <w:rFonts w:ascii="Times New Roman" w:hAnsi="Times New Roman" w:cs="Times New Roman"/>
        </w:rPr>
      </w:pPr>
    </w:p>
    <w:p w14:paraId="0190F7DC" w14:textId="77777777" w:rsidR="00A830F8" w:rsidRPr="00CA2983" w:rsidRDefault="00A830F8">
      <w:pPr>
        <w:pStyle w:val="LD10"/>
        <w:rPr>
          <w:rFonts w:ascii="Times New Roman" w:hAnsi="Times New Roman" w:cs="Times New Roman"/>
        </w:rPr>
      </w:pPr>
    </w:p>
    <w:p w14:paraId="31816E6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To avoid overflow, substraction of the highest score */</w:t>
      </w:r>
    </w:p>
    <w:p w14:paraId="4D75D1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(j = 0; j &lt;= M_1; j++)</w:t>
      </w:r>
    </w:p>
    <w:p w14:paraId="3C01C2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Score[j] = sub(Score[j],Maximum);</w:t>
      </w:r>
    </w:p>
    <w:p w14:paraId="2A7E40F2" w14:textId="77777777" w:rsidR="00A830F8" w:rsidRPr="00CA2983" w:rsidRDefault="00A830F8">
      <w:pPr>
        <w:pStyle w:val="LD10"/>
        <w:rPr>
          <w:rFonts w:ascii="Times New Roman" w:hAnsi="Times New Roman" w:cs="Times New Roman"/>
        </w:rPr>
      </w:pPr>
    </w:p>
    <w:p w14:paraId="488E3D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Check that the decoder is ready */</w:t>
      </w:r>
    </w:p>
    <w:p w14:paraId="13E13E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Step,(Word16)(Decoding_delay - 1) ) == 0) Decoder_ready = 1;</w:t>
      </w:r>
    </w:p>
    <w:p w14:paraId="43199D35" w14:textId="77777777" w:rsidR="00A830F8" w:rsidRPr="00CA2983" w:rsidRDefault="00A830F8">
      <w:pPr>
        <w:pStyle w:val="LD10"/>
        <w:rPr>
          <w:rFonts w:ascii="Times New Roman" w:hAnsi="Times New Roman" w:cs="Times New Roman"/>
        </w:rPr>
      </w:pPr>
    </w:p>
    <w:p w14:paraId="48B0C1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Decoder_ready, (Word16)1 ) == 0) {</w:t>
      </w:r>
    </w:p>
    <w:p w14:paraId="3FFF6E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Normal procedure : decoding of one bit at a time */</w:t>
      </w:r>
    </w:p>
    <w:p w14:paraId="4538A0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Step;</w:t>
      </w:r>
    </w:p>
    <w:p w14:paraId="287ABD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(j = 1; j &lt;= Decoding_delay - 1; j++) {</w:t>
      </w:r>
    </w:p>
    <w:p w14:paraId="07D752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w:t>
      </w:r>
    </w:p>
    <w:p w14:paraId="6A7761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Best_previous[Best][Pointer];</w:t>
      </w:r>
    </w:p>
    <w:p w14:paraId="00DDD8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w:t>
      </w:r>
    </w:p>
    <w:p w14:paraId="59C5235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(Pointer &lt; 0)</w:t>
      </w:r>
    </w:p>
    <w:p w14:paraId="7AEAAF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Decoding_delay - 1;</w:t>
      </w:r>
    </w:p>
    <w:p w14:paraId="1859E66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r>
      <w:r w:rsidRPr="00CA2983">
        <w:rPr>
          <w:rFonts w:ascii="Times New Roman" w:hAnsi="Times New Roman" w:cs="Times New Roman"/>
        </w:rPr>
        <w:tab/>
      </w:r>
      <w:r w:rsidRPr="00CA2983">
        <w:rPr>
          <w:rFonts w:ascii="Times New Roman" w:hAnsi="Times New Roman" w:cs="Times New Roman"/>
        </w:rPr>
        <w:tab/>
        <w:t>} /* End Decoding of one bit */</w:t>
      </w:r>
    </w:p>
    <w:p w14:paraId="4BE9FC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L_deposit_l(Best);</w:t>
      </w:r>
    </w:p>
    <w:p w14:paraId="6A83D6B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L_shl( L_temp,(Word16)13 );</w:t>
      </w:r>
    </w:p>
    <w:p w14:paraId="5ED16D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Output_Frame[Size_Class0 + Nber_decoded_bits] =</w:t>
      </w:r>
    </w:p>
    <w:p w14:paraId="237499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extract_h(L_temp);</w:t>
      </w:r>
    </w:p>
    <w:p w14:paraId="4B22B5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Nber_decoded_bits++; </w:t>
      </w:r>
    </w:p>
    <w:p w14:paraId="0D8A1F1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p>
    <w:p w14:paraId="06D809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Normal Decoding procedure */</w:t>
      </w:r>
    </w:p>
    <w:p w14:paraId="2901AF00" w14:textId="77777777" w:rsidR="00A830F8" w:rsidRPr="00CA2983" w:rsidRDefault="00A830F8">
      <w:pPr>
        <w:pStyle w:val="LD10"/>
        <w:rPr>
          <w:rFonts w:ascii="Times New Roman" w:hAnsi="Times New Roman" w:cs="Times New Roman"/>
        </w:rPr>
      </w:pPr>
    </w:p>
    <w:p w14:paraId="40A36E0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 End if Decoder_ready */</w:t>
      </w:r>
    </w:p>
    <w:p w14:paraId="58C143B5" w14:textId="77777777" w:rsidR="00A830F8" w:rsidRPr="00CA2983" w:rsidRDefault="00A830F8">
      <w:pPr>
        <w:pStyle w:val="LD10"/>
        <w:rPr>
          <w:rFonts w:ascii="Times New Roman" w:hAnsi="Times New Roman" w:cs="Times New Roman"/>
        </w:rPr>
      </w:pPr>
    </w:p>
    <w:p w14:paraId="094F5A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class 1 */</w:t>
      </w:r>
    </w:p>
    <w:p w14:paraId="4460570B" w14:textId="77777777" w:rsidR="00A830F8" w:rsidRPr="00CA2983" w:rsidRDefault="00A830F8">
      <w:pPr>
        <w:pStyle w:val="LD10"/>
        <w:rPr>
          <w:rFonts w:ascii="Times New Roman" w:hAnsi="Times New Roman" w:cs="Times New Roman"/>
        </w:rPr>
      </w:pPr>
    </w:p>
    <w:p w14:paraId="3EF821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Decoding class 1 */</w:t>
      </w:r>
    </w:p>
    <w:p w14:paraId="501BCA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5365B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216942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w:t>
      </w:r>
    </w:p>
    <w:p w14:paraId="5E34FC6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Decoding of Class 2 */</w:t>
      </w:r>
    </w:p>
    <w:p w14:paraId="31C3E944" w14:textId="77777777" w:rsidR="00A830F8" w:rsidRPr="00CA2983" w:rsidRDefault="00A830F8">
      <w:pPr>
        <w:pStyle w:val="LD10"/>
        <w:rPr>
          <w:rFonts w:ascii="Times New Roman" w:hAnsi="Times New Roman" w:cs="Times New Roman"/>
        </w:rPr>
      </w:pPr>
    </w:p>
    <w:p w14:paraId="43D894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Init of Index for Puncturing: 0 &lt;= Index_puncturing &lt; Period_pct */</w:t>
      </w:r>
    </w:p>
    <w:p w14:paraId="66B7288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Index_puncturing = 0;</w:t>
      </w:r>
    </w:p>
    <w:p w14:paraId="1B999C08" w14:textId="77777777" w:rsidR="00A830F8" w:rsidRPr="00CA2983" w:rsidRDefault="00A830F8">
      <w:pPr>
        <w:pStyle w:val="LD10"/>
        <w:rPr>
          <w:rFonts w:ascii="Times New Roman" w:hAnsi="Times New Roman" w:cs="Times New Roman"/>
        </w:rPr>
      </w:pPr>
    </w:p>
    <w:p w14:paraId="6F0397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(index = 0; index &lt; Size_Coded_Class2; ) {   /* Loop on coded class 2 */</w:t>
      </w:r>
    </w:p>
    <w:p w14:paraId="77C8A31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Loading of array Received with the received data after symetrization */</w:t>
      </w:r>
    </w:p>
    <w:p w14:paraId="6726E5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If Punctured data Received[data] = 0 else Received[data] = -(2*data - 1) */</w:t>
      </w:r>
    </w:p>
    <w:p w14:paraId="5A2C44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6F4288B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((A2[Index_puncturing]) != 0)</w:t>
      </w:r>
    </w:p>
    <w:p w14:paraId="6683A2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30E65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#endif                        </w:t>
      </w:r>
    </w:p>
    <w:p w14:paraId="3A4CF5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Received[0] = negate( sub( shl( Input_Frame[Size_Class0 +</w:t>
      </w:r>
    </w:p>
    <w:p w14:paraId="357C7E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Size_Coded_Class1 + index],(Word16)1 ),(Word16)1 ) );</w:t>
      </w:r>
    </w:p>
    <w:p w14:paraId="04050DC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50EDAC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48FFD9A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1A4EDB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5E59D1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Received[0] = 0;</w:t>
      </w:r>
    </w:p>
    <w:p w14:paraId="36CCA04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632C9402" w14:textId="77777777" w:rsidR="00A830F8" w:rsidRPr="00CA2983" w:rsidRDefault="00A830F8">
      <w:pPr>
        <w:pStyle w:val="LD10"/>
        <w:rPr>
          <w:rFonts w:ascii="Times New Roman" w:hAnsi="Times New Roman" w:cs="Times New Roman"/>
        </w:rPr>
      </w:pPr>
    </w:p>
    <w:p w14:paraId="40370B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1AD394A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((A2[Index_puncturing + Period_pct]) != 0)</w:t>
      </w:r>
    </w:p>
    <w:p w14:paraId="41FB40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5EF7D2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64615CA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Received[1] = negate( sub( shl( Input_Frame[Size_Class0 +</w:t>
      </w:r>
    </w:p>
    <w:p w14:paraId="062C29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Size_Coded_Class1 + index],(Word16)1 ),(Word16)1 ) );</w:t>
      </w:r>
    </w:p>
    <w:p w14:paraId="6741854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57A36E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#ifdef DEBUG        </w:t>
      </w:r>
    </w:p>
    <w:p w14:paraId="33BFFB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71E31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0C5E34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Received[1] = 0;</w:t>
      </w:r>
    </w:p>
    <w:p w14:paraId="14FF98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#endif</w:t>
      </w:r>
    </w:p>
    <w:p w14:paraId="2C961EFB" w14:textId="77777777" w:rsidR="00A830F8" w:rsidRPr="00CA2983" w:rsidRDefault="00A830F8">
      <w:pPr>
        <w:pStyle w:val="LD10"/>
        <w:rPr>
          <w:rFonts w:ascii="Times New Roman" w:hAnsi="Times New Roman" w:cs="Times New Roman"/>
        </w:rPr>
      </w:pPr>
    </w:p>
    <w:p w14:paraId="162F5E9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if (!FS_Flag) {                </w:t>
      </w:r>
    </w:p>
    <w:p w14:paraId="324CDE2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((A2[Index_puncturing + 2*Period_pct]) != 0)</w:t>
      </w:r>
    </w:p>
    <w:p w14:paraId="49F2B44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7EFB50F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negate( sub( shl( Input_Frame[Size_Class0 +</w:t>
      </w:r>
    </w:p>
    <w:p w14:paraId="0A5E555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Size_Coded_Class1 + index],(Word16)1 ),(Word16)1 ) );</w:t>
      </w:r>
    </w:p>
    <w:p w14:paraId="5FFCF8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06D9C1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AD0D8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w:t>
      </w:r>
    </w:p>
    <w:p w14:paraId="69062E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0;</w:t>
      </w:r>
    </w:p>
    <w:p w14:paraId="2D4416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282371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 {</w:t>
      </w:r>
    </w:p>
    <w:p w14:paraId="72C342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((Fs_A2[Index_puncturing + 2*Period_pct]) != 0)</w:t>
      </w:r>
    </w:p>
    <w:p w14:paraId="47E99B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7F543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negate( sub( shl( Input_Frame[Size_Class0 +</w:t>
      </w:r>
    </w:p>
    <w:p w14:paraId="4727DB3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Size_Coded_Class1 + index],(Word16)1 ),(Word16)1 ) );</w:t>
      </w:r>
    </w:p>
    <w:p w14:paraId="5F120F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index++;</w:t>
      </w:r>
    </w:p>
    <w:p w14:paraId="52F7A2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01277C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w:t>
      </w:r>
    </w:p>
    <w:p w14:paraId="62DEC9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0;</w:t>
      </w:r>
    </w:p>
    <w:p w14:paraId="17F779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0BFC13B7" w14:textId="77777777" w:rsidR="00A830F8" w:rsidRPr="00CA2983" w:rsidRDefault="00A830F8">
      <w:pPr>
        <w:pStyle w:val="LD10"/>
        <w:rPr>
          <w:rFonts w:ascii="Times New Roman" w:hAnsi="Times New Roman" w:cs="Times New Roman"/>
        </w:rPr>
      </w:pPr>
    </w:p>
    <w:p w14:paraId="608D17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Index_puncturing++;</w:t>
      </w:r>
    </w:p>
    <w:p w14:paraId="1FCBFA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(sub( Index_puncturing,(Word16)Period_pct ) == 0)</w:t>
      </w:r>
    </w:p>
    <w:p w14:paraId="6F464E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Index_puncturing = 0;</w:t>
      </w:r>
    </w:p>
    <w:p w14:paraId="772E0332" w14:textId="77777777" w:rsidR="00A830F8" w:rsidRPr="00CA2983" w:rsidRDefault="00A830F8">
      <w:pPr>
        <w:pStyle w:val="LD10"/>
        <w:rPr>
          <w:rFonts w:ascii="Times New Roman" w:hAnsi="Times New Roman" w:cs="Times New Roman"/>
        </w:rPr>
      </w:pPr>
    </w:p>
    <w:p w14:paraId="3B3D7C5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Determination of the state of highest score in the current Step */</w:t>
      </w:r>
    </w:p>
    <w:p w14:paraId="40D7F4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Step++;</w:t>
      </w:r>
    </w:p>
    <w:p w14:paraId="37BBF2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Step_bis++;</w:t>
      </w:r>
    </w:p>
    <w:p w14:paraId="40425C9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if (sub( Step,(Word16)Decoding_delay ) == 0) Step = 0;</w:t>
      </w:r>
    </w:p>
    <w:p w14:paraId="4CE76566" w14:textId="77777777" w:rsidR="00A830F8" w:rsidRPr="00CA2983" w:rsidRDefault="00A830F8">
      <w:pPr>
        <w:pStyle w:val="LD10"/>
        <w:rPr>
          <w:rFonts w:ascii="Times New Roman" w:hAnsi="Times New Roman" w:cs="Times New Roman"/>
        </w:rPr>
      </w:pPr>
    </w:p>
    <w:p w14:paraId="6429D1A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Computation of the best predecessor of each state and determination</w:t>
      </w:r>
    </w:p>
    <w:p w14:paraId="335C8D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of the best state */</w:t>
      </w:r>
    </w:p>
    <w:p w14:paraId="00B693F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Maximum = -32768;</w:t>
      </w:r>
    </w:p>
    <w:p w14:paraId="7756E0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for (j = 0; j &lt;= M_1; j++)        </w:t>
      </w:r>
    </w:p>
    <w:p w14:paraId="5B02329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Ex_score[j] = Score[j];</w:t>
      </w:r>
    </w:p>
    <w:p w14:paraId="7E5B806D" w14:textId="77777777" w:rsidR="00A830F8" w:rsidRPr="00CA2983" w:rsidRDefault="00A830F8">
      <w:pPr>
        <w:pStyle w:val="LD10"/>
        <w:rPr>
          <w:rFonts w:ascii="Times New Roman" w:hAnsi="Times New Roman" w:cs="Times New Roman"/>
        </w:rPr>
      </w:pPr>
    </w:p>
    <w:p w14:paraId="175AD0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Loop on the states */</w:t>
      </w:r>
    </w:p>
    <w:p w14:paraId="120E13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(Arrival_state_sym = ((M_1 + 1)/2); Arrival_state_sym &lt;= M_1; Arrival_state_sym++) {</w:t>
      </w:r>
    </w:p>
    <w:p w14:paraId="4116A0AE" w14:textId="77777777" w:rsidR="00A830F8" w:rsidRPr="00CA2983" w:rsidRDefault="00A830F8">
      <w:pPr>
        <w:pStyle w:val="LD10"/>
        <w:rPr>
          <w:rFonts w:ascii="Times New Roman" w:hAnsi="Times New Roman" w:cs="Times New Roman"/>
        </w:rPr>
      </w:pPr>
    </w:p>
    <w:p w14:paraId="1C1F07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Arrival_state_sym */</w:t>
      </w:r>
    </w:p>
    <w:p w14:paraId="6D6447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(Lsb = 0; Lsb &lt;= 1; Lsb++) {    /* Loop on LSB */</w:t>
      </w:r>
    </w:p>
    <w:p w14:paraId="3B1721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For every state : Estimation of the best predecessor between</w:t>
      </w:r>
    </w:p>
    <w:p w14:paraId="017135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the one of LSB=0 and the one of LSB=1 */ </w:t>
      </w:r>
    </w:p>
    <w:p w14:paraId="6F0F72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Ex_score[Previous[Arrival_state_sym][Lsb]];</w:t>
      </w:r>
    </w:p>
    <w:p w14:paraId="3EA49D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Accumulation of the transition due to the received data */</w:t>
      </w:r>
    </w:p>
    <w:p w14:paraId="4C30AE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Essai,(Word16)((T1[Arrival_state_sym][Lsb] &gt;</w:t>
      </w:r>
    </w:p>
    <w:p w14:paraId="029AF5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Received[0] : negate(Received[0])) );</w:t>
      </w:r>
    </w:p>
    <w:p w14:paraId="0DD44D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Essai,(Word16)((T2[Arrival_state_sym][Lsb] &gt;</w:t>
      </w:r>
    </w:p>
    <w:p w14:paraId="24A76E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0) ? Received[1] : negate(Received[1])) ); </w:t>
      </w:r>
    </w:p>
    <w:p w14:paraId="464807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Essai,(Word16)((T3[Arrival_state_sym][Lsb] &gt;</w:t>
      </w:r>
    </w:p>
    <w:p w14:paraId="546077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 Received[2] : negate(Received[2])) );</w:t>
      </w:r>
    </w:p>
    <w:p w14:paraId="13C4FCCE" w14:textId="77777777" w:rsidR="00A830F8" w:rsidRPr="00CA2983" w:rsidRDefault="00A830F8">
      <w:pPr>
        <w:pStyle w:val="LD10"/>
        <w:rPr>
          <w:rFonts w:ascii="Times New Roman" w:hAnsi="Times New Roman" w:cs="Times New Roman"/>
        </w:rPr>
      </w:pPr>
    </w:p>
    <w:p w14:paraId="072329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predecessor (predecessor with the highest score) */</w:t>
      </w:r>
    </w:p>
    <w:p w14:paraId="6B03A1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(Lsb == 0) {</w:t>
      </w:r>
    </w:p>
    <w:p w14:paraId="054749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1ACAF2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76B4FD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187FE8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else {</w:t>
      </w:r>
    </w:p>
    <w:p w14:paraId="7E1065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(sub(Essai,Chosen_score) &gt; 0) {</w:t>
      </w:r>
    </w:p>
    <w:p w14:paraId="561EBD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745972F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269BDA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440ADA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F78F5FD" w14:textId="77777777" w:rsidR="00A830F8" w:rsidRPr="00CA2983" w:rsidRDefault="00A830F8">
      <w:pPr>
        <w:pStyle w:val="LD10"/>
        <w:rPr>
          <w:rFonts w:ascii="Times New Roman" w:hAnsi="Times New Roman" w:cs="Times New Roman"/>
        </w:rPr>
      </w:pPr>
    </w:p>
    <w:p w14:paraId="0E81CCFF" w14:textId="77777777" w:rsidR="00A830F8" w:rsidRPr="00CA2983" w:rsidRDefault="00A830F8">
      <w:pPr>
        <w:pStyle w:val="LD10"/>
        <w:rPr>
          <w:rFonts w:ascii="Times New Roman" w:hAnsi="Times New Roman" w:cs="Times New Roman"/>
        </w:rPr>
      </w:pPr>
    </w:p>
    <w:p w14:paraId="24A1FD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 Loop on Lsb */</w:t>
      </w:r>
    </w:p>
    <w:p w14:paraId="757E2777" w14:textId="77777777" w:rsidR="00A830F8" w:rsidRPr="00CA2983" w:rsidRDefault="00A830F8">
      <w:pPr>
        <w:pStyle w:val="LD10"/>
        <w:rPr>
          <w:rFonts w:ascii="Times New Roman" w:hAnsi="Times New Roman" w:cs="Times New Roman"/>
        </w:rPr>
      </w:pPr>
    </w:p>
    <w:p w14:paraId="03BCF38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The score of the current state is the best among the two (Lsb=0,1) : */</w:t>
      </w:r>
    </w:p>
    <w:p w14:paraId="02D80A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Score[Arrival_state_sym] = Chosen_score;</w:t>
      </w:r>
    </w:p>
    <w:p w14:paraId="351091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Best_previous[Arrival_state_sym][Step] =</w:t>
      </w:r>
    </w:p>
    <w:p w14:paraId="57B27C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Previous[Arrival_state_sym][Chosen_lsb];</w:t>
      </w:r>
    </w:p>
    <w:p w14:paraId="756A060E" w14:textId="77777777" w:rsidR="00A830F8" w:rsidRPr="00CA2983" w:rsidRDefault="00A830F8">
      <w:pPr>
        <w:pStyle w:val="LD10"/>
        <w:rPr>
          <w:rFonts w:ascii="Times New Roman" w:hAnsi="Times New Roman" w:cs="Times New Roman"/>
        </w:rPr>
      </w:pPr>
    </w:p>
    <w:p w14:paraId="7F773B8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(sub(Chosen_score,Maximum) &gt; 0) {</w:t>
      </w:r>
    </w:p>
    <w:p w14:paraId="1C33680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 Arrival_state_sym;</w:t>
      </w:r>
    </w:p>
    <w:p w14:paraId="7B29F6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Maximum = Chosen_score;</w:t>
      </w:r>
    </w:p>
    <w:p w14:paraId="13F3F3D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10DF3DA1" w14:textId="77777777" w:rsidR="00A830F8" w:rsidRPr="00CA2983" w:rsidRDefault="00A830F8">
      <w:pPr>
        <w:pStyle w:val="LD10"/>
        <w:rPr>
          <w:rFonts w:ascii="Times New Roman" w:hAnsi="Times New Roman" w:cs="Times New Roman"/>
        </w:rPr>
      </w:pPr>
    </w:p>
    <w:p w14:paraId="5F4C02E2" w14:textId="77777777" w:rsidR="00A830F8" w:rsidRPr="00CA2983" w:rsidRDefault="00A830F8">
      <w:pPr>
        <w:pStyle w:val="LD10"/>
        <w:rPr>
          <w:rFonts w:ascii="Times New Roman" w:hAnsi="Times New Roman" w:cs="Times New Roman"/>
        </w:rPr>
      </w:pPr>
    </w:p>
    <w:p w14:paraId="0217773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Arrival_state = sub( Arrival_state_sym,(Word16)((M_1 + 1)/2) );</w:t>
      </w:r>
    </w:p>
    <w:p w14:paraId="5944332B" w14:textId="77777777" w:rsidR="00A830F8" w:rsidRPr="00CA2983" w:rsidRDefault="00A830F8">
      <w:pPr>
        <w:pStyle w:val="LD10"/>
        <w:rPr>
          <w:rFonts w:ascii="Times New Roman" w:hAnsi="Times New Roman" w:cs="Times New Roman"/>
        </w:rPr>
      </w:pPr>
    </w:p>
    <w:p w14:paraId="286BE4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(Lsb = 0; Lsb &lt;= 1; Lsb++) {    /* Loop on LSB */</w:t>
      </w:r>
    </w:p>
    <w:p w14:paraId="4E27C28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For every state : Estimation of the best predecessor between</w:t>
      </w:r>
    </w:p>
    <w:p w14:paraId="665DA79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the one of LSB=0 and the one of LSB=1 */ </w:t>
      </w:r>
    </w:p>
    <w:p w14:paraId="31F2B50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Ex_score[Previous[Arrival_state][Lsb]];</w:t>
      </w:r>
    </w:p>
    <w:p w14:paraId="4716B1D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Accumulation of the transition due to the received data */</w:t>
      </w:r>
    </w:p>
    <w:p w14:paraId="4CB1741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Essai,(Word16)((T1[Arrival_state][Lsb] &gt; 0) ?</w:t>
      </w:r>
    </w:p>
    <w:p w14:paraId="4EBED7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Received[0] : negate(Received[0])) );</w:t>
      </w:r>
    </w:p>
    <w:p w14:paraId="0A4F68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Essai,(Word16)((T2[Arrival_state][Lsb] &gt; 0) ?</w:t>
      </w:r>
    </w:p>
    <w:p w14:paraId="23577F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Received[1] : negate(Received[1])) );</w:t>
      </w:r>
    </w:p>
    <w:p w14:paraId="6EC36E5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Essai = add( Essai,(Word16)((T3[Arrival_state][Lsb] &gt; 0) ?</w:t>
      </w:r>
    </w:p>
    <w:p w14:paraId="5A6C46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Received[2] : negate(Received[2])) );</w:t>
      </w:r>
    </w:p>
    <w:p w14:paraId="06DF9970" w14:textId="77777777" w:rsidR="00A830F8" w:rsidRPr="00CA2983" w:rsidRDefault="00A830F8">
      <w:pPr>
        <w:pStyle w:val="LD10"/>
        <w:rPr>
          <w:rFonts w:ascii="Times New Roman" w:hAnsi="Times New Roman" w:cs="Times New Roman"/>
        </w:rPr>
      </w:pPr>
    </w:p>
    <w:p w14:paraId="4B0E21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predecessor (predecessor with the highest score) */</w:t>
      </w:r>
    </w:p>
    <w:p w14:paraId="782ACD9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(Lsb == 0) {</w:t>
      </w:r>
    </w:p>
    <w:p w14:paraId="1D1E9EE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3AC2FD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659075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7203ED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else {</w:t>
      </w:r>
    </w:p>
    <w:p w14:paraId="1BB737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(sub(Essai,Chosen_score) &gt; 0) {</w:t>
      </w:r>
    </w:p>
    <w:p w14:paraId="5ECC7A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Chosen_score = Essai;</w:t>
      </w:r>
    </w:p>
    <w:p w14:paraId="657195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Chosen_lsb = Lsb;</w:t>
      </w:r>
    </w:p>
    <w:p w14:paraId="518392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3F9057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1F761CE8" w14:textId="77777777" w:rsidR="00A830F8" w:rsidRPr="00CA2983" w:rsidRDefault="00A830F8">
      <w:pPr>
        <w:pStyle w:val="LD10"/>
        <w:rPr>
          <w:rFonts w:ascii="Times New Roman" w:hAnsi="Times New Roman" w:cs="Times New Roman"/>
        </w:rPr>
      </w:pPr>
    </w:p>
    <w:p w14:paraId="113FA7E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 Loop on Lsb */</w:t>
      </w:r>
    </w:p>
    <w:p w14:paraId="52183409" w14:textId="77777777" w:rsidR="00A830F8" w:rsidRPr="00CA2983" w:rsidRDefault="00A830F8">
      <w:pPr>
        <w:pStyle w:val="LD10"/>
        <w:rPr>
          <w:rFonts w:ascii="Times New Roman" w:hAnsi="Times New Roman" w:cs="Times New Roman"/>
        </w:rPr>
      </w:pPr>
    </w:p>
    <w:p w14:paraId="05911A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The score of the current state is the best among the two (Lsb=0,1) : */</w:t>
      </w:r>
    </w:p>
    <w:p w14:paraId="2AA639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Score[Arrival_state] = Chosen_score;</w:t>
      </w:r>
    </w:p>
    <w:p w14:paraId="45FA536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Best_previous[Arrival_state][Step] =</w:t>
      </w:r>
    </w:p>
    <w:p w14:paraId="2F5D67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Previous[Arrival_state][Chosen_lsb];</w:t>
      </w:r>
    </w:p>
    <w:p w14:paraId="2D56EEB0" w14:textId="77777777" w:rsidR="00A830F8" w:rsidRPr="00CA2983" w:rsidRDefault="00A830F8">
      <w:pPr>
        <w:pStyle w:val="LD10"/>
        <w:rPr>
          <w:rFonts w:ascii="Times New Roman" w:hAnsi="Times New Roman" w:cs="Times New Roman"/>
        </w:rPr>
      </w:pPr>
    </w:p>
    <w:p w14:paraId="7B0FA11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Search of the best arrival state */</w:t>
      </w:r>
    </w:p>
    <w:p w14:paraId="21A3D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if (sub(Chosen_score,Maximum) &gt; 0) { </w:t>
      </w:r>
    </w:p>
    <w:p w14:paraId="247B68B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 Arrival_state;</w:t>
      </w:r>
    </w:p>
    <w:p w14:paraId="2D6C7A7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Maximum = Chosen_score;</w:t>
      </w:r>
    </w:p>
    <w:p w14:paraId="35A3D0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8873AF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 Loop on the states */</w:t>
      </w:r>
    </w:p>
    <w:p w14:paraId="26EE7325" w14:textId="77777777" w:rsidR="00A830F8" w:rsidRPr="00CA2983" w:rsidRDefault="00A830F8">
      <w:pPr>
        <w:pStyle w:val="LD10"/>
        <w:rPr>
          <w:rFonts w:ascii="Times New Roman" w:hAnsi="Times New Roman" w:cs="Times New Roman"/>
        </w:rPr>
      </w:pPr>
    </w:p>
    <w:p w14:paraId="24C422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To avoid overflow, substraction of the highest score */</w:t>
      </w:r>
    </w:p>
    <w:p w14:paraId="1370C88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(j = 0; j &lt;= M_1; j++)</w:t>
      </w:r>
    </w:p>
    <w:p w14:paraId="68C91D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Score[j] = sub(Score[j],Maximum);</w:t>
      </w:r>
    </w:p>
    <w:p w14:paraId="067DEEDA" w14:textId="77777777" w:rsidR="00A830F8" w:rsidRPr="00CA2983" w:rsidRDefault="00A830F8">
      <w:pPr>
        <w:pStyle w:val="LD10"/>
        <w:rPr>
          <w:rFonts w:ascii="Times New Roman" w:hAnsi="Times New Roman" w:cs="Times New Roman"/>
        </w:rPr>
      </w:pPr>
    </w:p>
    <w:p w14:paraId="2840E6E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Check that the decoder is ready */</w:t>
      </w:r>
    </w:p>
    <w:p w14:paraId="5CE61C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02E9075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For the very last bits of the frame, we make a block decoding :</w:t>
      </w:r>
    </w:p>
    <w:p w14:paraId="40CBE43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Decoding_delay bits are decoded at a time */</w:t>
      </w:r>
    </w:p>
    <w:p w14:paraId="68FF91C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2F88C18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if (sub (Step_bis,(Word16)(Size_Class1 + Size_Class2 +</w:t>
      </w:r>
    </w:p>
    <w:p w14:paraId="2C746A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Size_Error_Control + (K - 1) - 1) ) == 0) { </w:t>
      </w:r>
    </w:p>
    <w:p w14:paraId="0934D444" w14:textId="77777777" w:rsidR="00A830F8" w:rsidRPr="00CA2983" w:rsidRDefault="00A830F8">
      <w:pPr>
        <w:pStyle w:val="LD10"/>
        <w:rPr>
          <w:rFonts w:ascii="Times New Roman" w:hAnsi="Times New Roman" w:cs="Times New Roman"/>
        </w:rPr>
      </w:pPr>
    </w:p>
    <w:p w14:paraId="4ABFF3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At the end, we use the fact that the last state of the encoder is zero */</w:t>
      </w:r>
    </w:p>
    <w:p w14:paraId="40F5AA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 0;</w:t>
      </w:r>
    </w:p>
    <w:p w14:paraId="2B99822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Pointer_bis = Step_bis;</w:t>
      </w:r>
    </w:p>
    <w:p w14:paraId="3B22F3B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Step;</w:t>
      </w:r>
    </w:p>
    <w:p w14:paraId="46ECED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Block decoding : */</w:t>
      </w:r>
    </w:p>
    <w:p w14:paraId="0A4FEF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(j = 1; j &lt;= Decoding_delay; j++) {</w:t>
      </w:r>
    </w:p>
    <w:p w14:paraId="3797AC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L_deposit_l(Best);</w:t>
      </w:r>
    </w:p>
    <w:p w14:paraId="50C271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L_shl( L_temp,(Word16)13 );</w:t>
      </w:r>
    </w:p>
    <w:p w14:paraId="4E82D6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Output_Frame[Size_Class0 + Pointer_bis] =</w:t>
      </w:r>
    </w:p>
    <w:p w14:paraId="0C6104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extract_h(L_temp);</w:t>
      </w:r>
    </w:p>
    <w:p w14:paraId="00F0BAA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w:t>
      </w:r>
    </w:p>
    <w:p w14:paraId="2E3556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Best_previous[Best][Pointer];</w:t>
      </w:r>
    </w:p>
    <w:p w14:paraId="4F52069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Nber_decoded_bits++;</w:t>
      </w:r>
    </w:p>
    <w:p w14:paraId="18D4D8C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Pointer_bis--;</w:t>
      </w:r>
    </w:p>
    <w:p w14:paraId="388DA9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w:t>
      </w:r>
    </w:p>
    <w:p w14:paraId="2DA9B7F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(Pointer &lt; 0)</w:t>
      </w:r>
    </w:p>
    <w:p w14:paraId="6302E10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Decoding_delay - 1;</w:t>
      </w:r>
    </w:p>
    <w:p w14:paraId="0080D8F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p>
    <w:p w14:paraId="6A1121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Nber_decoded_bits = sub( Nber_decoded_bits,(Word16)(K - 1) );</w:t>
      </w:r>
    </w:p>
    <w:p w14:paraId="2E4E530B" w14:textId="77777777" w:rsidR="00A830F8" w:rsidRPr="00CA2983" w:rsidRDefault="00A830F8">
      <w:pPr>
        <w:pStyle w:val="LD10"/>
        <w:rPr>
          <w:rFonts w:ascii="Times New Roman" w:hAnsi="Times New Roman" w:cs="Times New Roman"/>
        </w:rPr>
      </w:pPr>
    </w:p>
    <w:p w14:paraId="0DD48DD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return;</w:t>
      </w:r>
    </w:p>
    <w:p w14:paraId="2E511C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 End block decoding */</w:t>
      </w:r>
    </w:p>
    <w:p w14:paraId="78C3616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A7D0A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else {</w:t>
      </w:r>
    </w:p>
    <w:p w14:paraId="29F7A05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Normal procedure : decoding of one bit at a time */</w:t>
      </w:r>
    </w:p>
    <w:p w14:paraId="1BCE06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Step;</w:t>
      </w:r>
    </w:p>
    <w:p w14:paraId="49D0333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for (j = 1; j &lt;= Decoding_delay - 1; j++) {</w:t>
      </w:r>
    </w:p>
    <w:p w14:paraId="534954F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 =</w:t>
      </w:r>
    </w:p>
    <w:p w14:paraId="3F4C6F7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Best_previous[Best][Pointer];</w:t>
      </w:r>
    </w:p>
    <w:p w14:paraId="725D71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w:t>
      </w:r>
    </w:p>
    <w:p w14:paraId="05DA7D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if (Pointer &lt; 0)</w:t>
      </w:r>
    </w:p>
    <w:p w14:paraId="2A17F47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Pointer = Decoding_delay - 1;</w:t>
      </w:r>
    </w:p>
    <w:p w14:paraId="740A43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 End Decoding of one bit */</w:t>
      </w:r>
    </w:p>
    <w:p w14:paraId="48C8E6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L_deposit_l(Best);</w:t>
      </w:r>
    </w:p>
    <w:p w14:paraId="5E359C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L_temp = L_shl( L_temp,(Word16)13 );</w:t>
      </w:r>
    </w:p>
    <w:p w14:paraId="49D2507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Output_Frame[Size_Class0 + Nber_decoded_bits] =</w:t>
      </w:r>
    </w:p>
    <w:p w14:paraId="2464F4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extract_h(L_temp);</w:t>
      </w:r>
    </w:p>
    <w:p w14:paraId="4FF7C5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Nber_decoded_bits++;</w:t>
      </w:r>
    </w:p>
    <w:p w14:paraId="6F5DBC1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7A05A1D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Normal Decoding procedure */</w:t>
      </w:r>
    </w:p>
    <w:p w14:paraId="451F57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if Decoder_ready */</w:t>
      </w:r>
    </w:p>
    <w:p w14:paraId="5E5F521A" w14:textId="77777777" w:rsidR="00A830F8" w:rsidRPr="00CA2983" w:rsidRDefault="00A830F8">
      <w:pPr>
        <w:pStyle w:val="LD10"/>
        <w:rPr>
          <w:rFonts w:ascii="Times New Roman" w:hAnsi="Times New Roman" w:cs="Times New Roman"/>
        </w:rPr>
      </w:pPr>
    </w:p>
    <w:p w14:paraId="09DD8E9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on class 2 */</w:t>
      </w:r>
    </w:p>
    <w:p w14:paraId="13B49E03" w14:textId="77777777" w:rsidR="00A830F8" w:rsidRPr="00CA2983" w:rsidRDefault="00A830F8">
      <w:pPr>
        <w:pStyle w:val="LD10"/>
        <w:rPr>
          <w:rFonts w:ascii="Times New Roman" w:hAnsi="Times New Roman" w:cs="Times New Roman"/>
        </w:rPr>
      </w:pPr>
    </w:p>
    <w:p w14:paraId="131E9A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End Decoding class 2 */</w:t>
      </w:r>
    </w:p>
    <w:p w14:paraId="1817306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CA97D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D4037F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3AF0B5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D52ECF0"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Read_Tetra_File</w:t>
      </w:r>
      <w:r w:rsidRPr="00CA2983">
        <w:rPr>
          <w:rFonts w:ascii="Times New Roman" w:hAnsi="Times New Roman" w:cs="Times New Roman"/>
        </w:rPr>
        <w:fldChar w:fldCharType="begin"/>
      </w:r>
      <w:r w:rsidRPr="00CA2983">
        <w:rPr>
          <w:rFonts w:ascii="Times New Roman" w:hAnsi="Times New Roman" w:cs="Times New Roman"/>
        </w:rPr>
        <w:instrText>xe "Read_Tetra_File</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61586EFB"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8A66B14"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Read a file in the TETRA hardware test</w:t>
      </w:r>
    </w:p>
    <w:p w14:paraId="43669437"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frame format</w:t>
      </w:r>
    </w:p>
    <w:p w14:paraId="5150D36D"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4CBE77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3D7ADB0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2D307FFE"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Read_Tetra_File(file_pointer,buffer)</w:t>
      </w:r>
    </w:p>
    <w:p w14:paraId="38AB09D1"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(Routine_Name(input1,output1))</w:t>
      </w:r>
    </w:p>
    <w:p w14:paraId="14A468E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2590E75"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D8C5C3F"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CBBAA2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File pointer for the TETRA format file</w:t>
      </w:r>
    </w:p>
    <w:p w14:paraId="467AFBF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FILE</w:t>
      </w:r>
    </w:p>
    <w:p w14:paraId="772151A6"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446577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99694B3"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0D3656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buffer containing the TETRA frame</w:t>
      </w:r>
    </w:p>
    <w:p w14:paraId="18E5FA1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432 * 16 bit-samples</w:t>
      </w:r>
    </w:p>
    <w:p w14:paraId="49B8C7E8"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50D9F0EA"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0 if process correct, -1 if EOF</w:t>
      </w:r>
    </w:p>
    <w:p w14:paraId="53FC0E7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07C47DD9"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Data read from the TETRA file are short integers</w:t>
      </w:r>
    </w:p>
    <w:p w14:paraId="181C964C"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1BBE9862" w14:textId="77777777" w:rsidR="00A830F8" w:rsidRPr="00CA2983" w:rsidRDefault="00A830F8">
      <w:pPr>
        <w:pStyle w:val="WP"/>
        <w:keepNext/>
        <w:tabs>
          <w:tab w:val="left" w:pos="426"/>
        </w:tabs>
        <w:rPr>
          <w:rFonts w:ascii="Times New Roman" w:hAnsi="Times New Roman" w:cs="Times New Roman"/>
        </w:rPr>
      </w:pPr>
      <w:r w:rsidRPr="00CA2983">
        <w:rPr>
          <w:rFonts w:ascii="Times New Roman" w:hAnsi="Times New Roman" w:cs="Times New Roman"/>
        </w:rPr>
        <w:t>**************************************************************************/</w:t>
      </w:r>
    </w:p>
    <w:p w14:paraId="79E8B8F8" w14:textId="77777777" w:rsidR="00A830F8" w:rsidRPr="00CA2983" w:rsidRDefault="00A830F8">
      <w:pPr>
        <w:pStyle w:val="LD10"/>
        <w:rPr>
          <w:rFonts w:ascii="Times New Roman" w:hAnsi="Times New Roman" w:cs="Times New Roman"/>
        </w:rPr>
      </w:pPr>
    </w:p>
    <w:p w14:paraId="700D0C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short           Read_Tetra_File (FILE *fin, short *array)</w:t>
      </w:r>
    </w:p>
    <w:p w14:paraId="3F9F1E0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64FC3D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static short    initial = 0;</w:t>
      </w:r>
    </w:p>
    <w:p w14:paraId="4D18EC0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static short    block[690];</w:t>
      </w:r>
    </w:p>
    <w:p w14:paraId="502338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*ptr_block;</w:t>
      </w:r>
    </w:p>
    <w:p w14:paraId="7233126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short i; </w:t>
      </w:r>
    </w:p>
    <w:p w14:paraId="2C55B0A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short *start_of_array;</w:t>
      </w:r>
    </w:p>
    <w:p w14:paraId="6E665878" w14:textId="77777777" w:rsidR="00A830F8" w:rsidRPr="00CA2983" w:rsidRDefault="00A830F8">
      <w:pPr>
        <w:pStyle w:val="LD10"/>
        <w:rPr>
          <w:rFonts w:ascii="Times New Roman" w:hAnsi="Times New Roman" w:cs="Times New Roman"/>
        </w:rPr>
      </w:pPr>
    </w:p>
    <w:p w14:paraId="675CEC1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Return value: -1  EOF</w:t>
      </w:r>
    </w:p>
    <w:p w14:paraId="72D9981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                0  array filled with TETRA frame</w:t>
      </w:r>
    </w:p>
    <w:p w14:paraId="20ACF94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26E519D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start_of_array = array; </w:t>
      </w:r>
    </w:p>
    <w:p w14:paraId="3E1D84FB" w14:textId="77777777" w:rsidR="00A830F8" w:rsidRPr="00CA2983" w:rsidRDefault="00A830F8">
      <w:pPr>
        <w:pStyle w:val="LD10"/>
        <w:rPr>
          <w:rFonts w:ascii="Times New Roman" w:hAnsi="Times New Roman" w:cs="Times New Roman"/>
        </w:rPr>
      </w:pPr>
    </w:p>
    <w:p w14:paraId="0D8361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if first call to this routine, then skip past any header */</w:t>
      </w:r>
    </w:p>
    <w:p w14:paraId="0437E7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(initial == 0)</w:t>
      </w:r>
    </w:p>
    <w:p w14:paraId="6FBF3CC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     </w:t>
      </w:r>
    </w:p>
    <w:p w14:paraId="168C48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while (*block != 0x6b21)</w:t>
      </w:r>
    </w:p>
    <w:p w14:paraId="1EC0BAC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2CA377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(block, sizeof (short), 1, fin) != 1)</w:t>
      </w:r>
    </w:p>
    <w:p w14:paraId="02BE9B8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return -1;</w:t>
      </w:r>
    </w:p>
    <w:p w14:paraId="65619F4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w:t>
      </w:r>
    </w:p>
    <w:p w14:paraId="6D29203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initial = 1;</w:t>
      </w:r>
    </w:p>
    <w:p w14:paraId="5DC5ED9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(block+1, sizeof (short), 689, fin) != 689)</w:t>
      </w:r>
    </w:p>
    <w:p w14:paraId="0D39A82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return -1;</w:t>
      </w:r>
    </w:p>
    <w:p w14:paraId="77F5C81F" w14:textId="77777777" w:rsidR="00A830F8" w:rsidRPr="00CA2983" w:rsidRDefault="00A830F8">
      <w:pPr>
        <w:pStyle w:val="LD10"/>
        <w:rPr>
          <w:rFonts w:ascii="Times New Roman" w:hAnsi="Times New Roman" w:cs="Times New Roman"/>
        </w:rPr>
      </w:pPr>
    </w:p>
    <w:p w14:paraId="2B0B3E2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 else    /* Read in TETRA frame */</w:t>
      </w:r>
    </w:p>
    <w:p w14:paraId="695D3A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w:t>
      </w:r>
    </w:p>
    <w:p w14:paraId="3894B8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if (fread (block, sizeof (short), 690, fin) != 690)</w:t>
      </w:r>
    </w:p>
    <w:p w14:paraId="3C7637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return -1;</w:t>
      </w:r>
    </w:p>
    <w:p w14:paraId="1E3A1EC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xml:space="preserve">  }          </w:t>
      </w:r>
    </w:p>
    <w:p w14:paraId="36BB96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p>
    <w:p w14:paraId="558E6C4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53DC35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 Copy first valid block */</w:t>
      </w:r>
    </w:p>
    <w:p w14:paraId="41EA726E" w14:textId="77777777" w:rsidR="00A830F8" w:rsidRPr="00CA2983" w:rsidRDefault="00A830F8">
      <w:pPr>
        <w:pStyle w:val="LD10"/>
        <w:rPr>
          <w:rFonts w:ascii="Times New Roman" w:hAnsi="Times New Roman" w:cs="Times New Roman"/>
        </w:rPr>
      </w:pPr>
    </w:p>
    <w:p w14:paraId="5A34C49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block+1;</w:t>
      </w:r>
    </w:p>
    <w:p w14:paraId="3566E4DE" w14:textId="77777777" w:rsidR="00A830F8" w:rsidRPr="00CA2983" w:rsidRDefault="00A830F8">
      <w:pPr>
        <w:pStyle w:val="LD10"/>
        <w:rPr>
          <w:rFonts w:ascii="Times New Roman" w:hAnsi="Times New Roman" w:cs="Times New Roman"/>
        </w:rPr>
      </w:pPr>
    </w:p>
    <w:p w14:paraId="4766F6D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54182F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*array++ = *ptr_block++;</w:t>
      </w:r>
    </w:p>
    <w:p w14:paraId="3EE637A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20F2CBCE" w14:textId="77777777" w:rsidR="00A830F8" w:rsidRPr="00CA2983" w:rsidRDefault="00A830F8">
      <w:pPr>
        <w:pStyle w:val="LD10"/>
        <w:rPr>
          <w:rFonts w:ascii="Times New Roman" w:hAnsi="Times New Roman" w:cs="Times New Roman"/>
        </w:rPr>
      </w:pPr>
    </w:p>
    <w:p w14:paraId="1D815D2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Copy second valid block */</w:t>
      </w:r>
    </w:p>
    <w:p w14:paraId="06DF674E" w14:textId="77777777" w:rsidR="00A830F8" w:rsidRPr="00CA2983" w:rsidRDefault="00A830F8">
      <w:pPr>
        <w:pStyle w:val="LD10"/>
        <w:rPr>
          <w:rFonts w:ascii="Times New Roman" w:hAnsi="Times New Roman" w:cs="Times New Roman"/>
        </w:rPr>
      </w:pPr>
    </w:p>
    <w:p w14:paraId="438ACF6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+ 161 - 45;</w:t>
      </w:r>
    </w:p>
    <w:p w14:paraId="3F43D233" w14:textId="77777777" w:rsidR="00A830F8" w:rsidRPr="00CA2983" w:rsidRDefault="00A830F8">
      <w:pPr>
        <w:pStyle w:val="LD10"/>
        <w:rPr>
          <w:rFonts w:ascii="Times New Roman" w:hAnsi="Times New Roman" w:cs="Times New Roman"/>
        </w:rPr>
      </w:pPr>
    </w:p>
    <w:p w14:paraId="27E3CD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694847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*array++ = *ptr_block++;</w:t>
      </w:r>
    </w:p>
    <w:p w14:paraId="14E39177" w14:textId="77777777" w:rsidR="00A830F8" w:rsidRPr="00CA2983" w:rsidRDefault="00A830F8">
      <w:pPr>
        <w:pStyle w:val="LD10"/>
        <w:rPr>
          <w:rFonts w:ascii="Times New Roman" w:hAnsi="Times New Roman" w:cs="Times New Roman"/>
        </w:rPr>
      </w:pPr>
    </w:p>
    <w:p w14:paraId="795042D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Copy third valid block */</w:t>
      </w:r>
    </w:p>
    <w:p w14:paraId="17203BCC" w14:textId="77777777" w:rsidR="00A830F8" w:rsidRPr="00CA2983" w:rsidRDefault="00A830F8">
      <w:pPr>
        <w:pStyle w:val="LD10"/>
        <w:rPr>
          <w:rFonts w:ascii="Times New Roman" w:hAnsi="Times New Roman" w:cs="Times New Roman"/>
        </w:rPr>
      </w:pPr>
    </w:p>
    <w:p w14:paraId="4AA2BB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+ 321 - 45 - 45;</w:t>
      </w:r>
    </w:p>
    <w:p w14:paraId="6010637D" w14:textId="77777777" w:rsidR="00A830F8" w:rsidRPr="00CA2983" w:rsidRDefault="00A830F8">
      <w:pPr>
        <w:pStyle w:val="LD10"/>
        <w:rPr>
          <w:rFonts w:ascii="Times New Roman" w:hAnsi="Times New Roman" w:cs="Times New Roman"/>
        </w:rPr>
      </w:pPr>
    </w:p>
    <w:p w14:paraId="6FC59DE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114; i++)</w:t>
      </w:r>
    </w:p>
    <w:p w14:paraId="0B48A66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*array++ = *ptr_block++;</w:t>
      </w:r>
    </w:p>
    <w:p w14:paraId="7D248977" w14:textId="77777777" w:rsidR="00A830F8" w:rsidRPr="00CA2983" w:rsidRDefault="00A830F8">
      <w:pPr>
        <w:pStyle w:val="LD10"/>
        <w:rPr>
          <w:rFonts w:ascii="Times New Roman" w:hAnsi="Times New Roman" w:cs="Times New Roman"/>
        </w:rPr>
      </w:pPr>
    </w:p>
    <w:p w14:paraId="7DBAA87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Copy fourth valid block */</w:t>
      </w:r>
    </w:p>
    <w:p w14:paraId="7CDCEDF5" w14:textId="77777777" w:rsidR="00A830F8" w:rsidRPr="00CA2983" w:rsidRDefault="00A830F8">
      <w:pPr>
        <w:pStyle w:val="LD10"/>
        <w:rPr>
          <w:rFonts w:ascii="Times New Roman" w:hAnsi="Times New Roman" w:cs="Times New Roman"/>
        </w:rPr>
      </w:pPr>
    </w:p>
    <w:p w14:paraId="42A1DA6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ptr_block = block + 481 - 45 - 45 - 45;</w:t>
      </w:r>
    </w:p>
    <w:p w14:paraId="56444169" w14:textId="77777777" w:rsidR="00A830F8" w:rsidRPr="00CA2983" w:rsidRDefault="00A830F8">
      <w:pPr>
        <w:pStyle w:val="LD10"/>
        <w:rPr>
          <w:rFonts w:ascii="Times New Roman" w:hAnsi="Times New Roman" w:cs="Times New Roman"/>
        </w:rPr>
      </w:pPr>
    </w:p>
    <w:p w14:paraId="138E487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 = 0; i &lt; 90; i++)</w:t>
      </w:r>
    </w:p>
    <w:p w14:paraId="547FBA1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*array++ = *ptr_block++;</w:t>
      </w:r>
    </w:p>
    <w:p w14:paraId="4313575B" w14:textId="77777777" w:rsidR="00A830F8" w:rsidRPr="00CA2983" w:rsidRDefault="00A830F8">
      <w:pPr>
        <w:pStyle w:val="LD10"/>
        <w:rPr>
          <w:rFonts w:ascii="Times New Roman" w:hAnsi="Times New Roman" w:cs="Times New Roman"/>
        </w:rPr>
      </w:pPr>
    </w:p>
    <w:p w14:paraId="580B04B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array = start_of_array;</w:t>
      </w:r>
    </w:p>
    <w:p w14:paraId="39C0C55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for (i=0; i&lt;432; i++)</w:t>
      </w:r>
    </w:p>
    <w:p w14:paraId="335F3A7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67522F2F" w14:textId="77777777" w:rsidR="00A830F8" w:rsidRPr="00CA2983" w:rsidRDefault="00A830F8">
      <w:pPr>
        <w:pStyle w:val="LD10"/>
        <w:rPr>
          <w:rFonts w:ascii="Times New Roman" w:hAnsi="Times New Roman" w:cs="Times New Roman"/>
        </w:rPr>
      </w:pPr>
    </w:p>
    <w:p w14:paraId="56E8FD0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if ((array[i] &amp; 0x0080) == 0x0080)  array[i] </w:t>
      </w:r>
    </w:p>
    <w:p w14:paraId="433F14E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array[i] | 0xFF00;</w:t>
      </w:r>
    </w:p>
    <w:p w14:paraId="6611162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if ((array[i] &gt; 127) || (array[i] &lt; -127 ))</w:t>
      </w:r>
    </w:p>
    <w:p w14:paraId="388C30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printf("Input soft bit out of range\n");</w:t>
      </w:r>
    </w:p>
    <w:p w14:paraId="753F0FD3" w14:textId="77777777" w:rsidR="00A830F8" w:rsidRPr="00CA2983" w:rsidRDefault="00A830F8">
      <w:pPr>
        <w:pStyle w:val="LD10"/>
        <w:rPr>
          <w:rFonts w:ascii="Times New Roman" w:hAnsi="Times New Roman" w:cs="Times New Roman"/>
        </w:rPr>
      </w:pPr>
    </w:p>
    <w:p w14:paraId="0F4F164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681668B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 xml:space="preserve"> </w:t>
      </w:r>
    </w:p>
    <w:p w14:paraId="3EBD681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 0;</w:t>
      </w:r>
    </w:p>
    <w:p w14:paraId="034FFCA0" w14:textId="77777777" w:rsidR="00A830F8" w:rsidRPr="00CA2983" w:rsidRDefault="00A830F8">
      <w:pPr>
        <w:pStyle w:val="LD10"/>
        <w:rPr>
          <w:rFonts w:ascii="Times New Roman" w:hAnsi="Times New Roman" w:cs="Times New Roman"/>
        </w:rPr>
      </w:pPr>
    </w:p>
    <w:p w14:paraId="2E9B42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    </w:t>
      </w:r>
    </w:p>
    <w:p w14:paraId="15596AF9" w14:textId="77777777" w:rsidR="00A830F8" w:rsidRPr="00CA2983" w:rsidRDefault="00A830F8">
      <w:pPr>
        <w:pStyle w:val="LD10"/>
        <w:rPr>
          <w:rFonts w:ascii="Times New Roman" w:hAnsi="Times New Roman" w:cs="Times New Roman"/>
        </w:rPr>
      </w:pPr>
    </w:p>
    <w:p w14:paraId="22699C9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48A80C7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1F2138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Unbuild_Sensitivity_Classes</w:t>
      </w:r>
      <w:r w:rsidRPr="00CA2983">
        <w:rPr>
          <w:rFonts w:ascii="Times New Roman" w:hAnsi="Times New Roman" w:cs="Times New Roman"/>
        </w:rPr>
        <w:fldChar w:fldCharType="begin"/>
      </w:r>
      <w:r w:rsidRPr="00CA2983">
        <w:rPr>
          <w:rFonts w:ascii="Times New Roman" w:hAnsi="Times New Roman" w:cs="Times New Roman"/>
        </w:rPr>
        <w:instrText>xe "Unbuild_Sensitivity...</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6EE32E8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C7BE16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78324D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Rebuilds two concatened speech frames from a single</w:t>
      </w:r>
    </w:p>
    <w:p w14:paraId="5D28AEE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frame ordered in three sensitivity classes</w:t>
      </w:r>
    </w:p>
    <w:p w14:paraId="7CC9F41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AA5BD9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3683721"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0017D9F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Unbuild_Sensitivity_Classes(flag,buffer_in, buffer_out)</w:t>
      </w:r>
    </w:p>
    <w:p w14:paraId="2E1083DC"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(Routine_Name(input1,input2,output1))</w:t>
      </w:r>
    </w:p>
    <w:p w14:paraId="4A9F673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604682DD"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INPUT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0C173DBE"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2A8534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3E8EA50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015EC5A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2BD1810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1F4F5F22"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INPUT2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One ordered frame</w:t>
      </w:r>
    </w:p>
    <w:p w14:paraId="430150D0"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24861943"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4783EB7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 ARGUMENT(S)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2AED230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666675F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OUTPUT1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Two concatened speech frames</w:t>
      </w:r>
    </w:p>
    <w:p w14:paraId="03C9B465"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(length of one speech frame</w:t>
      </w:r>
    </w:p>
    <w:p w14:paraId="6C1A4AB9"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given by Length_vocoder_frame)</w:t>
      </w:r>
    </w:p>
    <w:p w14:paraId="47B198B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274 * 16 bit-samples</w:t>
      </w:r>
    </w:p>
    <w:p w14:paraId="033C618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E77131F"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79256F3E"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2C298C58"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The way reordering is carried out is defined by</w:t>
      </w:r>
    </w:p>
    <w:p w14:paraId="50F9D85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arrays TAB0 (length N0), TAB1 (length N1) and </w:t>
      </w:r>
    </w:p>
    <w:p w14:paraId="1BEC9F2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TAB2 (length N2)</w:t>
      </w:r>
    </w:p>
    <w:p w14:paraId="5FA25B15"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728D0C24"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p>
    <w:p w14:paraId="2817C747" w14:textId="77777777" w:rsidR="00A830F8" w:rsidRPr="00CA2983" w:rsidRDefault="00A830F8">
      <w:pPr>
        <w:pStyle w:val="LD10"/>
        <w:rPr>
          <w:rFonts w:ascii="Times New Roman" w:hAnsi="Times New Roman" w:cs="Times New Roman"/>
        </w:rPr>
      </w:pPr>
    </w:p>
    <w:p w14:paraId="3344AE8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Unbuild_Sensitivity_Classes(Word16 FS_Flag, Word16 Input_Frame[], Word16 Output_Frame[])</w:t>
      </w:r>
    </w:p>
    <w:p w14:paraId="6CE96D8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521BBC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0D0CB0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w:t>
      </w:r>
    </w:p>
    <w:p w14:paraId="3AD3646B" w14:textId="77777777" w:rsidR="00A830F8" w:rsidRPr="00CA2983" w:rsidRDefault="00A830F8">
      <w:pPr>
        <w:pStyle w:val="LD10"/>
        <w:rPr>
          <w:rFonts w:ascii="Times New Roman" w:hAnsi="Times New Roman" w:cs="Times New Roman"/>
        </w:rPr>
      </w:pPr>
    </w:p>
    <w:p w14:paraId="5AC0216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if (!FS_Flag) {</w:t>
      </w:r>
    </w:p>
    <w:p w14:paraId="17CF5A85" w14:textId="77777777" w:rsidR="00A830F8" w:rsidRPr="00CA2983" w:rsidRDefault="00A830F8">
      <w:pPr>
        <w:pStyle w:val="LD10"/>
        <w:rPr>
          <w:rFonts w:ascii="Times New Roman" w:hAnsi="Times New Roman" w:cs="Times New Roman"/>
        </w:rPr>
      </w:pPr>
    </w:p>
    <w:p w14:paraId="08D066D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0 : */</w:t>
      </w:r>
    </w:p>
    <w:p w14:paraId="3E05839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N0; i++) {</w:t>
      </w:r>
    </w:p>
    <w:p w14:paraId="7495467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Output_Frame[TAB0[i] - 1] = Input_Frame[2*i];</w:t>
      </w:r>
    </w:p>
    <w:p w14:paraId="1DBE0A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Output_Frame[Length_vocoder_frame + TAB0[i] - 1] =</w:t>
      </w:r>
    </w:p>
    <w:p w14:paraId="1E95144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Input_Frame[2*i + 1];</w:t>
      </w:r>
    </w:p>
    <w:p w14:paraId="5838BDE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13DAA216" w14:textId="77777777" w:rsidR="00A830F8" w:rsidRPr="00CA2983" w:rsidRDefault="00A830F8">
      <w:pPr>
        <w:pStyle w:val="LD10"/>
        <w:rPr>
          <w:rFonts w:ascii="Times New Roman" w:hAnsi="Times New Roman" w:cs="Times New Roman"/>
        </w:rPr>
      </w:pPr>
    </w:p>
    <w:p w14:paraId="4588E4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1 : */</w:t>
      </w:r>
    </w:p>
    <w:p w14:paraId="2FC36E7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N1; i++) {</w:t>
      </w:r>
    </w:p>
    <w:p w14:paraId="77722D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Output_Frame[TAB1[i] - 1] = Input_Frame[N0_2 + 2*i];</w:t>
      </w:r>
    </w:p>
    <w:p w14:paraId="724329F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Output_Frame[Length_vocoder_frame + TAB1[i] - 1] =</w:t>
      </w:r>
    </w:p>
    <w:p w14:paraId="15ADD933"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Input_Frame[N0_2 + 2*i + 1];</w:t>
      </w:r>
    </w:p>
    <w:p w14:paraId="497245B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3FE9E65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br w:type="page"/>
      </w:r>
    </w:p>
    <w:p w14:paraId="0B371F9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lastRenderedPageBreak/>
        <w:tab/>
        <w:t>/* Class 2 : */</w:t>
      </w:r>
    </w:p>
    <w:p w14:paraId="5CC3478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N2; i++) {</w:t>
      </w:r>
    </w:p>
    <w:p w14:paraId="4A9C134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Output_Frame[TAB2[i] - 1] = Input_Frame[N0_2 + N1_2 + 2*i];</w:t>
      </w:r>
    </w:p>
    <w:p w14:paraId="609C9A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Output_Frame[Length_vocoder_frame + TAB2[i] - 1] =</w:t>
      </w:r>
    </w:p>
    <w:p w14:paraId="72CEF0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Input_Frame[N0_2 + N1_2 + 2*i + 1];</w:t>
      </w:r>
    </w:p>
    <w:p w14:paraId="07E616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20EB237D" w14:textId="77777777" w:rsidR="00A830F8" w:rsidRPr="00CA2983" w:rsidRDefault="00A830F8">
      <w:pPr>
        <w:pStyle w:val="LD10"/>
        <w:rPr>
          <w:rFonts w:ascii="Times New Roman" w:hAnsi="Times New Roman" w:cs="Times New Roman"/>
        </w:rPr>
      </w:pPr>
    </w:p>
    <w:p w14:paraId="77BD3AC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If FS_Flag */</w:t>
      </w:r>
    </w:p>
    <w:p w14:paraId="3185430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 {</w:t>
      </w:r>
    </w:p>
    <w:p w14:paraId="606A4AAC" w14:textId="77777777" w:rsidR="00A830F8" w:rsidRPr="00CA2983" w:rsidRDefault="00A830F8">
      <w:pPr>
        <w:pStyle w:val="LD10"/>
        <w:rPr>
          <w:rFonts w:ascii="Times New Roman" w:hAnsi="Times New Roman" w:cs="Times New Roman"/>
        </w:rPr>
      </w:pPr>
    </w:p>
    <w:p w14:paraId="68BF997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0 : */</w:t>
      </w:r>
    </w:p>
    <w:p w14:paraId="196FB3D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N0; i++) {</w:t>
      </w:r>
    </w:p>
    <w:p w14:paraId="6D53F74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Output_Frame[TAB0[i] - 1] = Input_Frame[i];</w:t>
      </w:r>
    </w:p>
    <w:p w14:paraId="49416DE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6E210E8D" w14:textId="77777777" w:rsidR="00A830F8" w:rsidRPr="00CA2983" w:rsidRDefault="00A830F8">
      <w:pPr>
        <w:pStyle w:val="LD10"/>
        <w:rPr>
          <w:rFonts w:ascii="Times New Roman" w:hAnsi="Times New Roman" w:cs="Times New Roman"/>
        </w:rPr>
      </w:pPr>
    </w:p>
    <w:p w14:paraId="053831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1 : */</w:t>
      </w:r>
    </w:p>
    <w:p w14:paraId="57DB8BF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N1; i++) {</w:t>
      </w:r>
    </w:p>
    <w:p w14:paraId="1C9584A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Output_Frame[TAB1[i] - 1] = Input_Frame[N0 + i];</w:t>
      </w:r>
    </w:p>
    <w:p w14:paraId="2F0EF9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6C875102" w14:textId="77777777" w:rsidR="00A830F8" w:rsidRPr="00CA2983" w:rsidRDefault="00A830F8">
      <w:pPr>
        <w:pStyle w:val="LD10"/>
        <w:rPr>
          <w:rFonts w:ascii="Times New Roman" w:hAnsi="Times New Roman" w:cs="Times New Roman"/>
        </w:rPr>
      </w:pPr>
    </w:p>
    <w:p w14:paraId="1E3BB6E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 Class 2 : */</w:t>
      </w:r>
    </w:p>
    <w:p w14:paraId="73E5B66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for (i = 0; i &lt; N2; i++) {</w:t>
      </w:r>
    </w:p>
    <w:p w14:paraId="4E9292F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Output_Frame[TAB2[i] - 1] = Input_Frame[N0 + N1 + i];</w:t>
      </w:r>
    </w:p>
    <w:p w14:paraId="681DAF2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w:t>
      </w:r>
    </w:p>
    <w:p w14:paraId="55D64530" w14:textId="77777777" w:rsidR="00A830F8" w:rsidRPr="00CA2983" w:rsidRDefault="00A830F8">
      <w:pPr>
        <w:pStyle w:val="LD10"/>
        <w:rPr>
          <w:rFonts w:ascii="Times New Roman" w:hAnsi="Times New Roman" w:cs="Times New Roman"/>
        </w:rPr>
      </w:pPr>
    </w:p>
    <w:p w14:paraId="1829153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7B206D9E" w14:textId="77777777" w:rsidR="00A830F8" w:rsidRPr="00CA2983" w:rsidRDefault="00A830F8">
      <w:pPr>
        <w:pStyle w:val="LD10"/>
        <w:rPr>
          <w:rFonts w:ascii="Times New Roman" w:hAnsi="Times New Roman" w:cs="Times New Roman"/>
        </w:rPr>
      </w:pPr>
    </w:p>
    <w:p w14:paraId="261A49E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w:t>
      </w:r>
    </w:p>
    <w:p w14:paraId="5991CE0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4998C0D9" w14:textId="77777777" w:rsidR="00A830F8" w:rsidRPr="00CA2983" w:rsidRDefault="00A830F8">
      <w:pPr>
        <w:pStyle w:val="LD10"/>
        <w:rPr>
          <w:rFonts w:ascii="Times New Roman" w:hAnsi="Times New Roman" w:cs="Times New Roman"/>
        </w:rPr>
      </w:pPr>
    </w:p>
    <w:p w14:paraId="042B1F6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t>/**************************************************************************</w:t>
      </w:r>
    </w:p>
    <w:p w14:paraId="05613CD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E68C0D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ROUTINE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Untransform_Class_0</w:t>
      </w:r>
      <w:r w:rsidRPr="00CA2983">
        <w:rPr>
          <w:rFonts w:ascii="Times New Roman" w:hAnsi="Times New Roman" w:cs="Times New Roman"/>
        </w:rPr>
        <w:fldChar w:fldCharType="begin"/>
      </w:r>
      <w:r w:rsidRPr="00CA2983">
        <w:rPr>
          <w:rFonts w:ascii="Times New Roman" w:hAnsi="Times New Roman" w:cs="Times New Roman"/>
        </w:rPr>
        <w:instrText>xe "Untransform_Class_0</w:instrText>
      </w:r>
      <w:r w:rsidRPr="00CA2983">
        <w:rPr>
          <w:rFonts w:ascii="Times New Roman" w:hAnsi="Times New Roman" w:cs="Times New Roman"/>
        </w:rPr>
        <w:tab/>
        <w:instrText>sub_cd</w:instrText>
      </w:r>
      <w:r w:rsidRPr="00CA2983">
        <w:rPr>
          <w:rFonts w:ascii="Times New Roman" w:hAnsi="Times New Roman" w:cs="Times New Roman"/>
        </w:rPr>
        <w:tab/>
      </w:r>
      <w:r w:rsidRPr="00CA2983">
        <w:rPr>
          <w:rFonts w:ascii="Times New Roman" w:hAnsi="Times New Roman" w:cs="Times New Roman"/>
        </w:rPr>
        <w:tab/>
        <w:instrText>D.2"</w:instrText>
      </w:r>
      <w:r w:rsidRPr="00CA2983">
        <w:rPr>
          <w:rFonts w:ascii="Times New Roman" w:hAnsi="Times New Roman" w:cs="Times New Roman"/>
        </w:rPr>
        <w:fldChar w:fldCharType="end"/>
      </w:r>
    </w:p>
    <w:p w14:paraId="13BA56FD"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6EA7F6F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Transformation ("decoding") of class 0 of the frame</w:t>
      </w:r>
    </w:p>
    <w:p w14:paraId="3CBA070C"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127 &gt;= x &gt;= 0 --&gt; 0</w:t>
      </w:r>
    </w:p>
    <w:p w14:paraId="47AD1C85"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0 &gt; x &gt;= -127 --&gt; 1</w:t>
      </w:r>
    </w:p>
    <w:p w14:paraId="572BE6E4"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the remaining of the frame is not modified</w:t>
      </w:r>
    </w:p>
    <w:p w14:paraId="4A45AB18"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p>
    <w:p w14:paraId="6DC191A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5FCCC7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E3DD31E"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USAGE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Untransform_Class_0(flag,buffer)</w:t>
      </w:r>
    </w:p>
    <w:p w14:paraId="64D8FB77"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(Routine_Name(arg1,arg2))</w:t>
      </w:r>
    </w:p>
    <w:p w14:paraId="7333EEB3"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2A594D81"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ARGUMENT(S)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r>
    </w:p>
    <w:p w14:paraId="3EFF06BC"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58B22EF7" w14:textId="77777777" w:rsidR="00A830F8" w:rsidRPr="00CA2983" w:rsidRDefault="00A830F8">
      <w:pPr>
        <w:pStyle w:val="WP"/>
        <w:keepNext/>
        <w:keepLines/>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w:t>
      </w:r>
      <w:r w:rsidRPr="00CA2983">
        <w:rPr>
          <w:rFonts w:ascii="Times New Roman" w:hAnsi="Times New Roman" w:cs="Times New Roman"/>
        </w:rPr>
        <w:tab/>
        <w:t>- (flag = 0) : standard mode</w:t>
      </w:r>
    </w:p>
    <w:p w14:paraId="46C09D4F"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(flag </w:t>
      </w:r>
      <w:r w:rsidRPr="00CA2983">
        <w:rPr>
          <w:rFonts w:ascii="Times New Roman" w:hAnsi="Times New Roman" w:cs="Times New Roman"/>
        </w:rPr>
        <w:fldChar w:fldCharType="begin"/>
      </w:r>
      <w:r w:rsidRPr="00CA2983">
        <w:rPr>
          <w:rFonts w:ascii="Times New Roman" w:hAnsi="Times New Roman" w:cs="Times New Roman"/>
        </w:rPr>
        <w:instrText>symbol 185 \f "Symbol" \s 10</w:instrText>
      </w:r>
      <w:r w:rsidR="00000000">
        <w:rPr>
          <w:rFonts w:ascii="Times New Roman" w:hAnsi="Times New Roman" w:cs="Times New Roman"/>
        </w:rPr>
        <w:fldChar w:fldCharType="separate"/>
      </w:r>
      <w:r w:rsidRPr="00CA2983">
        <w:rPr>
          <w:rFonts w:ascii="Times New Roman" w:hAnsi="Times New Roman" w:cs="Times New Roman"/>
        </w:rPr>
        <w:fldChar w:fldCharType="end"/>
      </w:r>
      <w:r w:rsidRPr="00CA2983">
        <w:rPr>
          <w:rFonts w:ascii="Times New Roman" w:hAnsi="Times New Roman" w:cs="Times New Roman"/>
        </w:rPr>
        <w:t xml:space="preserve"> 0) : frame stealing activated</w:t>
      </w:r>
    </w:p>
    <w:p w14:paraId="665FC8E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Word16</w:t>
      </w:r>
    </w:p>
    <w:p w14:paraId="03AAFA4C"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5150E7D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t>ARG2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 Description : Ordered Frame (sensitivity classes)</w:t>
      </w:r>
    </w:p>
    <w:p w14:paraId="27D9E4DD"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before or after decoding</w:t>
      </w:r>
    </w:p>
    <w:p w14:paraId="6D2DC501"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xml:space="preserve">          First bits  = class 0</w:t>
      </w:r>
    </w:p>
    <w:p w14:paraId="0FEBA59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Unprotected bits</w:t>
      </w:r>
    </w:p>
    <w:p w14:paraId="5E3C2676" w14:textId="77777777" w:rsidR="00A830F8" w:rsidRPr="00CA2983" w:rsidRDefault="00A830F8">
      <w:pPr>
        <w:pStyle w:val="WP"/>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Format : 286 * 16 bit-samples</w:t>
      </w:r>
    </w:p>
    <w:p w14:paraId="449C54D5"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3C6F52A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RETURNED VALUE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None</w:t>
      </w:r>
    </w:p>
    <w:p w14:paraId="15C2EAB9"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71B38010" w14:textId="77777777" w:rsidR="00A830F8" w:rsidRPr="00CA2983" w:rsidRDefault="00A830F8">
      <w:pPr>
        <w:pStyle w:val="WP"/>
        <w:tabs>
          <w:tab w:val="left" w:pos="426"/>
        </w:tabs>
        <w:rPr>
          <w:rFonts w:ascii="Times New Roman" w:hAnsi="Times New Roman" w:cs="Times New Roman"/>
        </w:rPr>
      </w:pPr>
      <w:r w:rsidRPr="00CA2983">
        <w:rPr>
          <w:rFonts w:ascii="Times New Roman" w:hAnsi="Times New Roman" w:cs="Times New Roman"/>
        </w:rPr>
        <w:t>**************************************************************************/</w:t>
      </w:r>
    </w:p>
    <w:p w14:paraId="0E44E33F" w14:textId="77777777" w:rsidR="00A830F8" w:rsidRPr="00CA2983" w:rsidRDefault="00A830F8">
      <w:pPr>
        <w:pStyle w:val="LD10"/>
        <w:rPr>
          <w:rFonts w:ascii="Times New Roman" w:hAnsi="Times New Roman" w:cs="Times New Roman"/>
        </w:rPr>
      </w:pPr>
    </w:p>
    <w:p w14:paraId="03CE9E1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Untransform_Class_0(Word16 FS_Flag, Word16 Input_Frame[])</w:t>
      </w:r>
    </w:p>
    <w:p w14:paraId="28928BC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190A15F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Variables */</w:t>
      </w:r>
    </w:p>
    <w:p w14:paraId="32F933B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i;</w:t>
      </w:r>
    </w:p>
    <w:p w14:paraId="1D41D9E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Word16          Size_Class0;</w:t>
      </w:r>
    </w:p>
    <w:p w14:paraId="02517EBD" w14:textId="77777777" w:rsidR="00A830F8" w:rsidRPr="00CA2983" w:rsidRDefault="00A830F8">
      <w:pPr>
        <w:pStyle w:val="LD10"/>
        <w:rPr>
          <w:rFonts w:ascii="Times New Roman" w:hAnsi="Times New Roman" w:cs="Times New Roman"/>
        </w:rPr>
      </w:pPr>
    </w:p>
    <w:p w14:paraId="0B77C9E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xml:space="preserve">if (!FS_Flag) </w:t>
      </w:r>
    </w:p>
    <w:p w14:paraId="0D88F04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Size_Class0 = N0_2;</w:t>
      </w:r>
    </w:p>
    <w:p w14:paraId="597659A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else</w:t>
      </w:r>
    </w:p>
    <w:p w14:paraId="2C59468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Size_Class0 = N0;</w:t>
      </w:r>
    </w:p>
    <w:p w14:paraId="77F35A58" w14:textId="77777777" w:rsidR="00A830F8" w:rsidRPr="00CA2983" w:rsidRDefault="00A830F8">
      <w:pPr>
        <w:pStyle w:val="LD10"/>
        <w:rPr>
          <w:rFonts w:ascii="Times New Roman" w:hAnsi="Times New Roman" w:cs="Times New Roman"/>
        </w:rPr>
      </w:pPr>
    </w:p>
    <w:p w14:paraId="4DDDCFB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for (i = 0; i &lt; Size_Class0; i++) {</w:t>
      </w:r>
    </w:p>
    <w:p w14:paraId="5177638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if (Input_Frame[i] &gt;= 0)</w:t>
      </w:r>
    </w:p>
    <w:p w14:paraId="6C32BC3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Input_Frame[i] = 0;</w:t>
      </w:r>
    </w:p>
    <w:p w14:paraId="716A5E7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else</w:t>
      </w:r>
    </w:p>
    <w:p w14:paraId="18B7042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t>Input_Frame[i] = 1;</w:t>
      </w:r>
    </w:p>
    <w:p w14:paraId="4026141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 End Loop Size_Class0 */</w:t>
      </w:r>
    </w:p>
    <w:p w14:paraId="0FDCC538" w14:textId="77777777" w:rsidR="00A830F8" w:rsidRPr="00CA2983" w:rsidRDefault="00A830F8">
      <w:pPr>
        <w:pStyle w:val="LD10"/>
        <w:rPr>
          <w:rFonts w:ascii="Times New Roman" w:hAnsi="Times New Roman" w:cs="Times New Roman"/>
        </w:rPr>
      </w:pPr>
    </w:p>
    <w:p w14:paraId="23869E2F" w14:textId="77777777" w:rsidR="00A830F8" w:rsidRPr="00CA2983" w:rsidRDefault="00A830F8">
      <w:pPr>
        <w:pStyle w:val="LD10"/>
        <w:rPr>
          <w:rFonts w:ascii="Times New Roman" w:hAnsi="Times New Roman" w:cs="Times New Roman"/>
        </w:rPr>
      </w:pPr>
    </w:p>
    <w:p w14:paraId="7E6F2452"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return(0);  /* Normal completion */</w:t>
      </w:r>
    </w:p>
    <w:p w14:paraId="08D167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w:t>
      </w:r>
    </w:p>
    <w:p w14:paraId="64741AFB" w14:textId="77777777" w:rsidR="00A830F8" w:rsidRPr="00CA2983" w:rsidRDefault="00A830F8">
      <w:pPr>
        <w:pStyle w:val="LD10"/>
        <w:rPr>
          <w:rFonts w:ascii="Times New Roman" w:hAnsi="Times New Roman" w:cs="Times New Roman"/>
        </w:rPr>
      </w:pPr>
    </w:p>
    <w:p w14:paraId="553C099E" w14:textId="77777777"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fldChar w:fldCharType="end"/>
      </w:r>
    </w:p>
    <w:p w14:paraId="7B49C497" w14:textId="27DAB8BD"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br w:type="page"/>
      </w:r>
      <w:r w:rsidRPr="00CA2983">
        <w:rPr>
          <w:rFonts w:ascii="Times New Roman" w:hAnsi="Times New Roman" w:cs="Times New Roman"/>
          <w:sz w:val="20"/>
        </w:rPr>
        <w:lastRenderedPageBreak/>
        <w:fldChar w:fldCharType="begin"/>
      </w:r>
      <w:r w:rsidRPr="00CA2983">
        <w:rPr>
          <w:rFonts w:ascii="Times New Roman" w:hAnsi="Times New Roman" w:cs="Times New Roman"/>
          <w:sz w:val="20"/>
        </w:rPr>
        <w:instrText>include C_word_E.doc</w:instrText>
      </w:r>
      <w:r w:rsidR="00CA2983" w:rsidRPr="00CA2983">
        <w:rPr>
          <w:rFonts w:ascii="Times New Roman" w:hAnsi="Times New Roman" w:cs="Times New Roman"/>
          <w:sz w:val="20"/>
        </w:rPr>
        <w:instrText xml:space="preserve"> \* MERGEFORMAT </w:instrText>
      </w:r>
      <w:r w:rsidRPr="00CA2983">
        <w:rPr>
          <w:rFonts w:ascii="Times New Roman" w:hAnsi="Times New Roman" w:cs="Times New Roman"/>
          <w:sz w:val="20"/>
        </w:rPr>
        <w:fldChar w:fldCharType="separate"/>
      </w:r>
      <w:bookmarkStart w:id="97" w:name="_Toc162012092"/>
      <w:bookmarkStart w:id="98" w:name="a300395_2_05_title"/>
      <w:r w:rsidRPr="00CA2983">
        <w:rPr>
          <w:rFonts w:ascii="Times New Roman" w:hAnsi="Times New Roman" w:cs="Times New Roman"/>
          <w:sz w:val="20"/>
        </w:rPr>
        <w:t>E</w:t>
      </w:r>
      <w:bookmarkEnd w:id="98"/>
      <w:r w:rsidRPr="00CA2983">
        <w:rPr>
          <w:rFonts w:ascii="Times New Roman" w:hAnsi="Times New Roman" w:cs="Times New Roman"/>
          <w:sz w:val="20"/>
        </w:rPr>
        <w:tab/>
        <w:t>Makefile</w:t>
      </w:r>
      <w:bookmarkEnd w:id="97"/>
    </w:p>
    <w:p w14:paraId="5807DF06" w14:textId="77777777" w:rsidR="00A830F8" w:rsidRPr="00CA2983" w:rsidRDefault="00A830F8">
      <w:pPr>
        <w:keepNext/>
        <w:keepLines/>
        <w:rPr>
          <w:rFonts w:ascii="Times New Roman" w:hAnsi="Times New Roman" w:cs="Times New Roman"/>
        </w:rPr>
      </w:pPr>
      <w:r w:rsidRPr="00CA2983">
        <w:rPr>
          <w:rFonts w:ascii="Times New Roman" w:hAnsi="Times New Roman" w:cs="Times New Roman"/>
        </w:rPr>
        <w:t>This example of "makefile" written for an ANSI C compiler running within a UNIX environment can be used to compile the C code associated with the TETRA speech codec.</w:t>
      </w:r>
    </w:p>
    <w:p w14:paraId="4103C0EC" w14:textId="77777777" w:rsidR="00A830F8" w:rsidRPr="00CA2983" w:rsidRDefault="00A830F8">
      <w:pPr>
        <w:keepNext/>
        <w:keepLines/>
        <w:rPr>
          <w:rFonts w:ascii="Times New Roman" w:hAnsi="Times New Roman" w:cs="Times New Roman"/>
        </w:rPr>
      </w:pPr>
      <w:r w:rsidRPr="00CA2983">
        <w:rPr>
          <w:rFonts w:ascii="Times New Roman" w:hAnsi="Times New Roman" w:cs="Times New Roman"/>
        </w:rPr>
        <w:t>Similar "makefile" could be derived for other environments.</w:t>
      </w:r>
    </w:p>
    <w:p w14:paraId="480CEC1C"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32CAC7DD"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28622D06"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FILENAME</w:t>
      </w:r>
      <w:bookmarkStart w:id="99" w:name="makefile"/>
      <w:bookmarkEnd w:id="99"/>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makefile</w:t>
      </w:r>
    </w:p>
    <w:p w14:paraId="5965FA72"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3845DB41"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DESCRIPTION</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Usable for the compilation of the C code</w:t>
      </w:r>
    </w:p>
    <w:p w14:paraId="6AF91F68"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(UNIX environment)</w:t>
      </w:r>
    </w:p>
    <w:p w14:paraId="7236CDF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B88803B"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LANGUAGE</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ANSI-C</w:t>
      </w:r>
    </w:p>
    <w:p w14:paraId="7EAC28E1"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2DA92A96"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4DD3973B" w14:textId="77777777" w:rsidR="00A830F8" w:rsidRPr="00CA2983" w:rsidRDefault="00A830F8">
      <w:pPr>
        <w:pStyle w:val="WP"/>
        <w:keepNext/>
        <w:keepLines/>
        <w:ind w:right="282"/>
        <w:rPr>
          <w:rFonts w:ascii="Times New Roman" w:hAnsi="Times New Roman" w:cs="Times New Roman"/>
        </w:rPr>
      </w:pPr>
      <w:r w:rsidRPr="00CA2983">
        <w:rPr>
          <w:rFonts w:ascii="Times New Roman" w:hAnsi="Times New Roman" w:cs="Times New Roman"/>
        </w:rPr>
        <w:t>#</w:t>
      </w:r>
    </w:p>
    <w:p w14:paraId="495D8B00"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t>COMMENTS</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Command line to be used (without the brackets)</w:t>
      </w:r>
    </w:p>
    <w:p w14:paraId="24AA4D4D"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346455B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"make scoder"</w:t>
      </w:r>
      <w:r w:rsidRPr="00CA2983">
        <w:rPr>
          <w:rFonts w:ascii="Times New Roman" w:hAnsi="Times New Roman" w:cs="Times New Roman"/>
        </w:rPr>
        <w:tab/>
        <w:t>: to compile the source coder</w:t>
      </w:r>
    </w:p>
    <w:p w14:paraId="0838558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"make ccoder"</w:t>
      </w:r>
      <w:r w:rsidRPr="00CA2983">
        <w:rPr>
          <w:rFonts w:ascii="Times New Roman" w:hAnsi="Times New Roman" w:cs="Times New Roman"/>
        </w:rPr>
        <w:tab/>
        <w:t>: to compile the channel coder</w:t>
      </w:r>
    </w:p>
    <w:p w14:paraId="7435B092"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"make sdecoder"</w:t>
      </w:r>
      <w:r w:rsidRPr="00CA2983">
        <w:rPr>
          <w:rFonts w:ascii="Times New Roman" w:hAnsi="Times New Roman" w:cs="Times New Roman"/>
        </w:rPr>
        <w:tab/>
        <w:t>: to compile the source decoder</w:t>
      </w:r>
    </w:p>
    <w:p w14:paraId="4AC3C866"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"make cdecoder"</w:t>
      </w:r>
      <w:r w:rsidRPr="00CA2983">
        <w:rPr>
          <w:rFonts w:ascii="Times New Roman" w:hAnsi="Times New Roman" w:cs="Times New Roman"/>
        </w:rPr>
        <w:tab/>
        <w:t>: to compile the channel decoder</w:t>
      </w:r>
    </w:p>
    <w:p w14:paraId="53EBD888"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 "make"</w:t>
      </w:r>
      <w:r w:rsidRPr="00CA2983">
        <w:rPr>
          <w:rFonts w:ascii="Times New Roman" w:hAnsi="Times New Roman" w:cs="Times New Roman"/>
        </w:rPr>
        <w:tab/>
      </w:r>
      <w:r w:rsidRPr="00CA2983">
        <w:rPr>
          <w:rFonts w:ascii="Times New Roman" w:hAnsi="Times New Roman" w:cs="Times New Roman"/>
        </w:rPr>
        <w:tab/>
        <w:t xml:space="preserve">: to compile all </w:t>
      </w:r>
    </w:p>
    <w:p w14:paraId="19DEAD54"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0EAC33C7" w14:textId="77777777" w:rsidR="00A830F8" w:rsidRPr="00CA2983" w:rsidRDefault="00A830F8">
      <w:pPr>
        <w:pStyle w:val="WP"/>
        <w:keepNext/>
        <w:keepLines/>
        <w:rPr>
          <w:rFonts w:ascii="Times New Roman" w:hAnsi="Times New Roman" w:cs="Times New Roman"/>
        </w:rPr>
      </w:pPr>
      <w:r w:rsidRPr="00CA2983">
        <w:rPr>
          <w:rFonts w:ascii="Times New Roman" w:hAnsi="Times New Roman" w:cs="Times New Roman"/>
        </w:rPr>
        <w:t>########################################################################</w:t>
      </w:r>
    </w:p>
    <w:p w14:paraId="7F4B1EF9" w14:textId="77777777" w:rsidR="00A830F8" w:rsidRPr="00CA2983" w:rsidRDefault="00A830F8">
      <w:pPr>
        <w:pStyle w:val="LD10"/>
        <w:rPr>
          <w:rFonts w:ascii="Times New Roman" w:hAnsi="Times New Roman" w:cs="Times New Roman"/>
        </w:rPr>
      </w:pPr>
    </w:p>
    <w:p w14:paraId="7FF033C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macro definitions</w:t>
      </w:r>
    </w:p>
    <w:p w14:paraId="3D00880E" w14:textId="77777777" w:rsidR="00A830F8" w:rsidRPr="00CA2983" w:rsidRDefault="00A830F8">
      <w:pPr>
        <w:pStyle w:val="LD10"/>
        <w:rPr>
          <w:rFonts w:ascii="Times New Roman" w:hAnsi="Times New Roman" w:cs="Times New Roman"/>
        </w:rPr>
      </w:pPr>
    </w:p>
    <w:p w14:paraId="587064A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CC=acc</w:t>
      </w:r>
    </w:p>
    <w:p w14:paraId="6AD2B6F4" w14:textId="77777777" w:rsidR="00A830F8" w:rsidRPr="00CA2983" w:rsidRDefault="00A830F8">
      <w:pPr>
        <w:pStyle w:val="LD10"/>
        <w:rPr>
          <w:rFonts w:ascii="Times New Roman" w:hAnsi="Times New Roman" w:cs="Times New Roman"/>
        </w:rPr>
      </w:pPr>
    </w:p>
    <w:p w14:paraId="30C1AFB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CFLAGS</w:t>
      </w:r>
      <w:r w:rsidRPr="00CA2983">
        <w:rPr>
          <w:rFonts w:ascii="Times New Roman" w:hAnsi="Times New Roman" w:cs="Times New Roman"/>
        </w:rPr>
        <w:tab/>
        <w:t>=</w:t>
      </w:r>
      <w:r w:rsidRPr="00CA2983">
        <w:rPr>
          <w:rFonts w:ascii="Times New Roman" w:hAnsi="Times New Roman" w:cs="Times New Roman"/>
        </w:rPr>
        <w:tab/>
        <w:t>-I.</w:t>
      </w:r>
    </w:p>
    <w:p w14:paraId="117FE4AB" w14:textId="77777777" w:rsidR="00A830F8" w:rsidRPr="00CA2983" w:rsidRDefault="00A830F8">
      <w:pPr>
        <w:pStyle w:val="LD10"/>
        <w:rPr>
          <w:rFonts w:ascii="Times New Roman" w:hAnsi="Times New Roman" w:cs="Times New Roman"/>
        </w:rPr>
      </w:pPr>
    </w:p>
    <w:p w14:paraId="72742306"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SRCS1</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scoder.c</w:t>
      </w:r>
      <w:r w:rsidRPr="00CA2983">
        <w:rPr>
          <w:rFonts w:ascii="Times New Roman" w:hAnsi="Times New Roman" w:cs="Times New Roman"/>
        </w:rPr>
        <w:tab/>
      </w:r>
      <w:r w:rsidRPr="00CA2983">
        <w:rPr>
          <w:rFonts w:ascii="Times New Roman" w:hAnsi="Times New Roman" w:cs="Times New Roman"/>
        </w:rPr>
        <w:tab/>
        <w:t>scod_tet.c</w:t>
      </w:r>
      <w:r w:rsidRPr="00CA2983">
        <w:rPr>
          <w:rFonts w:ascii="Times New Roman" w:hAnsi="Times New Roman" w:cs="Times New Roman"/>
        </w:rPr>
        <w:tab/>
      </w:r>
      <w:r w:rsidRPr="00CA2983">
        <w:rPr>
          <w:rFonts w:ascii="Times New Roman" w:hAnsi="Times New Roman" w:cs="Times New Roman"/>
        </w:rPr>
        <w:tab/>
        <w:t>sub_sc_d.c \</w:t>
      </w:r>
    </w:p>
    <w:p w14:paraId="6C70922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sub_dsp.c</w:t>
      </w:r>
      <w:r w:rsidRPr="00CA2983">
        <w:rPr>
          <w:rFonts w:ascii="Times New Roman" w:hAnsi="Times New Roman" w:cs="Times New Roman"/>
        </w:rPr>
        <w:tab/>
      </w:r>
      <w:r w:rsidRPr="00CA2983">
        <w:rPr>
          <w:rFonts w:ascii="Times New Roman" w:hAnsi="Times New Roman" w:cs="Times New Roman"/>
        </w:rPr>
        <w:tab/>
        <w:t>fbas_tet.c</w:t>
      </w:r>
      <w:r w:rsidRPr="00CA2983">
        <w:rPr>
          <w:rFonts w:ascii="Times New Roman" w:hAnsi="Times New Roman" w:cs="Times New Roman"/>
        </w:rPr>
        <w:tab/>
      </w:r>
      <w:r w:rsidRPr="00CA2983">
        <w:rPr>
          <w:rFonts w:ascii="Times New Roman" w:hAnsi="Times New Roman" w:cs="Times New Roman"/>
        </w:rPr>
        <w:tab/>
        <w:t>fexp_tet.c \</w:t>
      </w:r>
    </w:p>
    <w:p w14:paraId="35A35DC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fmat_tet.c</w:t>
      </w:r>
      <w:r w:rsidRPr="00CA2983">
        <w:rPr>
          <w:rFonts w:ascii="Times New Roman" w:hAnsi="Times New Roman" w:cs="Times New Roman"/>
        </w:rPr>
        <w:tab/>
      </w:r>
      <w:r w:rsidRPr="00CA2983">
        <w:rPr>
          <w:rFonts w:ascii="Times New Roman" w:hAnsi="Times New Roman" w:cs="Times New Roman"/>
        </w:rPr>
        <w:tab/>
        <w:t>tetra_op.c</w:t>
      </w:r>
    </w:p>
    <w:p w14:paraId="57504D2A" w14:textId="77777777" w:rsidR="00A830F8" w:rsidRPr="00CA2983" w:rsidRDefault="00A830F8">
      <w:pPr>
        <w:pStyle w:val="LD10"/>
        <w:rPr>
          <w:rFonts w:ascii="Times New Roman" w:hAnsi="Times New Roman" w:cs="Times New Roman"/>
        </w:rPr>
      </w:pPr>
    </w:p>
    <w:p w14:paraId="3EAD29D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SRCS2</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ccoder.c</w:t>
      </w:r>
      <w:r w:rsidRPr="00CA2983">
        <w:rPr>
          <w:rFonts w:ascii="Times New Roman" w:hAnsi="Times New Roman" w:cs="Times New Roman"/>
        </w:rPr>
        <w:tab/>
      </w:r>
      <w:r w:rsidRPr="00CA2983">
        <w:rPr>
          <w:rFonts w:ascii="Times New Roman" w:hAnsi="Times New Roman" w:cs="Times New Roman"/>
        </w:rPr>
        <w:tab/>
        <w:t>ccod_tet.c</w:t>
      </w:r>
      <w:r w:rsidRPr="00CA2983">
        <w:rPr>
          <w:rFonts w:ascii="Times New Roman" w:hAnsi="Times New Roman" w:cs="Times New Roman"/>
        </w:rPr>
        <w:tab/>
      </w:r>
      <w:r w:rsidRPr="00CA2983">
        <w:rPr>
          <w:rFonts w:ascii="Times New Roman" w:hAnsi="Times New Roman" w:cs="Times New Roman"/>
        </w:rPr>
        <w:tab/>
        <w:t>sub_cc.c \</w:t>
      </w:r>
    </w:p>
    <w:p w14:paraId="142BC274"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tetra_op.c</w:t>
      </w:r>
    </w:p>
    <w:p w14:paraId="6DCF9456" w14:textId="77777777" w:rsidR="00A830F8" w:rsidRPr="00CA2983" w:rsidRDefault="00A830F8">
      <w:pPr>
        <w:pStyle w:val="LD10"/>
        <w:rPr>
          <w:rFonts w:ascii="Times New Roman" w:hAnsi="Times New Roman" w:cs="Times New Roman"/>
        </w:rPr>
      </w:pPr>
    </w:p>
    <w:p w14:paraId="4F7A89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SRCS3</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sdecoder.c</w:t>
      </w:r>
      <w:r w:rsidRPr="00CA2983">
        <w:rPr>
          <w:rFonts w:ascii="Times New Roman" w:hAnsi="Times New Roman" w:cs="Times New Roman"/>
        </w:rPr>
        <w:tab/>
      </w:r>
      <w:r w:rsidRPr="00CA2983">
        <w:rPr>
          <w:rFonts w:ascii="Times New Roman" w:hAnsi="Times New Roman" w:cs="Times New Roman"/>
        </w:rPr>
        <w:tab/>
        <w:t>sdec_tet.c</w:t>
      </w:r>
      <w:r w:rsidRPr="00CA2983">
        <w:rPr>
          <w:rFonts w:ascii="Times New Roman" w:hAnsi="Times New Roman" w:cs="Times New Roman"/>
        </w:rPr>
        <w:tab/>
      </w:r>
      <w:r w:rsidRPr="00CA2983">
        <w:rPr>
          <w:rFonts w:ascii="Times New Roman" w:hAnsi="Times New Roman" w:cs="Times New Roman"/>
        </w:rPr>
        <w:tab/>
        <w:t>sub_sc_d.c \</w:t>
      </w:r>
    </w:p>
    <w:p w14:paraId="2B0A051E"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sub_dsp.c</w:t>
      </w:r>
      <w:r w:rsidRPr="00CA2983">
        <w:rPr>
          <w:rFonts w:ascii="Times New Roman" w:hAnsi="Times New Roman" w:cs="Times New Roman"/>
        </w:rPr>
        <w:tab/>
      </w:r>
      <w:r w:rsidRPr="00CA2983">
        <w:rPr>
          <w:rFonts w:ascii="Times New Roman" w:hAnsi="Times New Roman" w:cs="Times New Roman"/>
        </w:rPr>
        <w:tab/>
        <w:t>fbas_tet.c</w:t>
      </w:r>
      <w:r w:rsidRPr="00CA2983">
        <w:rPr>
          <w:rFonts w:ascii="Times New Roman" w:hAnsi="Times New Roman" w:cs="Times New Roman"/>
        </w:rPr>
        <w:tab/>
      </w:r>
      <w:r w:rsidRPr="00CA2983">
        <w:rPr>
          <w:rFonts w:ascii="Times New Roman" w:hAnsi="Times New Roman" w:cs="Times New Roman"/>
        </w:rPr>
        <w:tab/>
        <w:t>fexp_tet.c \</w:t>
      </w:r>
    </w:p>
    <w:p w14:paraId="3A731655"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fmat_tet.c</w:t>
      </w:r>
      <w:r w:rsidRPr="00CA2983">
        <w:rPr>
          <w:rFonts w:ascii="Times New Roman" w:hAnsi="Times New Roman" w:cs="Times New Roman"/>
        </w:rPr>
        <w:tab/>
      </w:r>
      <w:r w:rsidRPr="00CA2983">
        <w:rPr>
          <w:rFonts w:ascii="Times New Roman" w:hAnsi="Times New Roman" w:cs="Times New Roman"/>
        </w:rPr>
        <w:tab/>
        <w:t>tetra_op.c</w:t>
      </w:r>
    </w:p>
    <w:p w14:paraId="6C2C8AD3" w14:textId="77777777" w:rsidR="00A830F8" w:rsidRPr="00CA2983" w:rsidRDefault="00A830F8">
      <w:pPr>
        <w:pStyle w:val="LD10"/>
        <w:rPr>
          <w:rFonts w:ascii="Times New Roman" w:hAnsi="Times New Roman" w:cs="Times New Roman"/>
        </w:rPr>
      </w:pPr>
    </w:p>
    <w:p w14:paraId="03D6B997"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SRCS4</w:t>
      </w:r>
      <w:r w:rsidRPr="00CA2983">
        <w:rPr>
          <w:rFonts w:ascii="Times New Roman" w:hAnsi="Times New Roman" w:cs="Times New Roman"/>
        </w:rPr>
        <w:tab/>
      </w:r>
      <w:r w:rsidRPr="00CA2983">
        <w:rPr>
          <w:rFonts w:ascii="Times New Roman" w:hAnsi="Times New Roman" w:cs="Times New Roman"/>
        </w:rPr>
        <w:tab/>
        <w:t>=</w:t>
      </w:r>
      <w:r w:rsidRPr="00CA2983">
        <w:rPr>
          <w:rFonts w:ascii="Times New Roman" w:hAnsi="Times New Roman" w:cs="Times New Roman"/>
        </w:rPr>
        <w:tab/>
        <w:t>cdecoder.c</w:t>
      </w:r>
      <w:r w:rsidRPr="00CA2983">
        <w:rPr>
          <w:rFonts w:ascii="Times New Roman" w:hAnsi="Times New Roman" w:cs="Times New Roman"/>
        </w:rPr>
        <w:tab/>
      </w:r>
      <w:r w:rsidRPr="00CA2983">
        <w:rPr>
          <w:rFonts w:ascii="Times New Roman" w:hAnsi="Times New Roman" w:cs="Times New Roman"/>
        </w:rPr>
        <w:tab/>
        <w:t>cdec_tet.c</w:t>
      </w:r>
      <w:r w:rsidRPr="00CA2983">
        <w:rPr>
          <w:rFonts w:ascii="Times New Roman" w:hAnsi="Times New Roman" w:cs="Times New Roman"/>
        </w:rPr>
        <w:tab/>
      </w:r>
      <w:r w:rsidRPr="00CA2983">
        <w:rPr>
          <w:rFonts w:ascii="Times New Roman" w:hAnsi="Times New Roman" w:cs="Times New Roman"/>
        </w:rPr>
        <w:tab/>
        <w:t>sub_cd.c \</w:t>
      </w:r>
    </w:p>
    <w:p w14:paraId="5F9A8FEC"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tetra_op.c</w:t>
      </w:r>
    </w:p>
    <w:p w14:paraId="4790482C" w14:textId="77777777" w:rsidR="00A830F8" w:rsidRPr="00CA2983" w:rsidRDefault="00A830F8">
      <w:pPr>
        <w:pStyle w:val="LD10"/>
        <w:rPr>
          <w:rFonts w:ascii="Times New Roman" w:hAnsi="Times New Roman" w:cs="Times New Roman"/>
        </w:rPr>
      </w:pPr>
    </w:p>
    <w:p w14:paraId="052D87F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 target definitions</w:t>
      </w:r>
    </w:p>
    <w:p w14:paraId="3EC6E41B" w14:textId="77777777" w:rsidR="00A830F8" w:rsidRPr="00CA2983" w:rsidRDefault="00A830F8">
      <w:pPr>
        <w:pStyle w:val="LD10"/>
        <w:rPr>
          <w:rFonts w:ascii="Times New Roman" w:hAnsi="Times New Roman" w:cs="Times New Roman"/>
        </w:rPr>
      </w:pPr>
    </w:p>
    <w:p w14:paraId="6F29A89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all:</w:t>
      </w:r>
      <w:r w:rsidRPr="00CA2983">
        <w:rPr>
          <w:rFonts w:ascii="Times New Roman" w:hAnsi="Times New Roman" w:cs="Times New Roman"/>
        </w:rPr>
        <w:tab/>
      </w:r>
      <w:r w:rsidRPr="00CA2983">
        <w:rPr>
          <w:rFonts w:ascii="Times New Roman" w:hAnsi="Times New Roman" w:cs="Times New Roman"/>
        </w:rPr>
        <w:tab/>
        <w:t>scoder</w:t>
      </w:r>
      <w:r w:rsidRPr="00CA2983">
        <w:rPr>
          <w:rFonts w:ascii="Times New Roman" w:hAnsi="Times New Roman" w:cs="Times New Roman"/>
        </w:rPr>
        <w:tab/>
        <w:t>ccoder</w:t>
      </w:r>
      <w:r w:rsidRPr="00CA2983">
        <w:rPr>
          <w:rFonts w:ascii="Times New Roman" w:hAnsi="Times New Roman" w:cs="Times New Roman"/>
        </w:rPr>
        <w:tab/>
        <w:t>sdecoder</w:t>
      </w:r>
      <w:r w:rsidRPr="00CA2983">
        <w:rPr>
          <w:rFonts w:ascii="Times New Roman" w:hAnsi="Times New Roman" w:cs="Times New Roman"/>
        </w:rPr>
        <w:tab/>
        <w:t>cdecoder</w:t>
      </w:r>
    </w:p>
    <w:p w14:paraId="2C348477" w14:textId="77777777" w:rsidR="00A830F8" w:rsidRPr="00CA2983" w:rsidRDefault="00A830F8">
      <w:pPr>
        <w:pStyle w:val="LD10"/>
        <w:rPr>
          <w:rFonts w:ascii="Times New Roman" w:hAnsi="Times New Roman" w:cs="Times New Roman"/>
        </w:rPr>
      </w:pPr>
    </w:p>
    <w:p w14:paraId="75CA8F49"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scoder:</w:t>
      </w:r>
    </w:p>
    <w:p w14:paraId="76E7DD5A"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$(CC) $(SRCS1) $(CFLAGS) -o scoder</w:t>
      </w:r>
    </w:p>
    <w:p w14:paraId="3823AD06" w14:textId="77777777" w:rsidR="00A830F8" w:rsidRPr="00CA2983" w:rsidRDefault="00A830F8">
      <w:pPr>
        <w:pStyle w:val="LD10"/>
        <w:rPr>
          <w:rFonts w:ascii="Times New Roman" w:hAnsi="Times New Roman" w:cs="Times New Roman"/>
        </w:rPr>
      </w:pPr>
    </w:p>
    <w:p w14:paraId="4BB1853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ccoder:</w:t>
      </w:r>
    </w:p>
    <w:p w14:paraId="745148A1"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$(CC) $(SRCS2) $(CFLAGS) -o ccoder</w:t>
      </w:r>
    </w:p>
    <w:p w14:paraId="6D5C2FA9" w14:textId="77777777" w:rsidR="00A830F8" w:rsidRPr="00CA2983" w:rsidRDefault="00A830F8">
      <w:pPr>
        <w:pStyle w:val="LD10"/>
        <w:rPr>
          <w:rFonts w:ascii="Times New Roman" w:hAnsi="Times New Roman" w:cs="Times New Roman"/>
        </w:rPr>
      </w:pPr>
    </w:p>
    <w:p w14:paraId="049D6B3F"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sdecoder:</w:t>
      </w:r>
    </w:p>
    <w:p w14:paraId="2628055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$(CC) $(SRCS3) $(CFLAGS) -o sdecoder</w:t>
      </w:r>
    </w:p>
    <w:p w14:paraId="68609518" w14:textId="77777777" w:rsidR="00A830F8" w:rsidRPr="00CA2983" w:rsidRDefault="00A830F8">
      <w:pPr>
        <w:pStyle w:val="LD10"/>
        <w:rPr>
          <w:rFonts w:ascii="Times New Roman" w:hAnsi="Times New Roman" w:cs="Times New Roman"/>
        </w:rPr>
      </w:pPr>
    </w:p>
    <w:p w14:paraId="5C449B0D"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cdecoder:</w:t>
      </w:r>
    </w:p>
    <w:p w14:paraId="4EFD19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$(CC) $(SRCS4) $(CFLAGS) -o cdecoder</w:t>
      </w:r>
    </w:p>
    <w:p w14:paraId="5ECF5837" w14:textId="77777777" w:rsidR="00A830F8" w:rsidRPr="00CA2983" w:rsidRDefault="00A830F8">
      <w:pPr>
        <w:pStyle w:val="LD10"/>
        <w:rPr>
          <w:rFonts w:ascii="Times New Roman" w:hAnsi="Times New Roman" w:cs="Times New Roman"/>
        </w:rPr>
      </w:pPr>
    </w:p>
    <w:p w14:paraId="537829AB"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clean:</w:t>
      </w:r>
    </w:p>
    <w:p w14:paraId="43E37058"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tab/>
        <w:t>rm -f core *.o</w:t>
      </w:r>
    </w:p>
    <w:p w14:paraId="0759B70A" w14:textId="0CEDE46F"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fldChar w:fldCharType="end"/>
      </w:r>
      <w:r w:rsidRPr="00CA2983">
        <w:rPr>
          <w:rFonts w:ascii="Times New Roman" w:hAnsi="Times New Roman" w:cs="Times New Roman"/>
          <w:sz w:val="20"/>
        </w:rPr>
        <w:fldChar w:fldCharType="begin"/>
      </w:r>
      <w:r w:rsidRPr="00CA2983">
        <w:rPr>
          <w:rFonts w:ascii="Times New Roman" w:hAnsi="Times New Roman" w:cs="Times New Roman"/>
          <w:sz w:val="20"/>
        </w:rPr>
        <w:instrText>include C_word_F.doc</w:instrText>
      </w:r>
      <w:r w:rsidR="00CA2983" w:rsidRPr="00CA2983">
        <w:rPr>
          <w:rFonts w:ascii="Times New Roman" w:hAnsi="Times New Roman" w:cs="Times New Roman"/>
          <w:sz w:val="20"/>
        </w:rPr>
        <w:instrText xml:space="preserve"> \* MERGEFORMAT </w:instrText>
      </w:r>
      <w:r w:rsidRPr="00CA2983">
        <w:rPr>
          <w:rFonts w:ascii="Times New Roman" w:hAnsi="Times New Roman" w:cs="Times New Roman"/>
          <w:sz w:val="20"/>
        </w:rPr>
        <w:fldChar w:fldCharType="separate"/>
      </w:r>
      <w:bookmarkStart w:id="100" w:name="_Toc162012093"/>
      <w:bookmarkStart w:id="101" w:name="A300395_2_06_title"/>
      <w:r w:rsidRPr="00CA2983">
        <w:rPr>
          <w:rFonts w:ascii="Times New Roman" w:hAnsi="Times New Roman" w:cs="Times New Roman"/>
          <w:sz w:val="20"/>
        </w:rPr>
        <w:t>F</w:t>
      </w:r>
      <w:bookmarkEnd w:id="101"/>
      <w:r w:rsidRPr="00CA2983">
        <w:rPr>
          <w:rFonts w:ascii="Times New Roman" w:hAnsi="Times New Roman" w:cs="Times New Roman"/>
          <w:sz w:val="20"/>
        </w:rPr>
        <w:t xml:space="preserve"> </w:t>
      </w:r>
      <w:r w:rsidRPr="00CA2983">
        <w:rPr>
          <w:rFonts w:ascii="Times New Roman" w:hAnsi="Times New Roman" w:cs="Times New Roman"/>
          <w:sz w:val="20"/>
        </w:rPr>
        <w:tab/>
        <w:t>Indexes</w:t>
      </w:r>
      <w:bookmarkEnd w:id="100"/>
    </w:p>
    <w:p w14:paraId="17CFB0A9" w14:textId="77777777" w:rsidR="00A830F8" w:rsidRPr="00CA2983" w:rsidRDefault="00A830F8">
      <w:pPr>
        <w:pStyle w:val="Heading2"/>
        <w:rPr>
          <w:rFonts w:ascii="Times New Roman" w:hAnsi="Times New Roman" w:cs="Times New Roman"/>
        </w:rPr>
      </w:pPr>
      <w:r w:rsidRPr="00CA2983">
        <w:rPr>
          <w:rFonts w:ascii="Times New Roman" w:hAnsi="Times New Roman" w:cs="Times New Roman"/>
        </w:rPr>
        <w:fldChar w:fldCharType="begin"/>
      </w:r>
      <w:r w:rsidRPr="00CA2983">
        <w:rPr>
          <w:rFonts w:ascii="Times New Roman" w:hAnsi="Times New Roman" w:cs="Times New Roman"/>
        </w:rPr>
        <w:instrText xml:space="preserve">ref A300395_2_06_title </w:instrText>
      </w:r>
      <w:r w:rsidRPr="00CA2983">
        <w:rPr>
          <w:rFonts w:ascii="Times New Roman" w:hAnsi="Times New Roman" w:cs="Times New Roman"/>
        </w:rPr>
        <w:fldChar w:fldCharType="separate"/>
      </w:r>
      <w:bookmarkStart w:id="102" w:name="_Toc162012094"/>
      <w:r w:rsidRPr="00CA2983">
        <w:rPr>
          <w:rFonts w:ascii="Times New Roman" w:hAnsi="Times New Roman" w:cs="Times New Roman"/>
        </w:rPr>
        <w:t>F</w:t>
      </w:r>
      <w:r w:rsidRPr="00CA2983">
        <w:rPr>
          <w:rFonts w:ascii="Times New Roman" w:hAnsi="Times New Roman" w:cs="Times New Roman"/>
        </w:rPr>
        <w:fldChar w:fldCharType="end"/>
      </w:r>
      <w:r w:rsidRPr="00CA2983">
        <w:rPr>
          <w:rFonts w:ascii="Times New Roman" w:hAnsi="Times New Roman" w:cs="Times New Roman"/>
        </w:rPr>
        <w:t>.1</w:t>
      </w:r>
      <w:r w:rsidRPr="00CA2983">
        <w:rPr>
          <w:rFonts w:ascii="Times New Roman" w:hAnsi="Times New Roman" w:cs="Times New Roman"/>
        </w:rPr>
        <w:tab/>
        <w:t>Index of Routines</w:t>
      </w:r>
      <w:bookmarkEnd w:id="102"/>
    </w:p>
    <w:p w14:paraId="15B8F573" w14:textId="77777777" w:rsidR="00A830F8" w:rsidRPr="00CA2983" w:rsidRDefault="00A830F8">
      <w:pPr>
        <w:rPr>
          <w:rFonts w:ascii="Times New Roman" w:hAnsi="Times New Roman" w:cs="Times New Roman"/>
        </w:rPr>
      </w:pPr>
      <w:r w:rsidRPr="00CA2983">
        <w:rPr>
          <w:rFonts w:ascii="Times New Roman" w:hAnsi="Times New Roman" w:cs="Times New Roman"/>
        </w:rPr>
        <w:t>In this index are listed all the routines included in the C code.</w:t>
      </w:r>
    </w:p>
    <w:p w14:paraId="73ACFD23" w14:textId="77777777" w:rsidR="00A830F8" w:rsidRPr="00CA2983" w:rsidRDefault="00A830F8">
      <w:pPr>
        <w:rPr>
          <w:rFonts w:ascii="Times New Roman" w:hAnsi="Times New Roman" w:cs="Times New Roman"/>
        </w:rPr>
      </w:pPr>
      <w:r w:rsidRPr="00CA2983">
        <w:rPr>
          <w:rFonts w:ascii="Times New Roman" w:hAnsi="Times New Roman" w:cs="Times New Roman"/>
        </w:rPr>
        <w:t xml:space="preserve">Routines are classified according to their names. The second column relates to the source file in which they are located, the third one to the section number and the fourth one to the page number in this document. </w:t>
      </w:r>
    </w:p>
    <w:p w14:paraId="4E78290A" w14:textId="77777777" w:rsidR="00A830F8" w:rsidRPr="00CA2983" w:rsidRDefault="00A830F8">
      <w:pPr>
        <w:rPr>
          <w:rFonts w:ascii="Times New Roman" w:hAnsi="Times New Roman" w:cs="Times New Roman"/>
        </w:rPr>
      </w:pPr>
      <w:r w:rsidRPr="00CA2983">
        <w:rPr>
          <w:rFonts w:ascii="Times New Roman" w:hAnsi="Times New Roman" w:cs="Times New Roman"/>
        </w:rPr>
        <w:t>All source files have the extension ".c".</w:t>
      </w:r>
    </w:p>
    <w:p w14:paraId="72CB5240"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fldChar w:fldCharType="begin"/>
      </w:r>
      <w:r w:rsidRPr="00CA2983">
        <w:rPr>
          <w:rFonts w:ascii="Times New Roman" w:hAnsi="Times New Roman" w:cs="Times New Roman"/>
          <w:sz w:val="20"/>
        </w:rPr>
        <w:instrText>index \h "A" \e "</w:instrText>
      </w:r>
      <w:r w:rsidRPr="00CA2983">
        <w:rPr>
          <w:rFonts w:ascii="Times New Roman" w:hAnsi="Times New Roman" w:cs="Times New Roman"/>
          <w:sz w:val="20"/>
        </w:rPr>
        <w:tab/>
      </w:r>
      <w:r w:rsidRPr="00CA2983">
        <w:rPr>
          <w:rFonts w:ascii="Times New Roman" w:hAnsi="Times New Roman" w:cs="Times New Roman"/>
          <w:sz w:val="20"/>
        </w:rPr>
        <w:tab/>
        <w:instrText>"</w:instrText>
      </w:r>
      <w:r w:rsidRPr="00CA2983">
        <w:rPr>
          <w:rFonts w:ascii="Times New Roman" w:hAnsi="Times New Roman" w:cs="Times New Roman"/>
          <w:sz w:val="20"/>
        </w:rPr>
        <w:fldChar w:fldCharType="separate"/>
      </w:r>
      <w:r w:rsidRPr="00CA2983">
        <w:rPr>
          <w:rFonts w:ascii="Times New Roman" w:hAnsi="Times New Roman" w:cs="Times New Roman"/>
          <w:sz w:val="20"/>
        </w:rPr>
        <w:t>A</w:t>
      </w:r>
    </w:p>
    <w:p w14:paraId="7D1F577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abs_s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159</w:t>
      </w:r>
    </w:p>
    <w:p w14:paraId="366C222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add</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160</w:t>
      </w:r>
    </w:p>
    <w:p w14:paraId="6D67714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add_sh</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102</w:t>
      </w:r>
    </w:p>
    <w:p w14:paraId="3472CB8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add_sh16</w:t>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103</w:t>
      </w:r>
    </w:p>
    <w:p w14:paraId="32F7B0C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Autocorr</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77</w:t>
      </w:r>
    </w:p>
    <w:p w14:paraId="6345598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Az_Lsp</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79</w:t>
      </w:r>
    </w:p>
    <w:p w14:paraId="768828FE"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B</w:t>
      </w:r>
    </w:p>
    <w:p w14:paraId="609984C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Back_Fil</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82</w:t>
      </w:r>
    </w:p>
    <w:p w14:paraId="7C87540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Bfi</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225</w:t>
      </w:r>
    </w:p>
    <w:p w14:paraId="6EAE8D6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bin2int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104</w:t>
      </w:r>
    </w:p>
    <w:p w14:paraId="397420C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Bits2prm_Tetra</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29</w:t>
      </w:r>
    </w:p>
    <w:p w14:paraId="371B5E1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Build_Crc</w:t>
      </w:r>
      <w:r w:rsidRPr="00CA2983">
        <w:rPr>
          <w:rFonts w:ascii="Times New Roman" w:hAnsi="Times New Roman" w:cs="Times New Roman"/>
        </w:rPr>
        <w:tab/>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197</w:t>
      </w:r>
    </w:p>
    <w:p w14:paraId="2FF4AD3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Build_Sensitivity_Cl...</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199</w:t>
      </w:r>
    </w:p>
    <w:p w14:paraId="58A5ADD5"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C</w:t>
      </w:r>
    </w:p>
    <w:p w14:paraId="670AAD9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Cal_Rr2</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30</w:t>
      </w:r>
    </w:p>
    <w:p w14:paraId="1FB1E18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ccoder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ccoder</w:t>
      </w:r>
      <w:r w:rsidRPr="00CA2983">
        <w:rPr>
          <w:rFonts w:ascii="Times New Roman" w:hAnsi="Times New Roman" w:cs="Times New Roman"/>
        </w:rPr>
        <w:tab/>
      </w:r>
      <w:r w:rsidRPr="00CA2983">
        <w:rPr>
          <w:rFonts w:ascii="Times New Roman" w:hAnsi="Times New Roman" w:cs="Times New Roman"/>
        </w:rPr>
        <w:tab/>
        <w:t>C.1</w:t>
      </w:r>
      <w:r w:rsidRPr="00CA2983">
        <w:rPr>
          <w:rFonts w:ascii="Times New Roman" w:hAnsi="Times New Roman" w:cs="Times New Roman"/>
        </w:rPr>
        <w:tab/>
      </w:r>
      <w:r w:rsidRPr="00CA2983">
        <w:rPr>
          <w:rFonts w:ascii="Times New Roman" w:hAnsi="Times New Roman" w:cs="Times New Roman"/>
        </w:rPr>
        <w:tab/>
        <w:t>190</w:t>
      </w:r>
    </w:p>
    <w:p w14:paraId="0624EA6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cdecoder</w:t>
      </w:r>
      <w:r w:rsidRPr="00CA2983">
        <w:rPr>
          <w:rFonts w:ascii="Times New Roman" w:hAnsi="Times New Roman" w:cs="Times New Roman"/>
        </w:rPr>
        <w:tab/>
      </w:r>
      <w:r w:rsidRPr="00CA2983">
        <w:rPr>
          <w:rFonts w:ascii="Times New Roman" w:hAnsi="Times New Roman" w:cs="Times New Roman"/>
        </w:rPr>
        <w:tab/>
        <w:t>cdecoder</w:t>
      </w:r>
      <w:r w:rsidRPr="00CA2983">
        <w:rPr>
          <w:rFonts w:ascii="Times New Roman" w:hAnsi="Times New Roman" w:cs="Times New Roman"/>
        </w:rPr>
        <w:tab/>
        <w:t>D.1</w:t>
      </w:r>
      <w:r w:rsidRPr="00CA2983">
        <w:rPr>
          <w:rFonts w:ascii="Times New Roman" w:hAnsi="Times New Roman" w:cs="Times New Roman"/>
        </w:rPr>
        <w:tab/>
      </w:r>
      <w:r w:rsidRPr="00CA2983">
        <w:rPr>
          <w:rFonts w:ascii="Times New Roman" w:hAnsi="Times New Roman" w:cs="Times New Roman"/>
        </w:rPr>
        <w:tab/>
        <w:t>219</w:t>
      </w:r>
    </w:p>
    <w:p w14:paraId="51424C4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Channel_Decoding</w:t>
      </w:r>
      <w:r w:rsidRPr="00CA2983">
        <w:rPr>
          <w:rFonts w:ascii="Times New Roman" w:hAnsi="Times New Roman" w:cs="Times New Roman"/>
        </w:rPr>
        <w:tab/>
        <w:t>cdec_tet</w:t>
      </w:r>
      <w:r w:rsidRPr="00CA2983">
        <w:rPr>
          <w:rFonts w:ascii="Times New Roman" w:hAnsi="Times New Roman" w:cs="Times New Roman"/>
        </w:rPr>
        <w:tab/>
        <w:t>D.1</w:t>
      </w:r>
      <w:r w:rsidRPr="00CA2983">
        <w:rPr>
          <w:rFonts w:ascii="Times New Roman" w:hAnsi="Times New Roman" w:cs="Times New Roman"/>
        </w:rPr>
        <w:tab/>
      </w:r>
      <w:r w:rsidRPr="00CA2983">
        <w:rPr>
          <w:rFonts w:ascii="Times New Roman" w:hAnsi="Times New Roman" w:cs="Times New Roman"/>
        </w:rPr>
        <w:tab/>
        <w:t>223</w:t>
      </w:r>
    </w:p>
    <w:p w14:paraId="7774790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Channel_Encoding</w:t>
      </w:r>
      <w:r w:rsidRPr="00CA2983">
        <w:rPr>
          <w:rFonts w:ascii="Times New Roman" w:hAnsi="Times New Roman" w:cs="Times New Roman"/>
        </w:rPr>
        <w:tab/>
        <w:t>ccod_tet</w:t>
      </w:r>
      <w:r w:rsidRPr="00CA2983">
        <w:rPr>
          <w:rFonts w:ascii="Times New Roman" w:hAnsi="Times New Roman" w:cs="Times New Roman"/>
        </w:rPr>
        <w:tab/>
        <w:t>C.1</w:t>
      </w:r>
      <w:r w:rsidRPr="00CA2983">
        <w:rPr>
          <w:rFonts w:ascii="Times New Roman" w:hAnsi="Times New Roman" w:cs="Times New Roman"/>
        </w:rPr>
        <w:tab/>
      </w:r>
      <w:r w:rsidRPr="00CA2983">
        <w:rPr>
          <w:rFonts w:ascii="Times New Roman" w:hAnsi="Times New Roman" w:cs="Times New Roman"/>
        </w:rPr>
        <w:tab/>
        <w:t>194</w:t>
      </w:r>
    </w:p>
    <w:p w14:paraId="4A5522A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Chebps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84</w:t>
      </w:r>
    </w:p>
    <w:p w14:paraId="3F1FDB74"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Clsp_334</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32</w:t>
      </w:r>
    </w:p>
    <w:p w14:paraId="4432C91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Coder_Tetra</w:t>
      </w:r>
      <w:r w:rsidRPr="00CA2983">
        <w:rPr>
          <w:rFonts w:ascii="Times New Roman" w:hAnsi="Times New Roman" w:cs="Times New Roman"/>
        </w:rPr>
        <w:tab/>
      </w:r>
      <w:r w:rsidRPr="00CA2983">
        <w:rPr>
          <w:rFonts w:ascii="Times New Roman" w:hAnsi="Times New Roman" w:cs="Times New Roman"/>
        </w:rPr>
        <w:tab/>
        <w:t>scod_tet</w:t>
      </w:r>
      <w:r w:rsidRPr="00CA2983">
        <w:rPr>
          <w:rFonts w:ascii="Times New Roman" w:hAnsi="Times New Roman" w:cs="Times New Roman"/>
        </w:rPr>
        <w:tab/>
        <w:t>A.1</w:t>
      </w:r>
      <w:r w:rsidRPr="00CA2983">
        <w:rPr>
          <w:rFonts w:ascii="Times New Roman" w:hAnsi="Times New Roman" w:cs="Times New Roman"/>
        </w:rPr>
        <w:tab/>
      </w:r>
      <w:r w:rsidRPr="00CA2983">
        <w:rPr>
          <w:rFonts w:ascii="Times New Roman" w:hAnsi="Times New Roman" w:cs="Times New Roman"/>
        </w:rPr>
        <w:tab/>
        <w:t>13</w:t>
      </w:r>
    </w:p>
    <w:p w14:paraId="6B59F41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Combination</w:t>
      </w:r>
      <w:r w:rsidRPr="00CA2983">
        <w:rPr>
          <w:rFonts w:ascii="Times New Roman" w:hAnsi="Times New Roman" w:cs="Times New Roman"/>
        </w:rPr>
        <w:tab/>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201</w:t>
      </w:r>
    </w:p>
    <w:p w14:paraId="74F5E3A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Combination</w:t>
      </w:r>
      <w:r w:rsidRPr="00CA2983">
        <w:rPr>
          <w:rFonts w:ascii="Times New Roman" w:hAnsi="Times New Roman" w:cs="Times New Roman"/>
        </w:rPr>
        <w:tab/>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228</w:t>
      </w:r>
    </w:p>
    <w:p w14:paraId="182C757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Convolve</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86</w:t>
      </w:r>
    </w:p>
    <w:p w14:paraId="7CA1FA76"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D</w:t>
      </w:r>
    </w:p>
    <w:p w14:paraId="6D128A9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D_D4i60</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46</w:t>
      </w:r>
    </w:p>
    <w:p w14:paraId="7B5B70E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D_Lsp334</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48</w:t>
      </w:r>
    </w:p>
    <w:p w14:paraId="7E0875E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D4i60_16</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39</w:t>
      </w:r>
    </w:p>
    <w:p w14:paraId="25A14E6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Dec_Ener</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35</w:t>
      </w:r>
    </w:p>
    <w:p w14:paraId="384AAE8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Decod_Tetra</w:t>
      </w:r>
      <w:r w:rsidRPr="00CA2983">
        <w:rPr>
          <w:rFonts w:ascii="Times New Roman" w:hAnsi="Times New Roman" w:cs="Times New Roman"/>
        </w:rPr>
        <w:tab/>
      </w:r>
      <w:r w:rsidRPr="00CA2983">
        <w:rPr>
          <w:rFonts w:ascii="Times New Roman" w:hAnsi="Times New Roman" w:cs="Times New Roman"/>
        </w:rPr>
        <w:tab/>
        <w:t>sdec_tet</w:t>
      </w:r>
      <w:r w:rsidRPr="00CA2983">
        <w:rPr>
          <w:rFonts w:ascii="Times New Roman" w:hAnsi="Times New Roman" w:cs="Times New Roman"/>
        </w:rPr>
        <w:tab/>
        <w:t>A.2</w:t>
      </w:r>
      <w:r w:rsidRPr="00CA2983">
        <w:rPr>
          <w:rFonts w:ascii="Times New Roman" w:hAnsi="Times New Roman" w:cs="Times New Roman"/>
        </w:rPr>
        <w:tab/>
      </w:r>
      <w:r w:rsidRPr="00CA2983">
        <w:rPr>
          <w:rFonts w:ascii="Times New Roman" w:hAnsi="Times New Roman" w:cs="Times New Roman"/>
        </w:rPr>
        <w:tab/>
        <w:t>24</w:t>
      </w:r>
    </w:p>
    <w:p w14:paraId="2415247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Desinterleaving_Sig...</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229</w:t>
      </w:r>
    </w:p>
    <w:p w14:paraId="5A25ADE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Desinterleaving_Spe..</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230</w:t>
      </w:r>
    </w:p>
    <w:p w14:paraId="728D05E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div_32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fexp_tet</w:t>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t>117</w:t>
      </w:r>
    </w:p>
    <w:p w14:paraId="27285559"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div_s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161</w:t>
      </w:r>
    </w:p>
    <w:p w14:paraId="515EF67F"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E</w:t>
      </w:r>
    </w:p>
    <w:p w14:paraId="432344B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Ener_Qua</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50</w:t>
      </w:r>
    </w:p>
    <w:p w14:paraId="3B0F435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extract_h</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163</w:t>
      </w:r>
    </w:p>
    <w:p w14:paraId="5397694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extract_l</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164</w:t>
      </w:r>
    </w:p>
    <w:p w14:paraId="72AE8841"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F</w:t>
      </w:r>
    </w:p>
    <w:p w14:paraId="2CAE200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Fac_Pond</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87</w:t>
      </w:r>
    </w:p>
    <w:p w14:paraId="2F103EB5"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lastRenderedPageBreak/>
        <w:t>G</w:t>
      </w:r>
    </w:p>
    <w:p w14:paraId="1D42712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G_Code</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55</w:t>
      </w:r>
    </w:p>
    <w:p w14:paraId="18FAF4D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G_Pitch</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57</w:t>
      </w:r>
    </w:p>
    <w:p w14:paraId="6E901E51"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Get_Lsp_Pol</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88</w:t>
      </w:r>
    </w:p>
    <w:p w14:paraId="29E80270"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I</w:t>
      </w:r>
    </w:p>
    <w:p w14:paraId="44B243A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Init_Coder_Tetra</w:t>
      </w:r>
      <w:r w:rsidRPr="00CA2983">
        <w:rPr>
          <w:rFonts w:ascii="Times New Roman" w:hAnsi="Times New Roman" w:cs="Times New Roman"/>
        </w:rPr>
        <w:tab/>
        <w:t>scod_tet</w:t>
      </w:r>
      <w:r w:rsidRPr="00CA2983">
        <w:rPr>
          <w:rFonts w:ascii="Times New Roman" w:hAnsi="Times New Roman" w:cs="Times New Roman"/>
        </w:rPr>
        <w:tab/>
        <w:t>A.1</w:t>
      </w:r>
      <w:r w:rsidRPr="00CA2983">
        <w:rPr>
          <w:rFonts w:ascii="Times New Roman" w:hAnsi="Times New Roman" w:cs="Times New Roman"/>
        </w:rPr>
        <w:tab/>
      </w:r>
      <w:r w:rsidRPr="00CA2983">
        <w:rPr>
          <w:rFonts w:ascii="Times New Roman" w:hAnsi="Times New Roman" w:cs="Times New Roman"/>
        </w:rPr>
        <w:tab/>
        <w:t>11</w:t>
      </w:r>
    </w:p>
    <w:p w14:paraId="05DA23A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Init_Decod_Tetra</w:t>
      </w:r>
      <w:r w:rsidRPr="00CA2983">
        <w:rPr>
          <w:rFonts w:ascii="Times New Roman" w:hAnsi="Times New Roman" w:cs="Times New Roman"/>
        </w:rPr>
        <w:tab/>
        <w:t>sdec_tet</w:t>
      </w:r>
      <w:r w:rsidRPr="00CA2983">
        <w:rPr>
          <w:rFonts w:ascii="Times New Roman" w:hAnsi="Times New Roman" w:cs="Times New Roman"/>
        </w:rPr>
        <w:tab/>
        <w:t>A.2</w:t>
      </w:r>
      <w:r w:rsidRPr="00CA2983">
        <w:rPr>
          <w:rFonts w:ascii="Times New Roman" w:hAnsi="Times New Roman" w:cs="Times New Roman"/>
        </w:rPr>
        <w:tab/>
      </w:r>
      <w:r w:rsidRPr="00CA2983">
        <w:rPr>
          <w:rFonts w:ascii="Times New Roman" w:hAnsi="Times New Roman" w:cs="Times New Roman"/>
        </w:rPr>
        <w:tab/>
        <w:t>23</w:t>
      </w:r>
    </w:p>
    <w:p w14:paraId="1C968A2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Init_Rcpc_Coding</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202</w:t>
      </w:r>
    </w:p>
    <w:p w14:paraId="563F7EE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Init_Rcpc_Decoding</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231</w:t>
      </w:r>
    </w:p>
    <w:p w14:paraId="5CF4DB6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Int_Lpc4</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89</w:t>
      </w:r>
    </w:p>
    <w:p w14:paraId="3891FD0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int2bin</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105</w:t>
      </w:r>
    </w:p>
    <w:p w14:paraId="53A58E2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Inter32_1_3</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62</w:t>
      </w:r>
    </w:p>
    <w:p w14:paraId="114B2B0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Inter32_M1_3</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61</w:t>
      </w:r>
    </w:p>
    <w:p w14:paraId="0BBDD87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Inter8_1_3</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60</w:t>
      </w:r>
    </w:p>
    <w:p w14:paraId="0D257CC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Inter8_M1_3</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59</w:t>
      </w:r>
    </w:p>
    <w:p w14:paraId="722FF52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Interleaving_Signal...</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204</w:t>
      </w:r>
    </w:p>
    <w:p w14:paraId="34DD528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Interleaving_Speech</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205</w:t>
      </w:r>
    </w:p>
    <w:p w14:paraId="29B3F211"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inv_sqrt</w:t>
      </w:r>
      <w:r w:rsidRPr="00CA2983">
        <w:rPr>
          <w:rFonts w:ascii="Times New Roman" w:hAnsi="Times New Roman" w:cs="Times New Roman"/>
        </w:rPr>
        <w:tab/>
      </w:r>
      <w:r w:rsidRPr="00CA2983">
        <w:rPr>
          <w:rFonts w:ascii="Times New Roman" w:hAnsi="Times New Roman" w:cs="Times New Roman"/>
        </w:rPr>
        <w:tab/>
        <w:t>fmat_tet</w:t>
      </w:r>
      <w:r w:rsidRPr="00CA2983">
        <w:rPr>
          <w:rFonts w:ascii="Times New Roman" w:hAnsi="Times New Roman" w:cs="Times New Roman"/>
        </w:rPr>
        <w:tab/>
        <w:t>A.5.3</w:t>
      </w:r>
      <w:r w:rsidRPr="00CA2983">
        <w:rPr>
          <w:rFonts w:ascii="Times New Roman" w:hAnsi="Times New Roman" w:cs="Times New Roman"/>
        </w:rPr>
        <w:tab/>
      </w:r>
      <w:r w:rsidRPr="00CA2983">
        <w:rPr>
          <w:rFonts w:ascii="Times New Roman" w:hAnsi="Times New Roman" w:cs="Times New Roman"/>
        </w:rPr>
        <w:tab/>
        <w:t>120</w:t>
      </w:r>
    </w:p>
    <w:p w14:paraId="775A34AA"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L</w:t>
      </w:r>
    </w:p>
    <w:p w14:paraId="5AA34A54"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L_abs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165</w:t>
      </w:r>
    </w:p>
    <w:p w14:paraId="456759F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L_add</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166</w:t>
      </w:r>
    </w:p>
    <w:p w14:paraId="28F4718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L_comp</w:t>
      </w:r>
      <w:r w:rsidRPr="00CA2983">
        <w:rPr>
          <w:rFonts w:ascii="Times New Roman" w:hAnsi="Times New Roman" w:cs="Times New Roman"/>
        </w:rPr>
        <w:tab/>
      </w:r>
      <w:r w:rsidRPr="00CA2983">
        <w:rPr>
          <w:rFonts w:ascii="Times New Roman" w:hAnsi="Times New Roman" w:cs="Times New Roman"/>
        </w:rPr>
        <w:tab/>
        <w:t>fexp_tet</w:t>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t>113</w:t>
      </w:r>
    </w:p>
    <w:p w14:paraId="44B4962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L_deposit_h</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167</w:t>
      </w:r>
    </w:p>
    <w:p w14:paraId="5EF1E40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L_deposit_l</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168</w:t>
      </w:r>
    </w:p>
    <w:p w14:paraId="00C6F7A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L_extract</w:t>
      </w:r>
      <w:r w:rsidRPr="00CA2983">
        <w:rPr>
          <w:rFonts w:ascii="Times New Roman" w:hAnsi="Times New Roman" w:cs="Times New Roman"/>
        </w:rPr>
        <w:tab/>
      </w:r>
      <w:r w:rsidRPr="00CA2983">
        <w:rPr>
          <w:rFonts w:ascii="Times New Roman" w:hAnsi="Times New Roman" w:cs="Times New Roman"/>
        </w:rPr>
        <w:tab/>
        <w:t>fexp_tet</w:t>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t>114</w:t>
      </w:r>
    </w:p>
    <w:p w14:paraId="6C16AFB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L_mac</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169</w:t>
      </w:r>
    </w:p>
    <w:p w14:paraId="3D5F92E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L_mac0</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170</w:t>
      </w:r>
    </w:p>
    <w:p w14:paraId="1692F5A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L_msu</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171</w:t>
      </w:r>
    </w:p>
    <w:p w14:paraId="1EE672F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L_msu0</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172</w:t>
      </w:r>
    </w:p>
    <w:p w14:paraId="09D628A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L_mult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173</w:t>
      </w:r>
    </w:p>
    <w:p w14:paraId="77E2793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L_mult0</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174</w:t>
      </w:r>
    </w:p>
    <w:p w14:paraId="4651180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L_negate</w:t>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175</w:t>
      </w:r>
    </w:p>
    <w:p w14:paraId="3014D2A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L_shl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176</w:t>
      </w:r>
    </w:p>
    <w:p w14:paraId="29E1933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L_shr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177</w:t>
      </w:r>
    </w:p>
    <w:p w14:paraId="4DD9F40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L_shr_r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178</w:t>
      </w:r>
    </w:p>
    <w:p w14:paraId="3D72C5B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L_sub</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179</w:t>
      </w:r>
    </w:p>
    <w:p w14:paraId="771716C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Lag_Max</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63</w:t>
      </w:r>
    </w:p>
    <w:p w14:paraId="4BD0C2D4"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Lag_Window</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90</w:t>
      </w:r>
    </w:p>
    <w:p w14:paraId="22CF1B41"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Levin_32</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91</w:t>
      </w:r>
    </w:p>
    <w:p w14:paraId="7E55571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Load_sh</w:t>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106</w:t>
      </w:r>
    </w:p>
    <w:p w14:paraId="2AFAFC5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Load_sh16</w:t>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107</w:t>
      </w:r>
    </w:p>
    <w:p w14:paraId="79AED67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Log2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fmat_tet</w:t>
      </w:r>
      <w:r w:rsidRPr="00CA2983">
        <w:rPr>
          <w:rFonts w:ascii="Times New Roman" w:hAnsi="Times New Roman" w:cs="Times New Roman"/>
        </w:rPr>
        <w:tab/>
        <w:t>A.5.3</w:t>
      </w:r>
      <w:r w:rsidRPr="00CA2983">
        <w:rPr>
          <w:rFonts w:ascii="Times New Roman" w:hAnsi="Times New Roman" w:cs="Times New Roman"/>
        </w:rPr>
        <w:tab/>
      </w:r>
      <w:r w:rsidRPr="00CA2983">
        <w:rPr>
          <w:rFonts w:ascii="Times New Roman" w:hAnsi="Times New Roman" w:cs="Times New Roman"/>
        </w:rPr>
        <w:tab/>
        <w:t>122</w:t>
      </w:r>
    </w:p>
    <w:p w14:paraId="4365822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Lpc_Gain</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95</w:t>
      </w:r>
    </w:p>
    <w:p w14:paraId="283F92A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Lsp_Az</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96</w:t>
      </w:r>
    </w:p>
    <w:p w14:paraId="29E9BAC8"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M</w:t>
      </w:r>
    </w:p>
    <w:p w14:paraId="06AF414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mpy_32</w:t>
      </w:r>
      <w:r w:rsidRPr="00CA2983">
        <w:rPr>
          <w:rFonts w:ascii="Times New Roman" w:hAnsi="Times New Roman" w:cs="Times New Roman"/>
        </w:rPr>
        <w:tab/>
      </w:r>
      <w:r w:rsidRPr="00CA2983">
        <w:rPr>
          <w:rFonts w:ascii="Times New Roman" w:hAnsi="Times New Roman" w:cs="Times New Roman"/>
        </w:rPr>
        <w:tab/>
        <w:t>fexp_tet</w:t>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t>116</w:t>
      </w:r>
    </w:p>
    <w:p w14:paraId="0C682A9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mpy_mix</w:t>
      </w:r>
      <w:r w:rsidRPr="00CA2983">
        <w:rPr>
          <w:rFonts w:ascii="Times New Roman" w:hAnsi="Times New Roman" w:cs="Times New Roman"/>
        </w:rPr>
        <w:tab/>
      </w:r>
      <w:r w:rsidRPr="00CA2983">
        <w:rPr>
          <w:rFonts w:ascii="Times New Roman" w:hAnsi="Times New Roman" w:cs="Times New Roman"/>
        </w:rPr>
        <w:tab/>
        <w:t>fexp_tet</w:t>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t>115</w:t>
      </w:r>
    </w:p>
    <w:p w14:paraId="1336CEF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mult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180</w:t>
      </w:r>
    </w:p>
    <w:p w14:paraId="38AF2AC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mult_r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181</w:t>
      </w:r>
    </w:p>
    <w:p w14:paraId="33090BF4"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N</w:t>
      </w:r>
    </w:p>
    <w:p w14:paraId="7D1C6C8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negate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182</w:t>
      </w:r>
    </w:p>
    <w:p w14:paraId="467D400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Norm_Corr</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65</w:t>
      </w:r>
    </w:p>
    <w:p w14:paraId="4E0F230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norm_l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183</w:t>
      </w:r>
    </w:p>
    <w:p w14:paraId="35C01B3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norm_s</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184</w:t>
      </w:r>
    </w:p>
    <w:p w14:paraId="25DFD12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norm_v</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108</w:t>
      </w:r>
    </w:p>
    <w:p w14:paraId="1666F73F"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P</w:t>
      </w:r>
    </w:p>
    <w:p w14:paraId="0727E2F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Pitch_Fr</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67</w:t>
      </w:r>
    </w:p>
    <w:p w14:paraId="203ABE4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Pitch_Ol_Dec</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69</w:t>
      </w:r>
    </w:p>
    <w:p w14:paraId="08A170A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lastRenderedPageBreak/>
        <w:t>Pond_Ai</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97</w:t>
      </w:r>
    </w:p>
    <w:p w14:paraId="346B4A2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Post_Process</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71</w:t>
      </w:r>
    </w:p>
    <w:p w14:paraId="1308765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pow2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fmat_tet</w:t>
      </w:r>
      <w:r w:rsidRPr="00CA2983">
        <w:rPr>
          <w:rFonts w:ascii="Times New Roman" w:hAnsi="Times New Roman" w:cs="Times New Roman"/>
        </w:rPr>
        <w:tab/>
        <w:t>A.5.3</w:t>
      </w:r>
      <w:r w:rsidRPr="00CA2983">
        <w:rPr>
          <w:rFonts w:ascii="Times New Roman" w:hAnsi="Times New Roman" w:cs="Times New Roman"/>
        </w:rPr>
        <w:tab/>
      </w:r>
      <w:r w:rsidRPr="00CA2983">
        <w:rPr>
          <w:rFonts w:ascii="Times New Roman" w:hAnsi="Times New Roman" w:cs="Times New Roman"/>
        </w:rPr>
        <w:tab/>
        <w:t>124</w:t>
      </w:r>
    </w:p>
    <w:p w14:paraId="46B0959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Pre_Process</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73</w:t>
      </w:r>
    </w:p>
    <w:p w14:paraId="7F686FB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Pred_Lt</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72</w:t>
      </w:r>
    </w:p>
    <w:p w14:paraId="64939F5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Prm2bits_Tetra</w:t>
      </w:r>
      <w:r w:rsidRPr="00CA2983">
        <w:rPr>
          <w:rFonts w:ascii="Times New Roman" w:hAnsi="Times New Roman" w:cs="Times New Roman"/>
        </w:rPr>
        <w:tab/>
      </w:r>
      <w:r w:rsidRPr="00CA2983">
        <w:rPr>
          <w:rFonts w:ascii="Times New Roman" w:hAnsi="Times New Roman" w:cs="Times New Roman"/>
        </w:rPr>
        <w:tab/>
        <w:t>sub_sc_d</w:t>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t>75</w:t>
      </w:r>
    </w:p>
    <w:p w14:paraId="0E54CC36"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R</w:t>
      </w:r>
    </w:p>
    <w:p w14:paraId="662AF3E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Rcpc_Coding</w:t>
      </w:r>
      <w:r w:rsidRPr="00CA2983">
        <w:rPr>
          <w:rFonts w:ascii="Times New Roman" w:hAnsi="Times New Roman" w:cs="Times New Roman"/>
        </w:rPr>
        <w:tab/>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206</w:t>
      </w:r>
    </w:p>
    <w:p w14:paraId="18DBDF4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Rcpc_Decoding</w:t>
      </w:r>
      <w:r w:rsidRPr="00CA2983">
        <w:rPr>
          <w:rFonts w:ascii="Times New Roman" w:hAnsi="Times New Roman" w:cs="Times New Roman"/>
        </w:rPr>
        <w:tab/>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232</w:t>
      </w:r>
    </w:p>
    <w:p w14:paraId="4611720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Read_Tetra_File</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239</w:t>
      </w:r>
    </w:p>
    <w:p w14:paraId="265011B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Residu</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98</w:t>
      </w:r>
    </w:p>
    <w:p w14:paraId="68C57D6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round</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185</w:t>
      </w:r>
    </w:p>
    <w:p w14:paraId="7B683739"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S</w:t>
      </w:r>
    </w:p>
    <w:p w14:paraId="681B740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sature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186</w:t>
      </w:r>
    </w:p>
    <w:p w14:paraId="003E0C3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scoder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scoder</w:t>
      </w:r>
      <w:r w:rsidRPr="00CA2983">
        <w:rPr>
          <w:rFonts w:ascii="Times New Roman" w:hAnsi="Times New Roman" w:cs="Times New Roman"/>
        </w:rPr>
        <w:tab/>
      </w:r>
      <w:r w:rsidRPr="00CA2983">
        <w:rPr>
          <w:rFonts w:ascii="Times New Roman" w:hAnsi="Times New Roman" w:cs="Times New Roman"/>
        </w:rPr>
        <w:tab/>
        <w:t>A.1</w:t>
      </w:r>
      <w:r w:rsidRPr="00CA2983">
        <w:rPr>
          <w:rFonts w:ascii="Times New Roman" w:hAnsi="Times New Roman" w:cs="Times New Roman"/>
        </w:rPr>
        <w:tab/>
      </w:r>
      <w:r w:rsidRPr="00CA2983">
        <w:rPr>
          <w:rFonts w:ascii="Times New Roman" w:hAnsi="Times New Roman" w:cs="Times New Roman"/>
        </w:rPr>
        <w:tab/>
        <w:t>6</w:t>
      </w:r>
    </w:p>
    <w:p w14:paraId="6767D9F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sdecoder</w:t>
      </w:r>
      <w:r w:rsidRPr="00CA2983">
        <w:rPr>
          <w:rFonts w:ascii="Times New Roman" w:hAnsi="Times New Roman" w:cs="Times New Roman"/>
        </w:rPr>
        <w:tab/>
      </w:r>
      <w:r w:rsidRPr="00CA2983">
        <w:rPr>
          <w:rFonts w:ascii="Times New Roman" w:hAnsi="Times New Roman" w:cs="Times New Roman"/>
        </w:rPr>
        <w:tab/>
        <w:t>sdecoder</w:t>
      </w:r>
      <w:r w:rsidRPr="00CA2983">
        <w:rPr>
          <w:rFonts w:ascii="Times New Roman" w:hAnsi="Times New Roman" w:cs="Times New Roman"/>
        </w:rPr>
        <w:tab/>
        <w:t>A.2</w:t>
      </w:r>
      <w:r w:rsidRPr="00CA2983">
        <w:rPr>
          <w:rFonts w:ascii="Times New Roman" w:hAnsi="Times New Roman" w:cs="Times New Roman"/>
        </w:rPr>
        <w:tab/>
      </w:r>
      <w:r w:rsidRPr="00CA2983">
        <w:rPr>
          <w:rFonts w:ascii="Times New Roman" w:hAnsi="Times New Roman" w:cs="Times New Roman"/>
        </w:rPr>
        <w:tab/>
        <w:t>19</w:t>
      </w:r>
    </w:p>
    <w:p w14:paraId="162100B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shl</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187</w:t>
      </w:r>
    </w:p>
    <w:p w14:paraId="0B245E1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shr</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188</w:t>
      </w:r>
    </w:p>
    <w:p w14:paraId="0D3B7A3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store_hi</w:t>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109</w:t>
      </w:r>
    </w:p>
    <w:p w14:paraId="3DCD721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tetra_op</w:t>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t>189</w:t>
      </w:r>
    </w:p>
    <w:p w14:paraId="0D9EC6D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sub_sh</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110</w:t>
      </w:r>
    </w:p>
    <w:p w14:paraId="1F3E9121"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sub_sh16</w:t>
      </w:r>
      <w:r w:rsidRPr="00CA2983">
        <w:rPr>
          <w:rFonts w:ascii="Times New Roman" w:hAnsi="Times New Roman" w:cs="Times New Roman"/>
        </w:rPr>
        <w:tab/>
      </w:r>
      <w:r w:rsidRPr="00CA2983">
        <w:rPr>
          <w:rFonts w:ascii="Times New Roman" w:hAnsi="Times New Roman" w:cs="Times New Roman"/>
        </w:rPr>
        <w:tab/>
        <w:t>fbas_tet</w:t>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t>111</w:t>
      </w:r>
    </w:p>
    <w:p w14:paraId="3E5257DC"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Syn_Filt</w:t>
      </w:r>
      <w:r w:rsidRPr="00CA2983">
        <w:rPr>
          <w:rFonts w:ascii="Times New Roman" w:hAnsi="Times New Roman" w:cs="Times New Roman"/>
        </w:rPr>
        <w:tab/>
      </w:r>
      <w:r w:rsidRPr="00CA2983">
        <w:rPr>
          <w:rFonts w:ascii="Times New Roman" w:hAnsi="Times New Roman" w:cs="Times New Roman"/>
        </w:rPr>
        <w:tab/>
        <w:t>sub_dsp</w:t>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t>99</w:t>
      </w:r>
    </w:p>
    <w:p w14:paraId="78016796"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T</w:t>
      </w:r>
    </w:p>
    <w:p w14:paraId="68EFEF6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Transform_Class_0</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209</w:t>
      </w:r>
    </w:p>
    <w:p w14:paraId="57C15E99"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U</w:t>
      </w:r>
    </w:p>
    <w:p w14:paraId="3056F54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Unbuild_Sensitivity...</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241</w:t>
      </w:r>
    </w:p>
    <w:p w14:paraId="130CEC54"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Untransform_Class_0</w:t>
      </w:r>
      <w:r w:rsidRPr="00CA2983">
        <w:rPr>
          <w:rFonts w:ascii="Times New Roman" w:hAnsi="Times New Roman" w:cs="Times New Roman"/>
        </w:rPr>
        <w:tab/>
        <w:t>sub_cd</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t>243</w:t>
      </w:r>
    </w:p>
    <w:p w14:paraId="71D32130"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W</w:t>
      </w:r>
    </w:p>
    <w:p w14:paraId="4BAD240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Write_Tetra_File</w:t>
      </w:r>
      <w:r w:rsidRPr="00CA2983">
        <w:rPr>
          <w:rFonts w:ascii="Times New Roman" w:hAnsi="Times New Roman" w:cs="Times New Roman"/>
        </w:rPr>
        <w:tab/>
        <w:t>sub_cc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t>210</w:t>
      </w:r>
    </w:p>
    <w:p w14:paraId="4C4AEDB0" w14:textId="77777777" w:rsidR="00A830F8" w:rsidRPr="00CA2983" w:rsidRDefault="00A830F8">
      <w:pPr>
        <w:pStyle w:val="LD10"/>
        <w:rPr>
          <w:rFonts w:ascii="Times New Roman" w:hAnsi="Times New Roman" w:cs="Times New Roman"/>
        </w:rPr>
      </w:pPr>
      <w:r w:rsidRPr="00CA2983">
        <w:rPr>
          <w:rFonts w:ascii="Times New Roman" w:hAnsi="Times New Roman" w:cs="Times New Roman"/>
        </w:rPr>
        <w:fldChar w:fldCharType="end"/>
      </w:r>
    </w:p>
    <w:p w14:paraId="718D6309" w14:textId="77777777" w:rsidR="00A830F8" w:rsidRPr="00CA2983" w:rsidRDefault="00A830F8">
      <w:pPr>
        <w:pStyle w:val="LD10"/>
        <w:rPr>
          <w:rFonts w:ascii="Times New Roman" w:hAnsi="Times New Roman" w:cs="Times New Roman"/>
        </w:rPr>
      </w:pPr>
    </w:p>
    <w:p w14:paraId="581D31E6" w14:textId="77777777" w:rsidR="00A830F8" w:rsidRPr="00CA2983" w:rsidRDefault="00A830F8">
      <w:pPr>
        <w:pStyle w:val="Heading2"/>
        <w:rPr>
          <w:rFonts w:ascii="Times New Roman" w:hAnsi="Times New Roman" w:cs="Times New Roman"/>
        </w:rPr>
      </w:pPr>
      <w:r w:rsidRPr="00CA2983">
        <w:rPr>
          <w:rFonts w:ascii="Times New Roman" w:hAnsi="Times New Roman" w:cs="Times New Roman"/>
        </w:rPr>
        <w:br w:type="page"/>
      </w:r>
      <w:r w:rsidRPr="00CA2983">
        <w:rPr>
          <w:rFonts w:ascii="Times New Roman" w:hAnsi="Times New Roman" w:cs="Times New Roman"/>
        </w:rPr>
        <w:lastRenderedPageBreak/>
        <w:fldChar w:fldCharType="begin"/>
      </w:r>
      <w:r w:rsidRPr="00CA2983">
        <w:rPr>
          <w:rFonts w:ascii="Times New Roman" w:hAnsi="Times New Roman" w:cs="Times New Roman"/>
        </w:rPr>
        <w:instrText xml:space="preserve">ref A300395_2_06_title </w:instrText>
      </w:r>
      <w:r w:rsidRPr="00CA2983">
        <w:rPr>
          <w:rFonts w:ascii="Times New Roman" w:hAnsi="Times New Roman" w:cs="Times New Roman"/>
        </w:rPr>
        <w:fldChar w:fldCharType="separate"/>
      </w:r>
      <w:bookmarkStart w:id="103" w:name="_Toc162012095"/>
      <w:r w:rsidRPr="00CA2983">
        <w:rPr>
          <w:rFonts w:ascii="Times New Roman" w:hAnsi="Times New Roman" w:cs="Times New Roman"/>
        </w:rPr>
        <w:t>F</w:t>
      </w:r>
      <w:r w:rsidRPr="00CA2983">
        <w:rPr>
          <w:rFonts w:ascii="Times New Roman" w:hAnsi="Times New Roman" w:cs="Times New Roman"/>
        </w:rPr>
        <w:fldChar w:fldCharType="end"/>
      </w:r>
      <w:r w:rsidRPr="00CA2983">
        <w:rPr>
          <w:rFonts w:ascii="Times New Roman" w:hAnsi="Times New Roman" w:cs="Times New Roman"/>
        </w:rPr>
        <w:t>.2</w:t>
      </w:r>
      <w:r w:rsidRPr="00CA2983">
        <w:rPr>
          <w:rFonts w:ascii="Times New Roman" w:hAnsi="Times New Roman" w:cs="Times New Roman"/>
        </w:rPr>
        <w:tab/>
        <w:t>Index of Files</w:t>
      </w:r>
      <w:bookmarkEnd w:id="103"/>
    </w:p>
    <w:p w14:paraId="73103877" w14:textId="77777777" w:rsidR="00A830F8" w:rsidRPr="00CA2983" w:rsidRDefault="00A830F8">
      <w:pPr>
        <w:rPr>
          <w:rFonts w:ascii="Times New Roman" w:hAnsi="Times New Roman" w:cs="Times New Roman"/>
        </w:rPr>
      </w:pPr>
      <w:r w:rsidRPr="00CA2983">
        <w:rPr>
          <w:rFonts w:ascii="Times New Roman" w:hAnsi="Times New Roman" w:cs="Times New Roman"/>
        </w:rPr>
        <w:t>In this index are listed all the computer files containing C code for the TETRA speech codec.</w:t>
      </w:r>
    </w:p>
    <w:p w14:paraId="50532D5B" w14:textId="77777777" w:rsidR="00A830F8" w:rsidRPr="00CA2983" w:rsidRDefault="00A830F8">
      <w:pPr>
        <w:rPr>
          <w:rFonts w:ascii="Times New Roman" w:hAnsi="Times New Roman" w:cs="Times New Roman"/>
        </w:rPr>
      </w:pPr>
      <w:r w:rsidRPr="00CA2983">
        <w:rPr>
          <w:rFonts w:ascii="Times New Roman" w:hAnsi="Times New Roman" w:cs="Times New Roman"/>
        </w:rPr>
        <w:t>Files are classified according to their names. The second column relates to the section number and the third one to the page number in this document.</w:t>
      </w:r>
    </w:p>
    <w:p w14:paraId="21FFED47" w14:textId="77777777" w:rsidR="00A830F8" w:rsidRPr="00CA2983" w:rsidRDefault="00A830F8">
      <w:pPr>
        <w:rPr>
          <w:rFonts w:ascii="Times New Roman" w:hAnsi="Times New Roman" w:cs="Times New Roman"/>
        </w:rPr>
      </w:pPr>
      <w:r w:rsidRPr="00CA2983">
        <w:rPr>
          <w:rFonts w:ascii="Times New Roman" w:hAnsi="Times New Roman" w:cs="Times New Roman"/>
        </w:rPr>
        <w:t xml:space="preserve">File extensions are given. By convention, extension "tab" is used for files containing only numerical data and extension "h" for files containing definitions and prototypes. </w:t>
      </w:r>
    </w:p>
    <w:p w14:paraId="723E81E0"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A</w:t>
      </w:r>
    </w:p>
    <w:p w14:paraId="63095A58"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arrays.tab</w:t>
      </w:r>
      <w:r w:rsidRPr="00CA2983">
        <w:rPr>
          <w:rFonts w:ascii="Times New Roman" w:hAnsi="Times New Roman" w:cs="Times New Roman"/>
        </w:rPr>
        <w:tab/>
      </w:r>
      <w:r w:rsidRPr="00CA2983">
        <w:rPr>
          <w:rFonts w:ascii="Times New Roman" w:hAnsi="Times New Roman" w:cs="Times New Roman"/>
        </w:rPr>
        <w:tab/>
        <w:t>C.3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arrays_tab</w:instrText>
      </w:r>
      <w:r w:rsidRPr="00CA2983">
        <w:rPr>
          <w:rFonts w:ascii="Times New Roman" w:hAnsi="Times New Roman" w:cs="Times New Roman"/>
        </w:rPr>
        <w:fldChar w:fldCharType="separate"/>
      </w:r>
      <w:r w:rsidRPr="00CA2983">
        <w:rPr>
          <w:rFonts w:ascii="Times New Roman" w:hAnsi="Times New Roman" w:cs="Times New Roman"/>
        </w:rPr>
        <w:t>215</w:t>
      </w:r>
      <w:r w:rsidRPr="00CA2983">
        <w:rPr>
          <w:rFonts w:ascii="Times New Roman" w:hAnsi="Times New Roman" w:cs="Times New Roman"/>
        </w:rPr>
        <w:fldChar w:fldCharType="end"/>
      </w:r>
    </w:p>
    <w:p w14:paraId="78DBD86D" w14:textId="77777777" w:rsidR="00A830F8" w:rsidRPr="00CA2983" w:rsidRDefault="00A830F8">
      <w:pPr>
        <w:pStyle w:val="Index1"/>
        <w:rPr>
          <w:rFonts w:ascii="Times New Roman" w:hAnsi="Times New Roman" w:cs="Times New Roman"/>
        </w:rPr>
      </w:pPr>
    </w:p>
    <w:p w14:paraId="250AD478"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C</w:t>
      </w:r>
    </w:p>
    <w:p w14:paraId="2B85D7A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ccoder.c</w:t>
      </w:r>
      <w:r w:rsidRPr="00CA2983">
        <w:rPr>
          <w:rFonts w:ascii="Times New Roman" w:hAnsi="Times New Roman" w:cs="Times New Roman"/>
        </w:rPr>
        <w:tab/>
      </w:r>
      <w:r w:rsidRPr="00CA2983">
        <w:rPr>
          <w:rFonts w:ascii="Times New Roman" w:hAnsi="Times New Roman" w:cs="Times New Roman"/>
        </w:rPr>
        <w:tab/>
        <w:t>C.1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ccoder_c</w:instrText>
      </w:r>
      <w:r w:rsidRPr="00CA2983">
        <w:rPr>
          <w:rFonts w:ascii="Times New Roman" w:hAnsi="Times New Roman" w:cs="Times New Roman"/>
        </w:rPr>
        <w:fldChar w:fldCharType="separate"/>
      </w:r>
      <w:r w:rsidRPr="00CA2983">
        <w:rPr>
          <w:rFonts w:ascii="Times New Roman" w:hAnsi="Times New Roman" w:cs="Times New Roman"/>
        </w:rPr>
        <w:t>190</w:t>
      </w:r>
      <w:r w:rsidRPr="00CA2983">
        <w:rPr>
          <w:rFonts w:ascii="Times New Roman" w:hAnsi="Times New Roman" w:cs="Times New Roman"/>
        </w:rPr>
        <w:fldChar w:fldCharType="end"/>
      </w:r>
    </w:p>
    <w:p w14:paraId="48AE4C1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ccod_tet.c</w:t>
      </w:r>
      <w:r w:rsidRPr="00CA2983">
        <w:rPr>
          <w:rFonts w:ascii="Times New Roman" w:hAnsi="Times New Roman" w:cs="Times New Roman"/>
        </w:rPr>
        <w:tab/>
      </w:r>
      <w:r w:rsidRPr="00CA2983">
        <w:rPr>
          <w:rFonts w:ascii="Times New Roman" w:hAnsi="Times New Roman" w:cs="Times New Roman"/>
        </w:rPr>
        <w:tab/>
        <w:t>C.1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ccod_tet_c</w:instrText>
      </w:r>
      <w:r w:rsidRPr="00CA2983">
        <w:rPr>
          <w:rFonts w:ascii="Times New Roman" w:hAnsi="Times New Roman" w:cs="Times New Roman"/>
        </w:rPr>
        <w:fldChar w:fldCharType="separate"/>
      </w:r>
      <w:r w:rsidRPr="00CA2983">
        <w:rPr>
          <w:rFonts w:ascii="Times New Roman" w:hAnsi="Times New Roman" w:cs="Times New Roman"/>
        </w:rPr>
        <w:t>193</w:t>
      </w:r>
      <w:r w:rsidRPr="00CA2983">
        <w:rPr>
          <w:rFonts w:ascii="Times New Roman" w:hAnsi="Times New Roman" w:cs="Times New Roman"/>
        </w:rPr>
        <w:fldChar w:fldCharType="end"/>
      </w:r>
    </w:p>
    <w:p w14:paraId="61AA4AA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cdecoder.c</w:t>
      </w:r>
      <w:r w:rsidRPr="00CA2983">
        <w:rPr>
          <w:rFonts w:ascii="Times New Roman" w:hAnsi="Times New Roman" w:cs="Times New Roman"/>
        </w:rPr>
        <w:tab/>
      </w:r>
      <w:r w:rsidRPr="00CA2983">
        <w:rPr>
          <w:rFonts w:ascii="Times New Roman" w:hAnsi="Times New Roman" w:cs="Times New Roman"/>
        </w:rPr>
        <w:tab/>
        <w:t>D.1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cdecoder_c</w:instrText>
      </w:r>
      <w:r w:rsidRPr="00CA2983">
        <w:rPr>
          <w:rFonts w:ascii="Times New Roman" w:hAnsi="Times New Roman" w:cs="Times New Roman"/>
        </w:rPr>
        <w:fldChar w:fldCharType="separate"/>
      </w:r>
      <w:r w:rsidRPr="00CA2983">
        <w:rPr>
          <w:rFonts w:ascii="Times New Roman" w:hAnsi="Times New Roman" w:cs="Times New Roman"/>
        </w:rPr>
        <w:t>219</w:t>
      </w:r>
      <w:r w:rsidRPr="00CA2983">
        <w:rPr>
          <w:rFonts w:ascii="Times New Roman" w:hAnsi="Times New Roman" w:cs="Times New Roman"/>
        </w:rPr>
        <w:fldChar w:fldCharType="end"/>
      </w:r>
    </w:p>
    <w:p w14:paraId="5CFEADE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cdec_tet.c</w:t>
      </w:r>
      <w:r w:rsidRPr="00CA2983">
        <w:rPr>
          <w:rFonts w:ascii="Times New Roman" w:hAnsi="Times New Roman" w:cs="Times New Roman"/>
        </w:rPr>
        <w:tab/>
      </w:r>
      <w:r w:rsidRPr="00CA2983">
        <w:rPr>
          <w:rFonts w:ascii="Times New Roman" w:hAnsi="Times New Roman" w:cs="Times New Roman"/>
        </w:rPr>
        <w:tab/>
        <w:t>D.1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cdec_tet_c</w:instrText>
      </w:r>
      <w:r w:rsidRPr="00CA2983">
        <w:rPr>
          <w:rFonts w:ascii="Times New Roman" w:hAnsi="Times New Roman" w:cs="Times New Roman"/>
        </w:rPr>
        <w:fldChar w:fldCharType="separate"/>
      </w:r>
      <w:r w:rsidRPr="00CA2983">
        <w:rPr>
          <w:rFonts w:ascii="Times New Roman" w:hAnsi="Times New Roman" w:cs="Times New Roman"/>
        </w:rPr>
        <w:t>222</w:t>
      </w:r>
      <w:r w:rsidRPr="00CA2983">
        <w:rPr>
          <w:rFonts w:ascii="Times New Roman" w:hAnsi="Times New Roman" w:cs="Times New Roman"/>
        </w:rPr>
        <w:fldChar w:fldCharType="end"/>
      </w:r>
    </w:p>
    <w:p w14:paraId="31624A7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channel.h</w:t>
      </w:r>
      <w:r w:rsidRPr="00CA2983">
        <w:rPr>
          <w:rFonts w:ascii="Times New Roman" w:hAnsi="Times New Roman" w:cs="Times New Roman"/>
        </w:rPr>
        <w:tab/>
      </w:r>
      <w:r w:rsidRPr="00CA2983">
        <w:rPr>
          <w:rFonts w:ascii="Times New Roman" w:hAnsi="Times New Roman" w:cs="Times New Roman"/>
        </w:rPr>
        <w:tab/>
        <w:t>C.3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channel_h</w:instrText>
      </w:r>
      <w:r w:rsidRPr="00CA2983">
        <w:rPr>
          <w:rFonts w:ascii="Times New Roman" w:hAnsi="Times New Roman" w:cs="Times New Roman"/>
        </w:rPr>
        <w:fldChar w:fldCharType="separate"/>
      </w:r>
      <w:r w:rsidRPr="00CA2983">
        <w:rPr>
          <w:rFonts w:ascii="Times New Roman" w:hAnsi="Times New Roman" w:cs="Times New Roman"/>
        </w:rPr>
        <w:t>212</w:t>
      </w:r>
      <w:r w:rsidRPr="00CA2983">
        <w:rPr>
          <w:rFonts w:ascii="Times New Roman" w:hAnsi="Times New Roman" w:cs="Times New Roman"/>
        </w:rPr>
        <w:fldChar w:fldCharType="end"/>
      </w:r>
    </w:p>
    <w:p w14:paraId="22CF7F04"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clsp_334.tab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clsp_334_tab</w:instrText>
      </w:r>
      <w:r w:rsidRPr="00CA2983">
        <w:rPr>
          <w:rFonts w:ascii="Times New Roman" w:hAnsi="Times New Roman" w:cs="Times New Roman"/>
        </w:rPr>
        <w:fldChar w:fldCharType="separate"/>
      </w:r>
      <w:r w:rsidRPr="00CA2983">
        <w:rPr>
          <w:rFonts w:ascii="Times New Roman" w:hAnsi="Times New Roman" w:cs="Times New Roman"/>
        </w:rPr>
        <w:t>129</w:t>
      </w:r>
      <w:r w:rsidRPr="00CA2983">
        <w:rPr>
          <w:rFonts w:ascii="Times New Roman" w:hAnsi="Times New Roman" w:cs="Times New Roman"/>
        </w:rPr>
        <w:fldChar w:fldCharType="end"/>
      </w:r>
    </w:p>
    <w:p w14:paraId="0D48706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const.tab</w:t>
      </w:r>
      <w:r w:rsidRPr="00CA2983">
        <w:rPr>
          <w:rFonts w:ascii="Times New Roman" w:hAnsi="Times New Roman" w:cs="Times New Roman"/>
        </w:rPr>
        <w:tab/>
      </w:r>
      <w:r w:rsidRPr="00CA2983">
        <w:rPr>
          <w:rFonts w:ascii="Times New Roman" w:hAnsi="Times New Roman" w:cs="Times New Roman"/>
        </w:rPr>
        <w:tab/>
        <w:t>C.3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const_tab</w:instrText>
      </w:r>
      <w:r w:rsidRPr="00CA2983">
        <w:rPr>
          <w:rFonts w:ascii="Times New Roman" w:hAnsi="Times New Roman" w:cs="Times New Roman"/>
        </w:rPr>
        <w:fldChar w:fldCharType="separate"/>
      </w:r>
      <w:r w:rsidRPr="00CA2983">
        <w:rPr>
          <w:rFonts w:ascii="Times New Roman" w:hAnsi="Times New Roman" w:cs="Times New Roman"/>
        </w:rPr>
        <w:t>218</w:t>
      </w:r>
      <w:r w:rsidRPr="00CA2983">
        <w:rPr>
          <w:rFonts w:ascii="Times New Roman" w:hAnsi="Times New Roman" w:cs="Times New Roman"/>
        </w:rPr>
        <w:fldChar w:fldCharType="end"/>
      </w:r>
    </w:p>
    <w:p w14:paraId="2F0C0E5C" w14:textId="77777777" w:rsidR="00A830F8" w:rsidRPr="00CA2983" w:rsidRDefault="00A830F8">
      <w:pPr>
        <w:pStyle w:val="Index1"/>
        <w:rPr>
          <w:rFonts w:ascii="Times New Roman" w:hAnsi="Times New Roman" w:cs="Times New Roman"/>
        </w:rPr>
      </w:pPr>
    </w:p>
    <w:p w14:paraId="7C8FA015"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E</w:t>
      </w:r>
    </w:p>
    <w:p w14:paraId="2CFD3C77"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ener_qua.tab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ener_qua_tab</w:instrText>
      </w:r>
      <w:r w:rsidRPr="00CA2983">
        <w:rPr>
          <w:rFonts w:ascii="Times New Roman" w:hAnsi="Times New Roman" w:cs="Times New Roman"/>
        </w:rPr>
        <w:fldChar w:fldCharType="separate"/>
      </w:r>
      <w:r w:rsidRPr="00CA2983">
        <w:rPr>
          <w:rFonts w:ascii="Times New Roman" w:hAnsi="Times New Roman" w:cs="Times New Roman"/>
        </w:rPr>
        <w:t>149</w:t>
      </w:r>
      <w:r w:rsidRPr="00CA2983">
        <w:rPr>
          <w:rFonts w:ascii="Times New Roman" w:hAnsi="Times New Roman" w:cs="Times New Roman"/>
        </w:rPr>
        <w:fldChar w:fldCharType="end"/>
      </w:r>
    </w:p>
    <w:p w14:paraId="0A057E5F"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F</w:t>
      </w:r>
    </w:p>
    <w:p w14:paraId="0FCDAD86"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fbas_tet.c</w:t>
      </w:r>
      <w:r w:rsidRPr="00CA2983">
        <w:rPr>
          <w:rFonts w:ascii="Times New Roman" w:hAnsi="Times New Roman" w:cs="Times New Roman"/>
        </w:rPr>
        <w:tab/>
      </w:r>
      <w:r w:rsidRPr="00CA2983">
        <w:rPr>
          <w:rFonts w:ascii="Times New Roman" w:hAnsi="Times New Roman" w:cs="Times New Roman"/>
        </w:rPr>
        <w:tab/>
        <w:t>A.5.1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fbas_tet_c</w:instrText>
      </w:r>
      <w:r w:rsidRPr="00CA2983">
        <w:rPr>
          <w:rFonts w:ascii="Times New Roman" w:hAnsi="Times New Roman" w:cs="Times New Roman"/>
        </w:rPr>
        <w:fldChar w:fldCharType="separate"/>
      </w:r>
      <w:r w:rsidRPr="00CA2983">
        <w:rPr>
          <w:rFonts w:ascii="Times New Roman" w:hAnsi="Times New Roman" w:cs="Times New Roman"/>
        </w:rPr>
        <w:t>101</w:t>
      </w:r>
      <w:r w:rsidRPr="00CA2983">
        <w:rPr>
          <w:rFonts w:ascii="Times New Roman" w:hAnsi="Times New Roman" w:cs="Times New Roman"/>
        </w:rPr>
        <w:fldChar w:fldCharType="end"/>
      </w:r>
    </w:p>
    <w:p w14:paraId="6086AB3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fexp_tet.c</w:t>
      </w:r>
      <w:r w:rsidRPr="00CA2983">
        <w:rPr>
          <w:rFonts w:ascii="Times New Roman" w:hAnsi="Times New Roman" w:cs="Times New Roman"/>
        </w:rPr>
        <w:tab/>
      </w:r>
      <w:r w:rsidRPr="00CA2983">
        <w:rPr>
          <w:rFonts w:ascii="Times New Roman" w:hAnsi="Times New Roman" w:cs="Times New Roman"/>
        </w:rPr>
        <w:tab/>
        <w:t>A.5.2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fexp_tet_c</w:instrText>
      </w:r>
      <w:r w:rsidRPr="00CA2983">
        <w:rPr>
          <w:rFonts w:ascii="Times New Roman" w:hAnsi="Times New Roman" w:cs="Times New Roman"/>
        </w:rPr>
        <w:fldChar w:fldCharType="separate"/>
      </w:r>
      <w:r w:rsidRPr="00CA2983">
        <w:rPr>
          <w:rFonts w:ascii="Times New Roman" w:hAnsi="Times New Roman" w:cs="Times New Roman"/>
        </w:rPr>
        <w:t>112</w:t>
      </w:r>
      <w:r w:rsidRPr="00CA2983">
        <w:rPr>
          <w:rFonts w:ascii="Times New Roman" w:hAnsi="Times New Roman" w:cs="Times New Roman"/>
        </w:rPr>
        <w:fldChar w:fldCharType="end"/>
      </w:r>
    </w:p>
    <w:p w14:paraId="29627BE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fmat_tet.c</w:t>
      </w:r>
      <w:r w:rsidRPr="00CA2983">
        <w:rPr>
          <w:rFonts w:ascii="Times New Roman" w:hAnsi="Times New Roman" w:cs="Times New Roman"/>
        </w:rPr>
        <w:tab/>
      </w:r>
      <w:r w:rsidRPr="00CA2983">
        <w:rPr>
          <w:rFonts w:ascii="Times New Roman" w:hAnsi="Times New Roman" w:cs="Times New Roman"/>
        </w:rPr>
        <w:tab/>
        <w:t>A.5.3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fmat_tet_c</w:instrText>
      </w:r>
      <w:r w:rsidRPr="00CA2983">
        <w:rPr>
          <w:rFonts w:ascii="Times New Roman" w:hAnsi="Times New Roman" w:cs="Times New Roman"/>
        </w:rPr>
        <w:fldChar w:fldCharType="separate"/>
      </w:r>
      <w:r w:rsidRPr="00CA2983">
        <w:rPr>
          <w:rFonts w:ascii="Times New Roman" w:hAnsi="Times New Roman" w:cs="Times New Roman"/>
        </w:rPr>
        <w:t>119</w:t>
      </w:r>
      <w:r w:rsidRPr="00CA2983">
        <w:rPr>
          <w:rFonts w:ascii="Times New Roman" w:hAnsi="Times New Roman" w:cs="Times New Roman"/>
        </w:rPr>
        <w:fldChar w:fldCharType="end"/>
      </w:r>
    </w:p>
    <w:p w14:paraId="42370AA1"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G</w:t>
      </w:r>
    </w:p>
    <w:p w14:paraId="549F9C8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grid.tab</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grid_tab</w:instrText>
      </w:r>
      <w:r w:rsidRPr="00CA2983">
        <w:rPr>
          <w:rFonts w:ascii="Times New Roman" w:hAnsi="Times New Roman" w:cs="Times New Roman"/>
        </w:rPr>
        <w:fldChar w:fldCharType="separate"/>
      </w:r>
      <w:r w:rsidRPr="00CA2983">
        <w:rPr>
          <w:rFonts w:ascii="Times New Roman" w:hAnsi="Times New Roman" w:cs="Times New Roman"/>
        </w:rPr>
        <w:t>151</w:t>
      </w:r>
      <w:r w:rsidRPr="00CA2983">
        <w:rPr>
          <w:rFonts w:ascii="Times New Roman" w:hAnsi="Times New Roman" w:cs="Times New Roman"/>
        </w:rPr>
        <w:fldChar w:fldCharType="end"/>
      </w:r>
    </w:p>
    <w:p w14:paraId="0A45B3CE"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I</w:t>
      </w:r>
    </w:p>
    <w:p w14:paraId="2F0F8C8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inv_sqrt.tab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inv_sqrt_tab</w:instrText>
      </w:r>
      <w:r w:rsidRPr="00CA2983">
        <w:rPr>
          <w:rFonts w:ascii="Times New Roman" w:hAnsi="Times New Roman" w:cs="Times New Roman"/>
        </w:rPr>
        <w:fldChar w:fldCharType="separate"/>
      </w:r>
      <w:r w:rsidRPr="00CA2983">
        <w:rPr>
          <w:rFonts w:ascii="Times New Roman" w:hAnsi="Times New Roman" w:cs="Times New Roman"/>
        </w:rPr>
        <w:t>152</w:t>
      </w:r>
      <w:r w:rsidRPr="00CA2983">
        <w:rPr>
          <w:rFonts w:ascii="Times New Roman" w:hAnsi="Times New Roman" w:cs="Times New Roman"/>
        </w:rPr>
        <w:fldChar w:fldCharType="end"/>
      </w:r>
    </w:p>
    <w:p w14:paraId="028DD9DA"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L</w:t>
      </w:r>
    </w:p>
    <w:p w14:paraId="16EB416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lag_wind.tab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lag_wind_tab</w:instrText>
      </w:r>
      <w:r w:rsidRPr="00CA2983">
        <w:rPr>
          <w:rFonts w:ascii="Times New Roman" w:hAnsi="Times New Roman" w:cs="Times New Roman"/>
        </w:rPr>
        <w:fldChar w:fldCharType="separate"/>
      </w:r>
      <w:r w:rsidRPr="00CA2983">
        <w:rPr>
          <w:rFonts w:ascii="Times New Roman" w:hAnsi="Times New Roman" w:cs="Times New Roman"/>
        </w:rPr>
        <w:t>153</w:t>
      </w:r>
      <w:r w:rsidRPr="00CA2983">
        <w:rPr>
          <w:rFonts w:ascii="Times New Roman" w:hAnsi="Times New Roman" w:cs="Times New Roman"/>
        </w:rPr>
        <w:fldChar w:fldCharType="end"/>
      </w:r>
    </w:p>
    <w:p w14:paraId="5A38277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log2.tab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log2_tab</w:instrText>
      </w:r>
      <w:r w:rsidRPr="00CA2983">
        <w:rPr>
          <w:rFonts w:ascii="Times New Roman" w:hAnsi="Times New Roman" w:cs="Times New Roman"/>
        </w:rPr>
        <w:fldChar w:fldCharType="separate"/>
      </w:r>
      <w:r w:rsidRPr="00CA2983">
        <w:rPr>
          <w:rFonts w:ascii="Times New Roman" w:hAnsi="Times New Roman" w:cs="Times New Roman"/>
        </w:rPr>
        <w:t>154</w:t>
      </w:r>
      <w:r w:rsidRPr="00CA2983">
        <w:rPr>
          <w:rFonts w:ascii="Times New Roman" w:hAnsi="Times New Roman" w:cs="Times New Roman"/>
        </w:rPr>
        <w:fldChar w:fldCharType="end"/>
      </w:r>
    </w:p>
    <w:p w14:paraId="374FE3EA"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M</w:t>
      </w:r>
    </w:p>
    <w:p w14:paraId="0EE76B5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makefile</w:t>
      </w:r>
      <w:r w:rsidRPr="00CA2983">
        <w:rPr>
          <w:rFonts w:ascii="Times New Roman" w:hAnsi="Times New Roman" w:cs="Times New Roman"/>
        </w:rPr>
        <w:tab/>
      </w:r>
      <w:r w:rsidRPr="00CA2983">
        <w:rPr>
          <w:rFonts w:ascii="Times New Roman" w:hAnsi="Times New Roman" w:cs="Times New Roman"/>
        </w:rPr>
        <w:tab/>
        <w:t>E</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makefile</w:instrText>
      </w:r>
      <w:r w:rsidRPr="00CA2983">
        <w:rPr>
          <w:rFonts w:ascii="Times New Roman" w:hAnsi="Times New Roman" w:cs="Times New Roman"/>
        </w:rPr>
        <w:fldChar w:fldCharType="separate"/>
      </w:r>
      <w:r w:rsidRPr="00CA2983">
        <w:rPr>
          <w:rFonts w:ascii="Times New Roman" w:hAnsi="Times New Roman" w:cs="Times New Roman"/>
        </w:rPr>
        <w:t>244</w:t>
      </w:r>
      <w:r w:rsidRPr="00CA2983">
        <w:rPr>
          <w:rFonts w:ascii="Times New Roman" w:hAnsi="Times New Roman" w:cs="Times New Roman"/>
        </w:rPr>
        <w:fldChar w:fldCharType="end"/>
      </w:r>
    </w:p>
    <w:p w14:paraId="5F0EA314"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P</w:t>
      </w:r>
    </w:p>
    <w:p w14:paraId="4F931D5E"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pow2.tab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pow2_tab</w:instrText>
      </w:r>
      <w:r w:rsidRPr="00CA2983">
        <w:rPr>
          <w:rFonts w:ascii="Times New Roman" w:hAnsi="Times New Roman" w:cs="Times New Roman"/>
        </w:rPr>
        <w:fldChar w:fldCharType="separate"/>
      </w:r>
      <w:r w:rsidRPr="00CA2983">
        <w:rPr>
          <w:rFonts w:ascii="Times New Roman" w:hAnsi="Times New Roman" w:cs="Times New Roman"/>
        </w:rPr>
        <w:t>155</w:t>
      </w:r>
      <w:r w:rsidRPr="00CA2983">
        <w:rPr>
          <w:rFonts w:ascii="Times New Roman" w:hAnsi="Times New Roman" w:cs="Times New Roman"/>
        </w:rPr>
        <w:fldChar w:fldCharType="end"/>
      </w:r>
    </w:p>
    <w:p w14:paraId="59DA7697"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br w:type="page"/>
      </w:r>
      <w:r w:rsidRPr="00CA2983">
        <w:rPr>
          <w:rFonts w:ascii="Times New Roman" w:hAnsi="Times New Roman" w:cs="Times New Roman"/>
          <w:sz w:val="20"/>
        </w:rPr>
        <w:lastRenderedPageBreak/>
        <w:t>S</w:t>
      </w:r>
    </w:p>
    <w:p w14:paraId="2D0457B9"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scoder.c</w:t>
      </w:r>
      <w:r w:rsidRPr="00CA2983">
        <w:rPr>
          <w:rFonts w:ascii="Times New Roman" w:hAnsi="Times New Roman" w:cs="Times New Roman"/>
        </w:rPr>
        <w:tab/>
      </w:r>
      <w:r w:rsidRPr="00CA2983">
        <w:rPr>
          <w:rFonts w:ascii="Times New Roman" w:hAnsi="Times New Roman" w:cs="Times New Roman"/>
        </w:rPr>
        <w:tab/>
        <w:t>A.1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scoder_c</w:instrText>
      </w:r>
      <w:r w:rsidRPr="00CA2983">
        <w:rPr>
          <w:rFonts w:ascii="Times New Roman" w:hAnsi="Times New Roman" w:cs="Times New Roman"/>
        </w:rPr>
        <w:fldChar w:fldCharType="separate"/>
      </w:r>
      <w:r w:rsidRPr="00CA2983">
        <w:rPr>
          <w:rFonts w:ascii="Times New Roman" w:hAnsi="Times New Roman" w:cs="Times New Roman"/>
        </w:rPr>
        <w:t>6</w:t>
      </w:r>
      <w:r w:rsidRPr="00CA2983">
        <w:rPr>
          <w:rFonts w:ascii="Times New Roman" w:hAnsi="Times New Roman" w:cs="Times New Roman"/>
        </w:rPr>
        <w:fldChar w:fldCharType="end"/>
      </w:r>
    </w:p>
    <w:p w14:paraId="1AA6180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scod_tet.c</w:t>
      </w:r>
      <w:r w:rsidRPr="00CA2983">
        <w:rPr>
          <w:rFonts w:ascii="Times New Roman" w:hAnsi="Times New Roman" w:cs="Times New Roman"/>
        </w:rPr>
        <w:tab/>
      </w:r>
      <w:r w:rsidRPr="00CA2983">
        <w:rPr>
          <w:rFonts w:ascii="Times New Roman" w:hAnsi="Times New Roman" w:cs="Times New Roman"/>
        </w:rPr>
        <w:tab/>
        <w:t>A.1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scod_tet_c</w:instrText>
      </w:r>
      <w:r w:rsidRPr="00CA2983">
        <w:rPr>
          <w:rFonts w:ascii="Times New Roman" w:hAnsi="Times New Roman" w:cs="Times New Roman"/>
        </w:rPr>
        <w:fldChar w:fldCharType="separate"/>
      </w:r>
      <w:r w:rsidRPr="00CA2983">
        <w:rPr>
          <w:rFonts w:ascii="Times New Roman" w:hAnsi="Times New Roman" w:cs="Times New Roman"/>
        </w:rPr>
        <w:t>9</w:t>
      </w:r>
      <w:r w:rsidRPr="00CA2983">
        <w:rPr>
          <w:rFonts w:ascii="Times New Roman" w:hAnsi="Times New Roman" w:cs="Times New Roman"/>
        </w:rPr>
        <w:fldChar w:fldCharType="end"/>
      </w:r>
    </w:p>
    <w:p w14:paraId="70F43A0D"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sdecoder.c</w:t>
      </w:r>
      <w:r w:rsidRPr="00CA2983">
        <w:rPr>
          <w:rFonts w:ascii="Times New Roman" w:hAnsi="Times New Roman" w:cs="Times New Roman"/>
        </w:rPr>
        <w:tab/>
      </w:r>
      <w:r w:rsidRPr="00CA2983">
        <w:rPr>
          <w:rFonts w:ascii="Times New Roman" w:hAnsi="Times New Roman" w:cs="Times New Roman"/>
        </w:rPr>
        <w:tab/>
        <w:t>A.2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sdecoder_c</w:instrText>
      </w:r>
      <w:r w:rsidRPr="00CA2983">
        <w:rPr>
          <w:rFonts w:ascii="Times New Roman" w:hAnsi="Times New Roman" w:cs="Times New Roman"/>
        </w:rPr>
        <w:fldChar w:fldCharType="separate"/>
      </w:r>
      <w:r w:rsidRPr="00CA2983">
        <w:rPr>
          <w:rFonts w:ascii="Times New Roman" w:hAnsi="Times New Roman" w:cs="Times New Roman"/>
        </w:rPr>
        <w:t>19</w:t>
      </w:r>
      <w:r w:rsidRPr="00CA2983">
        <w:rPr>
          <w:rFonts w:ascii="Times New Roman" w:hAnsi="Times New Roman" w:cs="Times New Roman"/>
        </w:rPr>
        <w:fldChar w:fldCharType="end"/>
      </w:r>
    </w:p>
    <w:p w14:paraId="6463F47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sdec_tet.c</w:t>
      </w:r>
      <w:r w:rsidRPr="00CA2983">
        <w:rPr>
          <w:rFonts w:ascii="Times New Roman" w:hAnsi="Times New Roman" w:cs="Times New Roman"/>
        </w:rPr>
        <w:tab/>
      </w:r>
      <w:r w:rsidRPr="00CA2983">
        <w:rPr>
          <w:rFonts w:ascii="Times New Roman" w:hAnsi="Times New Roman" w:cs="Times New Roman"/>
        </w:rPr>
        <w:tab/>
        <w:t>A.2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sdec_tet_c</w:instrText>
      </w:r>
      <w:r w:rsidRPr="00CA2983">
        <w:rPr>
          <w:rFonts w:ascii="Times New Roman" w:hAnsi="Times New Roman" w:cs="Times New Roman"/>
        </w:rPr>
        <w:fldChar w:fldCharType="separate"/>
      </w:r>
      <w:r w:rsidRPr="00CA2983">
        <w:rPr>
          <w:rFonts w:ascii="Times New Roman" w:hAnsi="Times New Roman" w:cs="Times New Roman"/>
        </w:rPr>
        <w:t>21</w:t>
      </w:r>
      <w:r w:rsidRPr="00CA2983">
        <w:rPr>
          <w:rFonts w:ascii="Times New Roman" w:hAnsi="Times New Roman" w:cs="Times New Roman"/>
        </w:rPr>
        <w:fldChar w:fldCharType="end"/>
      </w:r>
    </w:p>
    <w:p w14:paraId="69A5664B"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source.h</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source_h</w:instrText>
      </w:r>
      <w:r w:rsidRPr="00CA2983">
        <w:rPr>
          <w:rFonts w:ascii="Times New Roman" w:hAnsi="Times New Roman" w:cs="Times New Roman"/>
        </w:rPr>
        <w:fldChar w:fldCharType="separate"/>
      </w:r>
      <w:r w:rsidRPr="00CA2983">
        <w:rPr>
          <w:rFonts w:ascii="Times New Roman" w:hAnsi="Times New Roman" w:cs="Times New Roman"/>
        </w:rPr>
        <w:t>126</w:t>
      </w:r>
      <w:r w:rsidRPr="00CA2983">
        <w:rPr>
          <w:rFonts w:ascii="Times New Roman" w:hAnsi="Times New Roman" w:cs="Times New Roman"/>
        </w:rPr>
        <w:fldChar w:fldCharType="end"/>
      </w:r>
    </w:p>
    <w:p w14:paraId="095243E2"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sub_cc.c</w:t>
      </w:r>
      <w:r w:rsidRPr="00CA2983">
        <w:rPr>
          <w:rFonts w:ascii="Times New Roman" w:hAnsi="Times New Roman" w:cs="Times New Roman"/>
        </w:rPr>
        <w:tab/>
      </w:r>
      <w:r w:rsidRPr="00CA2983">
        <w:rPr>
          <w:rFonts w:ascii="Times New Roman" w:hAnsi="Times New Roman" w:cs="Times New Roman"/>
        </w:rPr>
        <w:tab/>
        <w:t>C.2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sub_cc_c</w:instrText>
      </w:r>
      <w:r w:rsidRPr="00CA2983">
        <w:rPr>
          <w:rFonts w:ascii="Times New Roman" w:hAnsi="Times New Roman" w:cs="Times New Roman"/>
        </w:rPr>
        <w:fldChar w:fldCharType="separate"/>
      </w:r>
      <w:r w:rsidRPr="00CA2983">
        <w:rPr>
          <w:rFonts w:ascii="Times New Roman" w:hAnsi="Times New Roman" w:cs="Times New Roman"/>
        </w:rPr>
        <w:t>196</w:t>
      </w:r>
      <w:r w:rsidRPr="00CA2983">
        <w:rPr>
          <w:rFonts w:ascii="Times New Roman" w:hAnsi="Times New Roman" w:cs="Times New Roman"/>
        </w:rPr>
        <w:fldChar w:fldCharType="end"/>
      </w:r>
    </w:p>
    <w:p w14:paraId="3402F983"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sub_cd.c</w:t>
      </w:r>
      <w:r w:rsidRPr="00CA2983">
        <w:rPr>
          <w:rFonts w:ascii="Times New Roman" w:hAnsi="Times New Roman" w:cs="Times New Roman"/>
        </w:rPr>
        <w:tab/>
      </w:r>
      <w:r w:rsidRPr="00CA2983">
        <w:rPr>
          <w:rFonts w:ascii="Times New Roman" w:hAnsi="Times New Roman" w:cs="Times New Roman"/>
        </w:rPr>
        <w:tab/>
        <w:t>D.2</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sub_cd_c</w:instrText>
      </w:r>
      <w:r w:rsidRPr="00CA2983">
        <w:rPr>
          <w:rFonts w:ascii="Times New Roman" w:hAnsi="Times New Roman" w:cs="Times New Roman"/>
        </w:rPr>
        <w:fldChar w:fldCharType="separate"/>
      </w:r>
      <w:r w:rsidRPr="00CA2983">
        <w:rPr>
          <w:rFonts w:ascii="Times New Roman" w:hAnsi="Times New Roman" w:cs="Times New Roman"/>
        </w:rPr>
        <w:t>224</w:t>
      </w:r>
      <w:r w:rsidRPr="00CA2983">
        <w:rPr>
          <w:rFonts w:ascii="Times New Roman" w:hAnsi="Times New Roman" w:cs="Times New Roman"/>
        </w:rPr>
        <w:fldChar w:fldCharType="end"/>
      </w:r>
    </w:p>
    <w:p w14:paraId="712AEA35"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sub_sc_d.c</w:t>
      </w:r>
      <w:r w:rsidRPr="00CA2983">
        <w:rPr>
          <w:rFonts w:ascii="Times New Roman" w:hAnsi="Times New Roman" w:cs="Times New Roman"/>
        </w:rPr>
        <w:tab/>
      </w:r>
      <w:r w:rsidRPr="00CA2983">
        <w:rPr>
          <w:rFonts w:ascii="Times New Roman" w:hAnsi="Times New Roman" w:cs="Times New Roman"/>
        </w:rPr>
        <w:tab/>
        <w:t>A.3</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sub_sc_d_c</w:instrText>
      </w:r>
      <w:r w:rsidRPr="00CA2983">
        <w:rPr>
          <w:rFonts w:ascii="Times New Roman" w:hAnsi="Times New Roman" w:cs="Times New Roman"/>
        </w:rPr>
        <w:fldChar w:fldCharType="separate"/>
      </w:r>
      <w:r w:rsidRPr="00CA2983">
        <w:rPr>
          <w:rFonts w:ascii="Times New Roman" w:hAnsi="Times New Roman" w:cs="Times New Roman"/>
        </w:rPr>
        <w:t>28</w:t>
      </w:r>
      <w:r w:rsidRPr="00CA2983">
        <w:rPr>
          <w:rFonts w:ascii="Times New Roman" w:hAnsi="Times New Roman" w:cs="Times New Roman"/>
        </w:rPr>
        <w:fldChar w:fldCharType="end"/>
      </w:r>
    </w:p>
    <w:p w14:paraId="1667E85F"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sub_dsp.c</w:t>
      </w:r>
      <w:r w:rsidRPr="00CA2983">
        <w:rPr>
          <w:rFonts w:ascii="Times New Roman" w:hAnsi="Times New Roman" w:cs="Times New Roman"/>
        </w:rPr>
        <w:tab/>
      </w:r>
      <w:r w:rsidRPr="00CA2983">
        <w:rPr>
          <w:rFonts w:ascii="Times New Roman" w:hAnsi="Times New Roman" w:cs="Times New Roman"/>
        </w:rPr>
        <w:tab/>
        <w:t>A.4</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sub_dsp_c</w:instrText>
      </w:r>
      <w:r w:rsidRPr="00CA2983">
        <w:rPr>
          <w:rFonts w:ascii="Times New Roman" w:hAnsi="Times New Roman" w:cs="Times New Roman"/>
        </w:rPr>
        <w:fldChar w:fldCharType="separate"/>
      </w:r>
      <w:r w:rsidRPr="00CA2983">
        <w:rPr>
          <w:rFonts w:ascii="Times New Roman" w:hAnsi="Times New Roman" w:cs="Times New Roman"/>
        </w:rPr>
        <w:t>76</w:t>
      </w:r>
      <w:r w:rsidRPr="00CA2983">
        <w:rPr>
          <w:rFonts w:ascii="Times New Roman" w:hAnsi="Times New Roman" w:cs="Times New Roman"/>
        </w:rPr>
        <w:fldChar w:fldCharType="end"/>
      </w:r>
    </w:p>
    <w:p w14:paraId="2B4A3464"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T</w:t>
      </w:r>
    </w:p>
    <w:p w14:paraId="58C8BCCA"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tetra_op.c</w:t>
      </w:r>
      <w:r w:rsidRPr="00CA2983">
        <w:rPr>
          <w:rFonts w:ascii="Times New Roman" w:hAnsi="Times New Roman" w:cs="Times New Roman"/>
        </w:rPr>
        <w:tab/>
      </w:r>
      <w:r w:rsidRPr="00CA2983">
        <w:rPr>
          <w:rFonts w:ascii="Times New Roman" w:hAnsi="Times New Roman" w:cs="Times New Roman"/>
        </w:rPr>
        <w:tab/>
        <w:t>B.1</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tetra_op_c</w:instrText>
      </w:r>
      <w:r w:rsidRPr="00CA2983">
        <w:rPr>
          <w:rFonts w:ascii="Times New Roman" w:hAnsi="Times New Roman" w:cs="Times New Roman"/>
        </w:rPr>
        <w:fldChar w:fldCharType="separate"/>
      </w:r>
      <w:r w:rsidRPr="00CA2983">
        <w:rPr>
          <w:rFonts w:ascii="Times New Roman" w:hAnsi="Times New Roman" w:cs="Times New Roman"/>
        </w:rPr>
        <w:t>157</w:t>
      </w:r>
      <w:r w:rsidRPr="00CA2983">
        <w:rPr>
          <w:rFonts w:ascii="Times New Roman" w:hAnsi="Times New Roman" w:cs="Times New Roman"/>
        </w:rPr>
        <w:fldChar w:fldCharType="end"/>
      </w:r>
    </w:p>
    <w:p w14:paraId="27FF70C5" w14:textId="77777777" w:rsidR="00A830F8" w:rsidRPr="00CA2983" w:rsidRDefault="00A830F8">
      <w:pPr>
        <w:pStyle w:val="IndexHeading"/>
        <w:rPr>
          <w:rFonts w:ascii="Times New Roman" w:hAnsi="Times New Roman" w:cs="Times New Roman"/>
          <w:sz w:val="20"/>
        </w:rPr>
      </w:pPr>
      <w:r w:rsidRPr="00CA2983">
        <w:rPr>
          <w:rFonts w:ascii="Times New Roman" w:hAnsi="Times New Roman" w:cs="Times New Roman"/>
          <w:sz w:val="20"/>
        </w:rPr>
        <w:t>W</w:t>
      </w:r>
    </w:p>
    <w:p w14:paraId="0D95F1D0" w14:textId="77777777" w:rsidR="00A830F8" w:rsidRPr="00CA2983" w:rsidRDefault="00A830F8">
      <w:pPr>
        <w:pStyle w:val="Index1"/>
        <w:rPr>
          <w:rFonts w:ascii="Times New Roman" w:hAnsi="Times New Roman" w:cs="Times New Roman"/>
        </w:rPr>
      </w:pPr>
      <w:r w:rsidRPr="00CA2983">
        <w:rPr>
          <w:rFonts w:ascii="Times New Roman" w:hAnsi="Times New Roman" w:cs="Times New Roman"/>
        </w:rPr>
        <w:t>window.tab</w:t>
      </w:r>
      <w:r w:rsidRPr="00CA2983">
        <w:rPr>
          <w:rFonts w:ascii="Times New Roman" w:hAnsi="Times New Roman" w:cs="Times New Roman"/>
        </w:rPr>
        <w:tab/>
      </w:r>
      <w:r w:rsidRPr="00CA2983">
        <w:rPr>
          <w:rFonts w:ascii="Times New Roman" w:hAnsi="Times New Roman" w:cs="Times New Roman"/>
        </w:rPr>
        <w:tab/>
        <w:t>A.6</w:t>
      </w:r>
      <w:r w:rsidRPr="00CA2983">
        <w:rPr>
          <w:rFonts w:ascii="Times New Roman" w:hAnsi="Times New Roman" w:cs="Times New Roman"/>
        </w:rPr>
        <w:tab/>
      </w:r>
      <w:r w:rsidRPr="00CA2983">
        <w:rPr>
          <w:rFonts w:ascii="Times New Roman" w:hAnsi="Times New Roman" w:cs="Times New Roman"/>
        </w:rPr>
        <w:tab/>
      </w:r>
      <w:r w:rsidRPr="00CA2983">
        <w:rPr>
          <w:rFonts w:ascii="Times New Roman" w:hAnsi="Times New Roman" w:cs="Times New Roman"/>
        </w:rPr>
        <w:fldChar w:fldCharType="begin"/>
      </w:r>
      <w:r w:rsidRPr="00CA2983">
        <w:rPr>
          <w:rFonts w:ascii="Times New Roman" w:hAnsi="Times New Roman" w:cs="Times New Roman"/>
        </w:rPr>
        <w:instrText>pageref window_tab</w:instrText>
      </w:r>
      <w:r w:rsidRPr="00CA2983">
        <w:rPr>
          <w:rFonts w:ascii="Times New Roman" w:hAnsi="Times New Roman" w:cs="Times New Roman"/>
        </w:rPr>
        <w:fldChar w:fldCharType="separate"/>
      </w:r>
      <w:r w:rsidRPr="00CA2983">
        <w:rPr>
          <w:rFonts w:ascii="Times New Roman" w:hAnsi="Times New Roman" w:cs="Times New Roman"/>
        </w:rPr>
        <w:t>156</w:t>
      </w:r>
      <w:r w:rsidRPr="00CA2983">
        <w:rPr>
          <w:rFonts w:ascii="Times New Roman" w:hAnsi="Times New Roman" w:cs="Times New Roman"/>
        </w:rPr>
        <w:fldChar w:fldCharType="end"/>
      </w:r>
    </w:p>
    <w:p w14:paraId="4C6A6D89" w14:textId="77777777" w:rsidR="00A830F8" w:rsidRPr="00CA2983" w:rsidRDefault="00A830F8">
      <w:pPr>
        <w:pStyle w:val="Heading1"/>
        <w:keepNext w:val="0"/>
        <w:keepLines w:val="0"/>
        <w:rPr>
          <w:rFonts w:ascii="Times New Roman" w:hAnsi="Times New Roman" w:cs="Times New Roman"/>
          <w:sz w:val="20"/>
        </w:rPr>
      </w:pPr>
      <w:r w:rsidRPr="00CA2983">
        <w:rPr>
          <w:rFonts w:ascii="Times New Roman" w:hAnsi="Times New Roman" w:cs="Times New Roman"/>
          <w:sz w:val="20"/>
        </w:rPr>
        <w:fldChar w:fldCharType="end"/>
      </w:r>
    </w:p>
    <w:p w14:paraId="29F90AB8" w14:textId="77777777" w:rsidR="00A830F8" w:rsidRPr="00CA2983" w:rsidRDefault="00A830F8">
      <w:pPr>
        <w:pStyle w:val="Heading1"/>
        <w:rPr>
          <w:rFonts w:ascii="Times New Roman" w:hAnsi="Times New Roman" w:cs="Times New Roman"/>
          <w:sz w:val="20"/>
        </w:rPr>
      </w:pPr>
      <w:r w:rsidRPr="00CA2983">
        <w:rPr>
          <w:rFonts w:ascii="Times New Roman" w:hAnsi="Times New Roman" w:cs="Times New Roman"/>
          <w:sz w:val="20"/>
        </w:rPr>
        <w:br w:type="page"/>
      </w:r>
      <w:bookmarkStart w:id="104" w:name="B_Toc324242253"/>
      <w:bookmarkStart w:id="105" w:name="_Toc162012096"/>
      <w:r w:rsidRPr="00CA2983">
        <w:rPr>
          <w:rFonts w:ascii="Times New Roman" w:hAnsi="Times New Roman" w:cs="Times New Roman"/>
          <w:sz w:val="20"/>
        </w:rPr>
        <w:lastRenderedPageBreak/>
        <w:t>History</w:t>
      </w:r>
      <w:bookmarkEnd w:id="104"/>
      <w:bookmarkEnd w:id="105"/>
    </w:p>
    <w:p w14:paraId="521D088A" w14:textId="77777777" w:rsidR="00A830F8" w:rsidRPr="00CA2983" w:rsidRDefault="00A830F8">
      <w:pPr>
        <w:pStyle w:val="WP"/>
        <w:rPr>
          <w:rFonts w:ascii="Times New Roman" w:hAnsi="Times New Roman" w:cs="Times New Roman"/>
        </w:rPr>
      </w:pPr>
    </w:p>
    <w:tbl>
      <w:tblPr>
        <w:tblW w:w="0" w:type="auto"/>
        <w:tblInd w:w="8" w:type="dxa"/>
        <w:tblLayout w:type="fixed"/>
        <w:tblCellMar>
          <w:left w:w="0" w:type="dxa"/>
          <w:right w:w="0" w:type="dxa"/>
        </w:tblCellMar>
        <w:tblLook w:val="0000" w:firstRow="0" w:lastRow="0" w:firstColumn="0" w:lastColumn="0" w:noHBand="0" w:noVBand="0"/>
      </w:tblPr>
      <w:tblGrid>
        <w:gridCol w:w="1985"/>
        <w:gridCol w:w="2552"/>
        <w:gridCol w:w="4820"/>
      </w:tblGrid>
      <w:tr w:rsidR="00996C3F" w:rsidRPr="00CA2983" w14:paraId="64028C64" w14:textId="77777777">
        <w:trPr>
          <w:cantSplit/>
        </w:trPr>
        <w:tc>
          <w:tcPr>
            <w:tcW w:w="9356" w:type="dxa"/>
            <w:gridSpan w:val="3"/>
            <w:tcBorders>
              <w:top w:val="single" w:sz="6" w:space="0" w:color="auto"/>
              <w:left w:val="single" w:sz="6" w:space="0" w:color="auto"/>
              <w:bottom w:val="single" w:sz="6" w:space="0" w:color="auto"/>
              <w:right w:val="single" w:sz="6" w:space="0" w:color="auto"/>
            </w:tcBorders>
          </w:tcPr>
          <w:p w14:paraId="3EDD6BDA" w14:textId="77777777" w:rsidR="00A830F8" w:rsidRPr="00CA2983" w:rsidRDefault="00A830F8">
            <w:pPr>
              <w:pStyle w:val="FP"/>
              <w:spacing w:before="108" w:after="108"/>
              <w:jc w:val="center"/>
              <w:rPr>
                <w:rFonts w:ascii="Times New Roman" w:hAnsi="Times New Roman" w:cs="Times New Roman"/>
                <w:b/>
              </w:rPr>
            </w:pPr>
            <w:r w:rsidRPr="00CA2983">
              <w:rPr>
                <w:rFonts w:ascii="Times New Roman" w:hAnsi="Times New Roman" w:cs="Times New Roman"/>
                <w:b/>
              </w:rPr>
              <w:t>Document history</w:t>
            </w:r>
          </w:p>
        </w:tc>
      </w:tr>
      <w:tr w:rsidR="00996C3F" w:rsidRPr="00CA2983" w14:paraId="6154FF24" w14:textId="77777777">
        <w:trPr>
          <w:cantSplit/>
        </w:trPr>
        <w:tc>
          <w:tcPr>
            <w:tcW w:w="1985" w:type="dxa"/>
            <w:tcBorders>
              <w:top w:val="single" w:sz="6" w:space="0" w:color="auto"/>
              <w:left w:val="single" w:sz="6" w:space="0" w:color="auto"/>
              <w:bottom w:val="single" w:sz="6" w:space="0" w:color="auto"/>
              <w:right w:val="single" w:sz="6" w:space="0" w:color="auto"/>
            </w:tcBorders>
          </w:tcPr>
          <w:p w14:paraId="7A949EE8" w14:textId="77777777" w:rsidR="00A830F8" w:rsidRPr="00CA2983" w:rsidRDefault="00A830F8">
            <w:pPr>
              <w:pStyle w:val="TAH"/>
              <w:rPr>
                <w:rFonts w:ascii="Times New Roman" w:hAnsi="Times New Roman" w:cs="Times New Roman"/>
              </w:rPr>
            </w:pPr>
            <w:r w:rsidRPr="00CA2983">
              <w:rPr>
                <w:rFonts w:ascii="Times New Roman" w:hAnsi="Times New Roman" w:cs="Times New Roman"/>
              </w:rPr>
              <w:t>Date</w:t>
            </w:r>
          </w:p>
        </w:tc>
        <w:tc>
          <w:tcPr>
            <w:tcW w:w="2552" w:type="dxa"/>
            <w:tcBorders>
              <w:top w:val="single" w:sz="6" w:space="0" w:color="auto"/>
              <w:bottom w:val="single" w:sz="6" w:space="0" w:color="auto"/>
              <w:right w:val="single" w:sz="6" w:space="0" w:color="auto"/>
            </w:tcBorders>
          </w:tcPr>
          <w:p w14:paraId="50D0B850" w14:textId="77777777" w:rsidR="00A830F8" w:rsidRPr="00CA2983" w:rsidRDefault="00A830F8">
            <w:pPr>
              <w:pStyle w:val="TAH"/>
              <w:rPr>
                <w:rFonts w:ascii="Times New Roman" w:hAnsi="Times New Roman" w:cs="Times New Roman"/>
              </w:rPr>
            </w:pPr>
            <w:r w:rsidRPr="00CA2983">
              <w:rPr>
                <w:rFonts w:ascii="Times New Roman" w:hAnsi="Times New Roman" w:cs="Times New Roman"/>
              </w:rPr>
              <w:t>Status</w:t>
            </w:r>
          </w:p>
        </w:tc>
        <w:tc>
          <w:tcPr>
            <w:tcW w:w="4820" w:type="dxa"/>
            <w:tcBorders>
              <w:top w:val="single" w:sz="6" w:space="0" w:color="auto"/>
              <w:bottom w:val="single" w:sz="6" w:space="0" w:color="auto"/>
              <w:right w:val="single" w:sz="6" w:space="0" w:color="auto"/>
            </w:tcBorders>
          </w:tcPr>
          <w:p w14:paraId="723BA2AF" w14:textId="77777777" w:rsidR="00A830F8" w:rsidRPr="00CA2983" w:rsidRDefault="00A830F8">
            <w:pPr>
              <w:pStyle w:val="TAH"/>
              <w:rPr>
                <w:rFonts w:ascii="Times New Roman" w:hAnsi="Times New Roman" w:cs="Times New Roman"/>
              </w:rPr>
            </w:pPr>
            <w:r w:rsidRPr="00CA2983">
              <w:rPr>
                <w:rFonts w:ascii="Times New Roman" w:hAnsi="Times New Roman" w:cs="Times New Roman"/>
              </w:rPr>
              <w:t>Comment</w:t>
            </w:r>
          </w:p>
        </w:tc>
      </w:tr>
      <w:tr w:rsidR="00996C3F" w:rsidRPr="00CA2983" w14:paraId="6F7C9B32" w14:textId="77777777">
        <w:trPr>
          <w:cantSplit/>
        </w:trPr>
        <w:tc>
          <w:tcPr>
            <w:tcW w:w="1985" w:type="dxa"/>
            <w:tcBorders>
              <w:top w:val="single" w:sz="6" w:space="0" w:color="auto"/>
              <w:left w:val="single" w:sz="6" w:space="0" w:color="auto"/>
              <w:bottom w:val="single" w:sz="6" w:space="0" w:color="auto"/>
              <w:right w:val="single" w:sz="6" w:space="0" w:color="auto"/>
            </w:tcBorders>
          </w:tcPr>
          <w:p w14:paraId="32A11CFF" w14:textId="77777777" w:rsidR="00A830F8" w:rsidRPr="00CA2983" w:rsidRDefault="00A830F8">
            <w:pPr>
              <w:pStyle w:val="FP"/>
              <w:spacing w:before="108" w:after="108"/>
              <w:ind w:left="113" w:right="113"/>
              <w:rPr>
                <w:rFonts w:ascii="Times New Roman" w:hAnsi="Times New Roman" w:cs="Times New Roman"/>
              </w:rPr>
            </w:pPr>
            <w:r w:rsidRPr="00CA2983">
              <w:rPr>
                <w:rFonts w:ascii="Times New Roman" w:hAnsi="Times New Roman" w:cs="Times New Roman"/>
              </w:rPr>
              <w:t>June 1995</w:t>
            </w:r>
          </w:p>
        </w:tc>
        <w:tc>
          <w:tcPr>
            <w:tcW w:w="2552" w:type="dxa"/>
            <w:tcBorders>
              <w:top w:val="single" w:sz="6" w:space="0" w:color="auto"/>
              <w:bottom w:val="single" w:sz="6" w:space="0" w:color="auto"/>
              <w:right w:val="single" w:sz="6" w:space="0" w:color="auto"/>
            </w:tcBorders>
          </w:tcPr>
          <w:p w14:paraId="14CCED02" w14:textId="77777777" w:rsidR="00A830F8" w:rsidRPr="00CA2983" w:rsidRDefault="00A830F8">
            <w:pPr>
              <w:pStyle w:val="FP"/>
              <w:spacing w:before="108" w:after="108"/>
              <w:ind w:left="113" w:right="113"/>
              <w:rPr>
                <w:rFonts w:ascii="Times New Roman" w:hAnsi="Times New Roman" w:cs="Times New Roman"/>
              </w:rPr>
            </w:pPr>
          </w:p>
        </w:tc>
        <w:tc>
          <w:tcPr>
            <w:tcW w:w="4820" w:type="dxa"/>
            <w:tcBorders>
              <w:top w:val="single" w:sz="6" w:space="0" w:color="auto"/>
              <w:bottom w:val="single" w:sz="6" w:space="0" w:color="auto"/>
              <w:right w:val="single" w:sz="6" w:space="0" w:color="auto"/>
            </w:tcBorders>
          </w:tcPr>
          <w:p w14:paraId="14AD32E8" w14:textId="77777777" w:rsidR="00A830F8" w:rsidRPr="00CA2983" w:rsidRDefault="00A830F8">
            <w:pPr>
              <w:pStyle w:val="FP"/>
              <w:tabs>
                <w:tab w:val="left" w:pos="1276"/>
              </w:tabs>
              <w:spacing w:before="108" w:after="108"/>
              <w:ind w:left="113" w:right="113"/>
              <w:rPr>
                <w:rFonts w:ascii="Times New Roman" w:hAnsi="Times New Roman" w:cs="Times New Roman"/>
              </w:rPr>
            </w:pPr>
            <w:r w:rsidRPr="00CA2983">
              <w:rPr>
                <w:rFonts w:ascii="Times New Roman" w:hAnsi="Times New Roman" w:cs="Times New Roman"/>
              </w:rPr>
              <w:t>1st printing of C code coming from TETRA documents 06.20, 05.11 and 05.12 merged together</w:t>
            </w:r>
          </w:p>
        </w:tc>
      </w:tr>
      <w:tr w:rsidR="00996C3F" w:rsidRPr="00CA2983" w14:paraId="344C9D32" w14:textId="77777777">
        <w:trPr>
          <w:cantSplit/>
        </w:trPr>
        <w:tc>
          <w:tcPr>
            <w:tcW w:w="1985" w:type="dxa"/>
            <w:tcBorders>
              <w:top w:val="single" w:sz="6" w:space="0" w:color="auto"/>
              <w:left w:val="single" w:sz="6" w:space="0" w:color="auto"/>
              <w:bottom w:val="single" w:sz="6" w:space="0" w:color="auto"/>
              <w:right w:val="single" w:sz="6" w:space="0" w:color="auto"/>
            </w:tcBorders>
          </w:tcPr>
          <w:p w14:paraId="69E24012" w14:textId="77777777" w:rsidR="00A830F8" w:rsidRPr="00CA2983" w:rsidRDefault="00A830F8">
            <w:pPr>
              <w:pStyle w:val="FP"/>
              <w:spacing w:before="108" w:after="108"/>
              <w:ind w:left="113" w:right="113"/>
              <w:rPr>
                <w:rFonts w:ascii="Times New Roman" w:hAnsi="Times New Roman" w:cs="Times New Roman"/>
              </w:rPr>
            </w:pPr>
            <w:r w:rsidRPr="00CA2983">
              <w:rPr>
                <w:rFonts w:ascii="Times New Roman" w:hAnsi="Times New Roman" w:cs="Times New Roman"/>
              </w:rPr>
              <w:t>March 1996</w:t>
            </w:r>
          </w:p>
        </w:tc>
        <w:tc>
          <w:tcPr>
            <w:tcW w:w="2552" w:type="dxa"/>
            <w:tcBorders>
              <w:top w:val="single" w:sz="6" w:space="0" w:color="auto"/>
              <w:bottom w:val="single" w:sz="6" w:space="0" w:color="auto"/>
              <w:right w:val="single" w:sz="6" w:space="0" w:color="auto"/>
            </w:tcBorders>
          </w:tcPr>
          <w:p w14:paraId="1A5ACF2B" w14:textId="77777777" w:rsidR="00A830F8" w:rsidRPr="00CA2983" w:rsidRDefault="00A830F8">
            <w:pPr>
              <w:pStyle w:val="FP"/>
              <w:spacing w:before="108" w:after="108"/>
              <w:ind w:left="113" w:right="113"/>
              <w:rPr>
                <w:rFonts w:ascii="Times New Roman" w:hAnsi="Times New Roman" w:cs="Times New Roman"/>
              </w:rPr>
            </w:pPr>
          </w:p>
        </w:tc>
        <w:tc>
          <w:tcPr>
            <w:tcW w:w="4820" w:type="dxa"/>
            <w:tcBorders>
              <w:top w:val="single" w:sz="6" w:space="0" w:color="auto"/>
              <w:bottom w:val="single" w:sz="6" w:space="0" w:color="auto"/>
              <w:right w:val="single" w:sz="6" w:space="0" w:color="auto"/>
            </w:tcBorders>
          </w:tcPr>
          <w:p w14:paraId="28CA5DCB" w14:textId="77777777" w:rsidR="00A830F8" w:rsidRPr="00CA2983" w:rsidRDefault="00A830F8">
            <w:pPr>
              <w:pStyle w:val="FP"/>
              <w:tabs>
                <w:tab w:val="left" w:pos="1276"/>
              </w:tabs>
              <w:spacing w:before="108" w:after="108"/>
              <w:ind w:left="113" w:right="113"/>
              <w:rPr>
                <w:rFonts w:ascii="Times New Roman" w:hAnsi="Times New Roman" w:cs="Times New Roman"/>
              </w:rPr>
            </w:pPr>
            <w:r w:rsidRPr="00CA2983">
              <w:rPr>
                <w:rFonts w:ascii="Times New Roman" w:hAnsi="Times New Roman" w:cs="Times New Roman"/>
              </w:rPr>
              <w:t>Comments from PE92 taken into account according to results of Resolution Meetings</w:t>
            </w:r>
          </w:p>
        </w:tc>
      </w:tr>
      <w:tr w:rsidR="00996C3F" w:rsidRPr="00CA2983" w14:paraId="4D9C4EA1" w14:textId="77777777">
        <w:trPr>
          <w:cantSplit/>
        </w:trPr>
        <w:tc>
          <w:tcPr>
            <w:tcW w:w="1985" w:type="dxa"/>
            <w:tcBorders>
              <w:top w:val="single" w:sz="6" w:space="0" w:color="auto"/>
              <w:left w:val="single" w:sz="6" w:space="0" w:color="auto"/>
              <w:bottom w:val="single" w:sz="6" w:space="0" w:color="auto"/>
              <w:right w:val="single" w:sz="6" w:space="0" w:color="auto"/>
            </w:tcBorders>
          </w:tcPr>
          <w:p w14:paraId="7A374B92" w14:textId="0693A00B" w:rsidR="00A830F8" w:rsidRPr="00CA2983" w:rsidRDefault="0027150E">
            <w:pPr>
              <w:pStyle w:val="FP"/>
              <w:spacing w:before="108" w:after="108"/>
              <w:ind w:left="113" w:right="113"/>
              <w:rPr>
                <w:rFonts w:ascii="Times New Roman" w:hAnsi="Times New Roman" w:cs="Times New Roman"/>
              </w:rPr>
            </w:pPr>
            <w:r w:rsidRPr="00CA2983">
              <w:rPr>
                <w:rFonts w:ascii="Times New Roman" w:hAnsi="Times New Roman" w:cs="Times New Roman"/>
              </w:rPr>
              <w:t>March 2024</w:t>
            </w:r>
          </w:p>
        </w:tc>
        <w:tc>
          <w:tcPr>
            <w:tcW w:w="2552" w:type="dxa"/>
            <w:tcBorders>
              <w:top w:val="single" w:sz="6" w:space="0" w:color="auto"/>
              <w:bottom w:val="single" w:sz="6" w:space="0" w:color="auto"/>
              <w:right w:val="single" w:sz="6" w:space="0" w:color="auto"/>
            </w:tcBorders>
          </w:tcPr>
          <w:p w14:paraId="27C0DFC9" w14:textId="77777777" w:rsidR="00A830F8" w:rsidRPr="00CA2983" w:rsidRDefault="00A830F8">
            <w:pPr>
              <w:pStyle w:val="FP"/>
              <w:spacing w:before="108" w:after="108"/>
              <w:ind w:left="113" w:right="113"/>
              <w:rPr>
                <w:rFonts w:ascii="Times New Roman" w:hAnsi="Times New Roman" w:cs="Times New Roman"/>
              </w:rPr>
            </w:pPr>
          </w:p>
        </w:tc>
        <w:tc>
          <w:tcPr>
            <w:tcW w:w="4820" w:type="dxa"/>
            <w:tcBorders>
              <w:top w:val="single" w:sz="6" w:space="0" w:color="auto"/>
              <w:bottom w:val="single" w:sz="6" w:space="0" w:color="auto"/>
              <w:right w:val="single" w:sz="6" w:space="0" w:color="auto"/>
            </w:tcBorders>
          </w:tcPr>
          <w:p w14:paraId="365B1A06" w14:textId="4ED08928" w:rsidR="00A830F8" w:rsidRPr="00CA2983" w:rsidRDefault="0027150E">
            <w:pPr>
              <w:pStyle w:val="FP"/>
              <w:tabs>
                <w:tab w:val="left" w:pos="1276"/>
              </w:tabs>
              <w:spacing w:before="108" w:after="108"/>
              <w:ind w:left="113" w:right="113"/>
              <w:rPr>
                <w:rFonts w:ascii="Times New Roman" w:hAnsi="Times New Roman" w:cs="Times New Roman"/>
              </w:rPr>
            </w:pPr>
            <w:r w:rsidRPr="00CA2983">
              <w:rPr>
                <w:rFonts w:ascii="Times New Roman" w:hAnsi="Times New Roman" w:cs="Times New Roman"/>
              </w:rPr>
              <w:t>New MS Word format</w:t>
            </w:r>
          </w:p>
        </w:tc>
      </w:tr>
      <w:tr w:rsidR="00996C3F" w:rsidRPr="00CA2983" w14:paraId="45674D18" w14:textId="77777777">
        <w:trPr>
          <w:cantSplit/>
        </w:trPr>
        <w:tc>
          <w:tcPr>
            <w:tcW w:w="1985" w:type="dxa"/>
            <w:tcBorders>
              <w:top w:val="single" w:sz="6" w:space="0" w:color="auto"/>
              <w:left w:val="single" w:sz="6" w:space="0" w:color="auto"/>
              <w:bottom w:val="single" w:sz="6" w:space="0" w:color="auto"/>
              <w:right w:val="single" w:sz="6" w:space="0" w:color="auto"/>
            </w:tcBorders>
          </w:tcPr>
          <w:p w14:paraId="00814BFC" w14:textId="77777777" w:rsidR="00A830F8" w:rsidRPr="00CA2983" w:rsidRDefault="00A830F8">
            <w:pPr>
              <w:pStyle w:val="FP"/>
              <w:spacing w:before="108" w:after="108"/>
              <w:ind w:left="113" w:right="113"/>
              <w:rPr>
                <w:rFonts w:ascii="Times New Roman" w:hAnsi="Times New Roman" w:cs="Times New Roman"/>
              </w:rPr>
            </w:pPr>
          </w:p>
        </w:tc>
        <w:tc>
          <w:tcPr>
            <w:tcW w:w="2552" w:type="dxa"/>
            <w:tcBorders>
              <w:top w:val="single" w:sz="6" w:space="0" w:color="auto"/>
              <w:bottom w:val="single" w:sz="6" w:space="0" w:color="auto"/>
              <w:right w:val="single" w:sz="6" w:space="0" w:color="auto"/>
            </w:tcBorders>
          </w:tcPr>
          <w:p w14:paraId="2D55F56B" w14:textId="77777777" w:rsidR="00A830F8" w:rsidRPr="00CA2983" w:rsidRDefault="00A830F8">
            <w:pPr>
              <w:pStyle w:val="FP"/>
              <w:spacing w:before="108" w:after="108"/>
              <w:ind w:left="113" w:right="113"/>
              <w:rPr>
                <w:rFonts w:ascii="Times New Roman" w:hAnsi="Times New Roman" w:cs="Times New Roman"/>
              </w:rPr>
            </w:pPr>
          </w:p>
        </w:tc>
        <w:tc>
          <w:tcPr>
            <w:tcW w:w="4820" w:type="dxa"/>
            <w:tcBorders>
              <w:top w:val="single" w:sz="6" w:space="0" w:color="auto"/>
              <w:bottom w:val="single" w:sz="6" w:space="0" w:color="auto"/>
              <w:right w:val="single" w:sz="6" w:space="0" w:color="auto"/>
            </w:tcBorders>
          </w:tcPr>
          <w:p w14:paraId="7B4CBFAF" w14:textId="77777777" w:rsidR="00A830F8" w:rsidRPr="00CA2983" w:rsidRDefault="00A830F8">
            <w:pPr>
              <w:pStyle w:val="FP"/>
              <w:tabs>
                <w:tab w:val="left" w:pos="1276"/>
              </w:tabs>
              <w:spacing w:before="108" w:after="108"/>
              <w:ind w:left="113" w:right="113"/>
              <w:rPr>
                <w:rFonts w:ascii="Times New Roman" w:hAnsi="Times New Roman" w:cs="Times New Roman"/>
              </w:rPr>
            </w:pPr>
          </w:p>
        </w:tc>
      </w:tr>
    </w:tbl>
    <w:p w14:paraId="55B4C3B7" w14:textId="77777777" w:rsidR="00A830F8" w:rsidRPr="00CA2983" w:rsidRDefault="00A830F8">
      <w:pPr>
        <w:rPr>
          <w:rFonts w:ascii="Times New Roman" w:hAnsi="Times New Roman" w:cs="Times New Roman"/>
        </w:rPr>
      </w:pPr>
    </w:p>
    <w:sectPr w:rsidR="00A830F8" w:rsidRPr="00CA2983">
      <w:pgSz w:w="11907" w:h="16840"/>
      <w:pgMar w:top="1134" w:right="851" w:bottom="1134" w:left="851" w:header="454" w:footer="851" w:gutter="851"/>
      <w:paperSrc w:first="262" w:other="262"/>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926C1" w14:textId="77777777" w:rsidR="00505EAE" w:rsidRDefault="00505EAE">
      <w:pPr>
        <w:spacing w:after="0"/>
      </w:pPr>
      <w:r>
        <w:separator/>
      </w:r>
    </w:p>
  </w:endnote>
  <w:endnote w:type="continuationSeparator" w:id="0">
    <w:p w14:paraId="6EF16F13" w14:textId="77777777" w:rsidR="00505EAE" w:rsidRDefault="00505E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Univers (WN)">
    <w:altName w:val="Univers"/>
    <w:panose1 w:val="00000000000000000000"/>
    <w:charset w:val="00"/>
    <w:family w:val="swiss"/>
    <w:notTrueType/>
    <w:pitch w:val="default"/>
    <w:sig w:usb0="00000003" w:usb1="00000000" w:usb2="00000000" w:usb3="00000000" w:csb0="00000001"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ubicPS">
    <w:panose1 w:val="00000000000000000000"/>
    <w:charset w:val="00"/>
    <w:family w:val="moder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ica">
    <w:panose1 w:val="00000000000000000000"/>
    <w:charset w:val="00"/>
    <w:family w:val="modern"/>
    <w:notTrueType/>
    <w:pitch w:val="default"/>
    <w:sig w:usb0="00000003" w:usb1="00000000" w:usb2="00000000" w:usb3="00000000" w:csb0="00000001" w:csb1="00000000"/>
  </w:font>
  <w:font w:name="palatino">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D158E" w14:textId="77777777" w:rsidR="00505EAE" w:rsidRDefault="00505EAE">
      <w:pPr>
        <w:spacing w:after="0"/>
      </w:pPr>
      <w:r>
        <w:separator/>
      </w:r>
    </w:p>
  </w:footnote>
  <w:footnote w:type="continuationSeparator" w:id="0">
    <w:p w14:paraId="7847E59B" w14:textId="77777777" w:rsidR="00505EAE" w:rsidRDefault="00505E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6AEBD" w14:textId="77777777" w:rsidR="007B29D4" w:rsidRDefault="007B29D4" w:rsidP="007B29D4">
    <w:pPr>
      <w:pStyle w:val="HO"/>
    </w:pPr>
    <w:r>
      <w:t xml:space="preserve">Page </w:t>
    </w:r>
    <w:r>
      <w:fldChar w:fldCharType="begin"/>
    </w:r>
    <w:r>
      <w:instrText xml:space="preserve">page </w:instrText>
    </w:r>
    <w:r>
      <w:fldChar w:fldCharType="separate"/>
    </w:r>
    <w:r>
      <w:t>3</w:t>
    </w:r>
    <w:r>
      <w:fldChar w:fldCharType="end"/>
    </w:r>
    <w:r>
      <w:tab/>
    </w:r>
    <w:r>
      <w:tab/>
      <w:t>TETRA codec C code March 2024</w:t>
    </w:r>
  </w:p>
  <w:p w14:paraId="12AF84C0" w14:textId="4B6324DF" w:rsidR="00A830F8" w:rsidRPr="00657ED9" w:rsidRDefault="00A830F8" w:rsidP="00844D07">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defaultTabStop w:val="720"/>
  <w:hyphenationZone w:val="0"/>
  <w:doNotHyphenateCaps/>
  <w:evenAndOddHeaders/>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0F8"/>
    <w:rsid w:val="00050BAB"/>
    <w:rsid w:val="000D1974"/>
    <w:rsid w:val="000E7860"/>
    <w:rsid w:val="000F5D7C"/>
    <w:rsid w:val="00110FE1"/>
    <w:rsid w:val="00130BA7"/>
    <w:rsid w:val="0017335E"/>
    <w:rsid w:val="0017755C"/>
    <w:rsid w:val="001A43AF"/>
    <w:rsid w:val="001B125D"/>
    <w:rsid w:val="001C735D"/>
    <w:rsid w:val="001F3B75"/>
    <w:rsid w:val="00232893"/>
    <w:rsid w:val="00253B00"/>
    <w:rsid w:val="0027150E"/>
    <w:rsid w:val="00283B82"/>
    <w:rsid w:val="002A3C75"/>
    <w:rsid w:val="003128CB"/>
    <w:rsid w:val="003304C6"/>
    <w:rsid w:val="00341F60"/>
    <w:rsid w:val="00344B93"/>
    <w:rsid w:val="0034508D"/>
    <w:rsid w:val="00370E82"/>
    <w:rsid w:val="003817F4"/>
    <w:rsid w:val="00391941"/>
    <w:rsid w:val="003D3C85"/>
    <w:rsid w:val="003E1AE0"/>
    <w:rsid w:val="003E2CE0"/>
    <w:rsid w:val="003F2390"/>
    <w:rsid w:val="00422B63"/>
    <w:rsid w:val="00447EB5"/>
    <w:rsid w:val="00464FFB"/>
    <w:rsid w:val="00471CB0"/>
    <w:rsid w:val="00472322"/>
    <w:rsid w:val="00496B5A"/>
    <w:rsid w:val="004B79DC"/>
    <w:rsid w:val="004D1EDC"/>
    <w:rsid w:val="004D5ADA"/>
    <w:rsid w:val="00505EAE"/>
    <w:rsid w:val="00507868"/>
    <w:rsid w:val="00511A2B"/>
    <w:rsid w:val="00521A65"/>
    <w:rsid w:val="00536AB4"/>
    <w:rsid w:val="00542547"/>
    <w:rsid w:val="00564C75"/>
    <w:rsid w:val="005732DD"/>
    <w:rsid w:val="005A7FBE"/>
    <w:rsid w:val="005D118F"/>
    <w:rsid w:val="005D2B33"/>
    <w:rsid w:val="005F15AB"/>
    <w:rsid w:val="006433B9"/>
    <w:rsid w:val="00644E48"/>
    <w:rsid w:val="00646A5D"/>
    <w:rsid w:val="00653DE1"/>
    <w:rsid w:val="00657ED9"/>
    <w:rsid w:val="006A48D1"/>
    <w:rsid w:val="006E7CD1"/>
    <w:rsid w:val="007064DB"/>
    <w:rsid w:val="0077258D"/>
    <w:rsid w:val="0078762C"/>
    <w:rsid w:val="007B29D4"/>
    <w:rsid w:val="007D7CB5"/>
    <w:rsid w:val="008215AB"/>
    <w:rsid w:val="00844D07"/>
    <w:rsid w:val="00880C8C"/>
    <w:rsid w:val="008C2C9C"/>
    <w:rsid w:val="008D5D77"/>
    <w:rsid w:val="00915076"/>
    <w:rsid w:val="009160BA"/>
    <w:rsid w:val="00931A1A"/>
    <w:rsid w:val="00952A51"/>
    <w:rsid w:val="009711C2"/>
    <w:rsid w:val="00996C3F"/>
    <w:rsid w:val="009C4100"/>
    <w:rsid w:val="009C6CE3"/>
    <w:rsid w:val="009D2AF2"/>
    <w:rsid w:val="00A1003A"/>
    <w:rsid w:val="00A42D83"/>
    <w:rsid w:val="00A459CA"/>
    <w:rsid w:val="00A5485B"/>
    <w:rsid w:val="00A56AA1"/>
    <w:rsid w:val="00A830F8"/>
    <w:rsid w:val="00BD3FCB"/>
    <w:rsid w:val="00C175C2"/>
    <w:rsid w:val="00C351FF"/>
    <w:rsid w:val="00C45280"/>
    <w:rsid w:val="00C453D0"/>
    <w:rsid w:val="00C55BB9"/>
    <w:rsid w:val="00C741FC"/>
    <w:rsid w:val="00CA2983"/>
    <w:rsid w:val="00DE4A04"/>
    <w:rsid w:val="00E0725E"/>
    <w:rsid w:val="00E11534"/>
    <w:rsid w:val="00E232A6"/>
    <w:rsid w:val="00E80FA1"/>
    <w:rsid w:val="00F150F9"/>
    <w:rsid w:val="00F44881"/>
    <w:rsid w:val="00F54197"/>
    <w:rsid w:val="00F6033A"/>
    <w:rsid w:val="00FA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873BA"/>
  <w15:chartTrackingRefBased/>
  <w15:docId w15:val="{2E6AD726-BE8C-4EEF-A077-A25C1B857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jc w:val="both"/>
    </w:pPr>
    <w:rPr>
      <w:rFonts w:ascii="Univers (WN)" w:hAnsi="Univers (WN)" w:cs="Univers (WN)"/>
      <w:lang w:val="en-GB"/>
    </w:rPr>
  </w:style>
  <w:style w:type="paragraph" w:styleId="Heading1">
    <w:name w:val="heading 1"/>
    <w:next w:val="Normal"/>
    <w:qFormat/>
    <w:pPr>
      <w:keepNext/>
      <w:keepLines/>
      <w:tabs>
        <w:tab w:val="left" w:pos="709"/>
      </w:tabs>
      <w:spacing w:after="240"/>
      <w:ind w:left="709" w:hanging="709"/>
      <w:jc w:val="both"/>
      <w:outlineLvl w:val="0"/>
    </w:pPr>
    <w:rPr>
      <w:rFonts w:ascii="Univers (WN)" w:hAnsi="Univers (WN)" w:cs="Univers (WN)"/>
      <w:b/>
      <w:sz w:val="24"/>
      <w:lang w:val="en-GB"/>
    </w:rPr>
  </w:style>
  <w:style w:type="paragraph" w:styleId="Heading2">
    <w:name w:val="heading 2"/>
    <w:next w:val="Normal"/>
    <w:qFormat/>
    <w:pPr>
      <w:keepNext/>
      <w:keepLines/>
      <w:tabs>
        <w:tab w:val="left" w:pos="851"/>
      </w:tabs>
      <w:spacing w:after="240"/>
      <w:ind w:left="851" w:hanging="851"/>
      <w:jc w:val="both"/>
      <w:outlineLvl w:val="1"/>
    </w:pPr>
    <w:rPr>
      <w:rFonts w:ascii="Univers (WN)" w:hAnsi="Univers (WN)" w:cs="Univers (WN)"/>
      <w:b/>
      <w:lang w:val="en-GB"/>
    </w:rPr>
  </w:style>
  <w:style w:type="paragraph" w:styleId="Heading3">
    <w:name w:val="heading 3"/>
    <w:next w:val="Normal"/>
    <w:qFormat/>
    <w:pPr>
      <w:keepNext/>
      <w:keepLines/>
      <w:tabs>
        <w:tab w:val="left" w:pos="1134"/>
      </w:tabs>
      <w:spacing w:after="240"/>
      <w:ind w:left="1134" w:hanging="1134"/>
      <w:jc w:val="both"/>
      <w:outlineLvl w:val="2"/>
    </w:pPr>
    <w:rPr>
      <w:rFonts w:ascii="Univers (WN)" w:hAnsi="Univers (WN)" w:cs="Univers (WN)"/>
      <w:b/>
      <w:lang w:val="en-GB"/>
    </w:rPr>
  </w:style>
  <w:style w:type="paragraph" w:styleId="Heading4">
    <w:name w:val="heading 4"/>
    <w:next w:val="Normal"/>
    <w:qFormat/>
    <w:pPr>
      <w:keepNext/>
      <w:keepLines/>
      <w:tabs>
        <w:tab w:val="left" w:pos="1418"/>
      </w:tabs>
      <w:spacing w:after="240"/>
      <w:ind w:left="1418" w:hanging="1418"/>
      <w:jc w:val="both"/>
      <w:outlineLvl w:val="3"/>
    </w:pPr>
    <w:rPr>
      <w:rFonts w:ascii="Univers (WN)" w:hAnsi="Univers (WN)" w:cs="Univers (WN)"/>
      <w:b/>
      <w:lang w:val="en-GB"/>
    </w:rPr>
  </w:style>
  <w:style w:type="paragraph" w:styleId="Heading5">
    <w:name w:val="heading 5"/>
    <w:next w:val="Normal"/>
    <w:qFormat/>
    <w:pPr>
      <w:keepNext/>
      <w:keepLines/>
      <w:tabs>
        <w:tab w:val="left" w:pos="1701"/>
      </w:tabs>
      <w:spacing w:after="240"/>
      <w:ind w:left="1701" w:hanging="1701"/>
      <w:jc w:val="both"/>
      <w:outlineLvl w:val="4"/>
    </w:pPr>
    <w:rPr>
      <w:rFonts w:ascii="Univers (WN)" w:hAnsi="Univers (WN)" w:cs="Univers (WN)"/>
      <w:b/>
      <w:lang w:val="en-GB"/>
    </w:rPr>
  </w:style>
  <w:style w:type="paragraph" w:styleId="Heading6">
    <w:name w:val="heading 6"/>
    <w:basedOn w:val="Normal"/>
    <w:next w:val="NormalIndent"/>
    <w:qFormat/>
    <w:pPr>
      <w:ind w:left="720"/>
      <w:outlineLvl w:val="5"/>
    </w:pPr>
    <w:rPr>
      <w:rFonts w:ascii="CG Times (WN)" w:hAnsi="CG Times (WN)" w:cs="CG Times (WN)"/>
      <w:u w:val="single"/>
    </w:rPr>
  </w:style>
  <w:style w:type="paragraph" w:styleId="Heading7">
    <w:name w:val="heading 7"/>
    <w:basedOn w:val="Normal"/>
    <w:next w:val="NormalIndent"/>
    <w:qFormat/>
    <w:pPr>
      <w:ind w:left="720"/>
      <w:outlineLvl w:val="6"/>
    </w:pPr>
    <w:rPr>
      <w:rFonts w:ascii="CG Times (WN)" w:hAnsi="CG Times (WN)" w:cs="CG Times (WN)"/>
      <w:i/>
    </w:rPr>
  </w:style>
  <w:style w:type="paragraph" w:styleId="Heading8">
    <w:name w:val="heading 8"/>
    <w:basedOn w:val="Heading1"/>
    <w:next w:val="Normal"/>
    <w:qFormat/>
    <w:pPr>
      <w:tabs>
        <w:tab w:val="clear" w:pos="709"/>
        <w:tab w:val="left" w:pos="2977"/>
      </w:tabs>
      <w:ind w:left="2977" w:hanging="2977"/>
      <w:outlineLvl w:val="7"/>
    </w:pPr>
  </w:style>
  <w:style w:type="paragraph" w:styleId="Heading9">
    <w:name w:val="heading 9"/>
    <w:basedOn w:val="Normal"/>
    <w:next w:val="NormalIndent"/>
    <w:qFormat/>
    <w:pPr>
      <w:ind w:left="720"/>
      <w:outlineLvl w:val="8"/>
    </w:pPr>
    <w:rPr>
      <w:rFonts w:ascii="CG Times (WN)" w:hAnsi="CG Times (WN)" w:cs="CG Times (W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567"/>
        <w:tab w:val="left" w:pos="2268"/>
      </w:tabs>
      <w:ind w:left="2268" w:hanging="2268"/>
    </w:pPr>
  </w:style>
  <w:style w:type="paragraph" w:styleId="TOC7">
    <w:name w:val="toc 7"/>
    <w:basedOn w:val="Normal"/>
    <w:next w:val="Normal"/>
    <w:pPr>
      <w:tabs>
        <w:tab w:val="left" w:leader="dot" w:pos="8646"/>
        <w:tab w:val="right" w:pos="9072"/>
      </w:tabs>
      <w:ind w:left="4253" w:right="850"/>
    </w:pPr>
  </w:style>
  <w:style w:type="paragraph" w:styleId="TOC6">
    <w:name w:val="toc 6"/>
    <w:basedOn w:val="Normal"/>
    <w:next w:val="Normal"/>
    <w:pPr>
      <w:tabs>
        <w:tab w:val="left" w:leader="dot" w:pos="8646"/>
        <w:tab w:val="right" w:pos="9072"/>
      </w:tabs>
      <w:ind w:left="3544" w:right="850"/>
    </w:pPr>
  </w:style>
  <w:style w:type="paragraph" w:styleId="TOC5">
    <w:name w:val="toc 5"/>
    <w:pPr>
      <w:keepLines/>
      <w:tabs>
        <w:tab w:val="left" w:pos="5670"/>
        <w:tab w:val="right" w:leader="dot" w:pos="9356"/>
      </w:tabs>
      <w:ind w:left="5670" w:right="284" w:hanging="1701"/>
      <w:jc w:val="both"/>
    </w:pPr>
    <w:rPr>
      <w:rFonts w:ascii="Univers (WN)" w:hAnsi="Univers (WN)" w:cs="Univers (WN)"/>
      <w:lang w:val="en-GB"/>
    </w:rPr>
  </w:style>
  <w:style w:type="paragraph" w:styleId="TOC4">
    <w:name w:val="toc 4"/>
    <w:pPr>
      <w:keepLines/>
      <w:tabs>
        <w:tab w:val="left" w:pos="3969"/>
        <w:tab w:val="right" w:leader="dot" w:pos="9356"/>
      </w:tabs>
      <w:ind w:left="3969" w:right="284" w:hanging="1418"/>
      <w:jc w:val="both"/>
    </w:pPr>
    <w:rPr>
      <w:rFonts w:ascii="Univers (WN)" w:hAnsi="Univers (WN)" w:cs="Univers (WN)"/>
      <w:lang w:val="en-GB"/>
    </w:rPr>
  </w:style>
  <w:style w:type="paragraph" w:styleId="TOC3">
    <w:name w:val="toc 3"/>
    <w:uiPriority w:val="39"/>
    <w:pPr>
      <w:keepLines/>
      <w:tabs>
        <w:tab w:val="left" w:pos="2552"/>
        <w:tab w:val="right" w:leader="dot" w:pos="9356"/>
      </w:tabs>
      <w:ind w:left="2552" w:right="284" w:hanging="1134"/>
      <w:jc w:val="both"/>
    </w:pPr>
    <w:rPr>
      <w:rFonts w:ascii="Univers (WN)" w:hAnsi="Univers (WN)" w:cs="Univers (WN)"/>
      <w:lang w:val="en-GB"/>
    </w:rPr>
  </w:style>
  <w:style w:type="paragraph" w:styleId="TOC2">
    <w:name w:val="toc 2"/>
    <w:uiPriority w:val="39"/>
    <w:pPr>
      <w:keepLines/>
      <w:tabs>
        <w:tab w:val="left" w:pos="1418"/>
        <w:tab w:val="right" w:leader="dot" w:pos="9356"/>
      </w:tabs>
      <w:ind w:left="1418" w:right="284" w:hanging="851"/>
      <w:jc w:val="both"/>
    </w:pPr>
    <w:rPr>
      <w:rFonts w:ascii="Univers (WN)" w:hAnsi="Univers (WN)" w:cs="Univers (WN)"/>
      <w:lang w:val="en-GB"/>
    </w:rPr>
  </w:style>
  <w:style w:type="paragraph" w:styleId="TOC1">
    <w:name w:val="toc 1"/>
    <w:uiPriority w:val="39"/>
    <w:pPr>
      <w:keepLines/>
      <w:tabs>
        <w:tab w:val="left" w:pos="567"/>
        <w:tab w:val="right" w:leader="dot" w:pos="9356"/>
      </w:tabs>
      <w:spacing w:before="240"/>
      <w:ind w:left="567" w:right="284" w:hanging="567"/>
      <w:jc w:val="both"/>
    </w:pPr>
    <w:rPr>
      <w:rFonts w:ascii="Univers (WN)" w:hAnsi="Univers (WN)" w:cs="Univers (WN)"/>
      <w:lang w:val="en-GB"/>
    </w:rPr>
  </w:style>
  <w:style w:type="paragraph" w:styleId="Index7">
    <w:name w:val="index 7"/>
    <w:basedOn w:val="Normal"/>
    <w:next w:val="Normal"/>
    <w:pPr>
      <w:ind w:left="1698"/>
    </w:pPr>
  </w:style>
  <w:style w:type="paragraph" w:styleId="Index6">
    <w:name w:val="index 6"/>
    <w:basedOn w:val="Normal"/>
    <w:next w:val="Normal"/>
    <w:pPr>
      <w:ind w:left="1415"/>
    </w:pPr>
  </w:style>
  <w:style w:type="paragraph" w:styleId="Index5">
    <w:name w:val="index 5"/>
    <w:basedOn w:val="Normal"/>
    <w:next w:val="Normal"/>
    <w:pPr>
      <w:ind w:left="1132"/>
    </w:pPr>
  </w:style>
  <w:style w:type="paragraph" w:styleId="Index4">
    <w:name w:val="index 4"/>
    <w:basedOn w:val="Normal"/>
    <w:next w:val="Normal"/>
    <w:pPr>
      <w:ind w:left="849"/>
    </w:pPr>
  </w:style>
  <w:style w:type="paragraph" w:styleId="Index3">
    <w:name w:val="index 3"/>
    <w:basedOn w:val="Normal"/>
    <w:next w:val="Normal"/>
    <w:pPr>
      <w:ind w:left="566"/>
    </w:pPr>
  </w:style>
  <w:style w:type="paragraph" w:styleId="Index2">
    <w:name w:val="index 2"/>
    <w:basedOn w:val="Normal"/>
    <w:pPr>
      <w:spacing w:after="0"/>
      <w:ind w:left="567"/>
    </w:pPr>
  </w:style>
  <w:style w:type="paragraph" w:styleId="Index1">
    <w:name w:val="index 1"/>
    <w:basedOn w:val="Normal"/>
    <w:pPr>
      <w:spacing w:after="0"/>
    </w:pPr>
  </w:style>
  <w:style w:type="paragraph" w:styleId="IndexHeading">
    <w:name w:val="index heading"/>
    <w:basedOn w:val="Normal"/>
    <w:pPr>
      <w:keepNext/>
      <w:keepLines/>
      <w:spacing w:before="240" w:after="0"/>
    </w:pPr>
    <w:rPr>
      <w:b/>
      <w:sz w:val="24"/>
    </w:r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styleId="FootnoteText">
    <w:name w:val="footnote text"/>
    <w:pPr>
      <w:keepNext/>
      <w:keepLines/>
      <w:tabs>
        <w:tab w:val="left" w:pos="454"/>
      </w:tabs>
      <w:ind w:left="454" w:hanging="454"/>
      <w:jc w:val="both"/>
    </w:pPr>
    <w:rPr>
      <w:rFonts w:ascii="Univers (WN)" w:hAnsi="Univers (WN)" w:cs="Univers (WN)"/>
      <w:sz w:val="16"/>
      <w:lang w:val="en-GB"/>
    </w:rPr>
  </w:style>
  <w:style w:type="paragraph" w:styleId="NormalIndent">
    <w:name w:val="Normal Indent"/>
    <w:basedOn w:val="Normal"/>
    <w:next w:val="Normal"/>
    <w:pPr>
      <w:ind w:left="720"/>
    </w:pPr>
  </w:style>
  <w:style w:type="paragraph" w:customStyle="1" w:styleId="EndnoteText1">
    <w:name w:val="Endnote Text1"/>
    <w:basedOn w:val="Normal"/>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jc w:val="both"/>
    </w:pPr>
    <w:rPr>
      <w:rFonts w:ascii="Univers (WN)" w:hAnsi="Univers (WN)" w:cs="Univers (WN)"/>
      <w:lang w:val="en-GB"/>
    </w:rPr>
  </w:style>
  <w:style w:type="paragraph" w:customStyle="1" w:styleId="TT">
    <w:name w:val="TT"/>
    <w:next w:val="Normal"/>
    <w:pPr>
      <w:spacing w:after="960"/>
      <w:jc w:val="center"/>
    </w:pPr>
    <w:rPr>
      <w:rFonts w:ascii="Univers (WN)" w:hAnsi="Univers (WN)" w:cs="Univers (WN)"/>
      <w:b/>
      <w:sz w:val="24"/>
      <w:lang w:val="en-GB"/>
    </w:rPr>
  </w:style>
  <w:style w:type="paragraph" w:customStyle="1" w:styleId="NO">
    <w:name w:val="NO"/>
    <w:next w:val="Normal"/>
    <w:pPr>
      <w:tabs>
        <w:tab w:val="left" w:pos="1701"/>
      </w:tabs>
      <w:spacing w:after="240"/>
      <w:ind w:left="1701" w:hanging="1134"/>
      <w:jc w:val="both"/>
    </w:pPr>
    <w:rPr>
      <w:rFonts w:ascii="Univers (WN)" w:hAnsi="Univers (WN)" w:cs="Univers (WN)"/>
      <w:lang w:val="en-GB"/>
    </w:rPr>
  </w:style>
  <w:style w:type="paragraph" w:customStyle="1" w:styleId="HO">
    <w:name w:val="HO"/>
    <w:next w:val="Normal"/>
    <w:pPr>
      <w:jc w:val="right"/>
    </w:pPr>
    <w:rPr>
      <w:rFonts w:ascii="Univers (WN)" w:hAnsi="Univers (WN)" w:cs="Univers (WN)"/>
      <w:b/>
      <w:lang w:val="en-GB"/>
    </w:rPr>
  </w:style>
  <w:style w:type="paragraph" w:customStyle="1" w:styleId="HE">
    <w:name w:val="HE"/>
    <w:next w:val="Normal"/>
    <w:rPr>
      <w:rFonts w:ascii="Univers (WN)" w:hAnsi="Univers (WN)" w:cs="Univers (WN)"/>
      <w:b/>
      <w:lang w:val="en-GB"/>
    </w:rPr>
  </w:style>
  <w:style w:type="paragraph" w:customStyle="1" w:styleId="LD">
    <w:name w:val="LD"/>
    <w:pPr>
      <w:keepNext/>
      <w:keepLines/>
    </w:pPr>
    <w:rPr>
      <w:rFonts w:ascii="Courier" w:hAnsi="Courier" w:cs="Courier"/>
      <w:sz w:val="24"/>
      <w:lang w:val="en-GB"/>
    </w:rPr>
  </w:style>
  <w:style w:type="paragraph" w:customStyle="1" w:styleId="EX">
    <w:name w:val="EX"/>
    <w:next w:val="Normal"/>
    <w:pPr>
      <w:tabs>
        <w:tab w:val="left" w:pos="2268"/>
      </w:tabs>
      <w:spacing w:after="240"/>
      <w:ind w:left="2268" w:hanging="2268"/>
      <w:jc w:val="both"/>
    </w:pPr>
    <w:rPr>
      <w:rFonts w:ascii="Univers (WN)" w:hAnsi="Univers (WN)" w:cs="Univers (WN)"/>
      <w:lang w:val="en-GB"/>
    </w:rPr>
  </w:style>
  <w:style w:type="paragraph" w:customStyle="1" w:styleId="FP">
    <w:name w:val="FP"/>
    <w:rPr>
      <w:rFonts w:ascii="Univers (WN)" w:hAnsi="Univers (WN)" w:cs="Univers (WN)"/>
      <w:lang w:val="en-GB"/>
    </w:rPr>
  </w:style>
  <w:style w:type="paragraph" w:customStyle="1" w:styleId="TC">
    <w:name w:val="TC"/>
    <w:pPr>
      <w:keepNext/>
      <w:keepLines/>
      <w:jc w:val="center"/>
    </w:pPr>
    <w:rPr>
      <w:rFonts w:ascii="Courier" w:hAnsi="Courier" w:cs="Courier"/>
      <w:sz w:val="24"/>
      <w:lang w:val="en-GB"/>
    </w:rPr>
  </w:style>
  <w:style w:type="paragraph" w:customStyle="1" w:styleId="NW">
    <w:name w:val="NW"/>
    <w:basedOn w:val="NO"/>
    <w:next w:val="Normal"/>
    <w:pPr>
      <w:spacing w:after="0"/>
    </w:pPr>
  </w:style>
  <w:style w:type="paragraph" w:customStyle="1" w:styleId="EW">
    <w:name w:val="EW"/>
    <w:next w:val="Normal"/>
    <w:pPr>
      <w:tabs>
        <w:tab w:val="left" w:pos="2268"/>
      </w:tabs>
      <w:ind w:left="2268" w:hanging="2268"/>
      <w:jc w:val="both"/>
    </w:pPr>
    <w:rPr>
      <w:rFonts w:ascii="Univers (WN)" w:hAnsi="Univers (WN)" w:cs="Univers (WN)"/>
      <w:lang w:val="en-GB"/>
    </w:rPr>
  </w:style>
  <w:style w:type="paragraph" w:customStyle="1" w:styleId="B2">
    <w:name w:val="B2"/>
    <w:pPr>
      <w:tabs>
        <w:tab w:val="left" w:pos="1134"/>
      </w:tabs>
      <w:ind w:left="1134" w:hanging="567"/>
      <w:jc w:val="both"/>
    </w:pPr>
    <w:rPr>
      <w:rFonts w:ascii="Univers (WN)" w:hAnsi="Univers (WN)" w:cs="Univers (WN)"/>
      <w:lang w:val="en-GB"/>
    </w:rPr>
  </w:style>
  <w:style w:type="paragraph" w:customStyle="1" w:styleId="B3">
    <w:name w:val="B3"/>
    <w:pPr>
      <w:tabs>
        <w:tab w:val="left" w:pos="1701"/>
      </w:tabs>
      <w:ind w:left="1701" w:hanging="567"/>
      <w:jc w:val="both"/>
    </w:pPr>
    <w:rPr>
      <w:rFonts w:ascii="Univers (WN)" w:hAnsi="Univers (WN)" w:cs="Univers (WN)"/>
      <w:lang w:val="en-GB"/>
    </w:rPr>
  </w:style>
  <w:style w:type="paragraph" w:customStyle="1" w:styleId="B4">
    <w:name w:val="B4"/>
    <w:pPr>
      <w:tabs>
        <w:tab w:val="left" w:pos="2268"/>
      </w:tabs>
      <w:ind w:left="2268" w:hanging="567"/>
      <w:jc w:val="both"/>
    </w:pPr>
    <w:rPr>
      <w:rFonts w:ascii="Univers (WN)" w:hAnsi="Univers (WN)" w:cs="Univers (WN)"/>
      <w:lang w:val="en-GB"/>
    </w:rPr>
  </w:style>
  <w:style w:type="paragraph" w:customStyle="1" w:styleId="B5">
    <w:name w:val="B5"/>
    <w:pPr>
      <w:tabs>
        <w:tab w:val="left" w:pos="2835"/>
      </w:tabs>
      <w:ind w:left="2835" w:hanging="567"/>
      <w:jc w:val="both"/>
    </w:pPr>
    <w:rPr>
      <w:rFonts w:ascii="Univers (WN)" w:hAnsi="Univers (WN)" w:cs="Univers (WN)"/>
      <w:lang w:val="en-GB"/>
    </w:rPr>
  </w:style>
  <w:style w:type="paragraph" w:customStyle="1" w:styleId="TL">
    <w:name w:val="TL"/>
    <w:pPr>
      <w:keepNext/>
      <w:keepLines/>
      <w:jc w:val="center"/>
    </w:pPr>
    <w:rPr>
      <w:rFonts w:ascii="cubicPS" w:hAnsi="cubicPS" w:cs="cubicPS"/>
      <w:sz w:val="18"/>
    </w:rPr>
  </w:style>
  <w:style w:type="paragraph" w:customStyle="1" w:styleId="TH">
    <w:name w:val="TH"/>
    <w:next w:val="Normal"/>
    <w:pPr>
      <w:keepNext/>
      <w:keepLines/>
      <w:spacing w:after="240"/>
      <w:jc w:val="center"/>
    </w:pPr>
    <w:rPr>
      <w:rFonts w:ascii="Univers (WN)" w:hAnsi="Univers (WN)" w:cs="Univers (WN)"/>
      <w:lang w:val="en-GB"/>
    </w:rPr>
  </w:style>
  <w:style w:type="paragraph" w:customStyle="1" w:styleId="TF">
    <w:name w:val="TF"/>
    <w:next w:val="Normal"/>
    <w:pPr>
      <w:keepLines/>
      <w:spacing w:before="240" w:after="240"/>
      <w:jc w:val="center"/>
    </w:pPr>
    <w:rPr>
      <w:rFonts w:ascii="Univers (WN)" w:hAnsi="Univers (WN)" w:cs="Univers (WN)"/>
      <w:lang w:val="en-GB"/>
    </w:rPr>
  </w:style>
  <w:style w:type="paragraph" w:customStyle="1" w:styleId="TB">
    <w:name w:val="TB"/>
    <w:pPr>
      <w:keepNext/>
      <w:keepLines/>
      <w:pBdr>
        <w:top w:val="single" w:sz="6" w:space="1" w:color="auto"/>
        <w:left w:val="single" w:sz="6" w:space="1" w:color="auto"/>
        <w:bottom w:val="single" w:sz="6" w:space="1" w:color="auto"/>
        <w:right w:val="single" w:sz="6" w:space="1" w:color="auto"/>
      </w:pBdr>
    </w:pPr>
    <w:rPr>
      <w:rFonts w:ascii="Univers (WN)" w:hAnsi="Univers (WN)" w:cs="Univers (WN)"/>
      <w:lang w:val="en-GB"/>
    </w:rPr>
  </w:style>
  <w:style w:type="paragraph" w:customStyle="1" w:styleId="T5">
    <w:name w:val="T5"/>
    <w:pPr>
      <w:keepLines/>
      <w:tabs>
        <w:tab w:val="left" w:pos="5670"/>
        <w:tab w:val="right" w:leader="dot" w:pos="9356"/>
      </w:tabs>
      <w:ind w:left="5670" w:right="567" w:hanging="1701"/>
      <w:jc w:val="both"/>
    </w:pPr>
    <w:rPr>
      <w:rFonts w:ascii="Helvetica" w:hAnsi="Helvetica" w:cs="Helvetica"/>
    </w:rPr>
  </w:style>
  <w:style w:type="paragraph" w:customStyle="1" w:styleId="B1">
    <w:name w:val="B1"/>
    <w:pPr>
      <w:tabs>
        <w:tab w:val="left" w:pos="567"/>
      </w:tabs>
      <w:ind w:left="567" w:hanging="567"/>
      <w:jc w:val="both"/>
    </w:pPr>
    <w:rPr>
      <w:rFonts w:ascii="Univers (WN)" w:hAnsi="Univers (WN)" w:cs="Univers (WN)"/>
      <w:lang w:val="en-GB"/>
    </w:rPr>
  </w:style>
  <w:style w:type="paragraph" w:customStyle="1" w:styleId="TN">
    <w:name w:val="TN"/>
    <w:pPr>
      <w:keepNext/>
      <w:keepLines/>
      <w:pBdr>
        <w:top w:val="single" w:sz="6" w:space="1" w:color="auto"/>
        <w:left w:val="single" w:sz="6" w:space="1" w:color="auto"/>
        <w:bottom w:val="single" w:sz="6" w:space="1" w:color="auto"/>
        <w:right w:val="single" w:sz="6" w:space="1" w:color="auto"/>
      </w:pBdr>
      <w:tabs>
        <w:tab w:val="left" w:pos="1247"/>
      </w:tabs>
      <w:ind w:left="1134" w:hanging="1134"/>
      <w:jc w:val="both"/>
    </w:pPr>
    <w:rPr>
      <w:rFonts w:ascii="Helvetica" w:hAnsi="Helvetica" w:cs="Helvetica"/>
    </w:rPr>
  </w:style>
  <w:style w:type="paragraph" w:customStyle="1" w:styleId="TR">
    <w:name w:val="TR"/>
    <w:pPr>
      <w:keepNext/>
      <w:keepLines/>
      <w:jc w:val="center"/>
    </w:pPr>
    <w:rPr>
      <w:rFonts w:ascii="pica" w:hAnsi="pica" w:cs="pica"/>
    </w:rPr>
  </w:style>
  <w:style w:type="paragraph" w:customStyle="1" w:styleId="ZA">
    <w:name w:val="ZA"/>
    <w:pPr>
      <w:keepNext/>
      <w:keepLines/>
      <w:tabs>
        <w:tab w:val="left" w:pos="142"/>
        <w:tab w:val="left" w:pos="6464"/>
        <w:tab w:val="left" w:pos="6804"/>
      </w:tabs>
      <w:spacing w:line="480" w:lineRule="exact"/>
    </w:pPr>
    <w:rPr>
      <w:rFonts w:ascii="Univers (WN)" w:hAnsi="Univers (WN)" w:cs="Univers (WN)"/>
      <w:lang w:val="en-GB"/>
    </w:rPr>
  </w:style>
  <w:style w:type="paragraph" w:customStyle="1" w:styleId="ZB">
    <w:name w:val="ZB"/>
    <w:pPr>
      <w:keepNext/>
      <w:keepLines/>
      <w:tabs>
        <w:tab w:val="left" w:pos="5387"/>
      </w:tabs>
      <w:spacing w:after="240"/>
    </w:pPr>
    <w:rPr>
      <w:rFonts w:ascii="Univers (WN)" w:hAnsi="Univers (WN)" w:cs="Univers (WN)"/>
      <w:b/>
      <w:sz w:val="32"/>
      <w:lang w:val="en-GB"/>
    </w:rPr>
  </w:style>
  <w:style w:type="paragraph" w:customStyle="1" w:styleId="ZU">
    <w:name w:val="ZU"/>
    <w:pPr>
      <w:keepNext/>
      <w:keepLines/>
      <w:tabs>
        <w:tab w:val="left" w:pos="624"/>
      </w:tabs>
      <w:spacing w:after="240"/>
      <w:ind w:left="624" w:right="113" w:hanging="624"/>
      <w:jc w:val="both"/>
    </w:pPr>
    <w:rPr>
      <w:rFonts w:ascii="Univers (WN)" w:hAnsi="Univers (WN)" w:cs="Univers (WN)"/>
      <w:lang w:val="en-GB"/>
    </w:rPr>
  </w:style>
  <w:style w:type="paragraph" w:customStyle="1" w:styleId="ZW">
    <w:name w:val="ZW"/>
    <w:pPr>
      <w:keepNext/>
      <w:keepLines/>
      <w:tabs>
        <w:tab w:val="left" w:pos="5387"/>
      </w:tabs>
      <w:spacing w:after="240"/>
    </w:pPr>
    <w:rPr>
      <w:rFonts w:ascii="Univers (WN)" w:hAnsi="Univers (WN)" w:cs="Univers (WN)"/>
      <w:lang w:val="en-GB"/>
    </w:rPr>
  </w:style>
  <w:style w:type="paragraph" w:customStyle="1" w:styleId="ZK">
    <w:name w:val="ZK"/>
    <w:pPr>
      <w:keepNext/>
      <w:keepLines/>
      <w:tabs>
        <w:tab w:val="left" w:pos="1191"/>
      </w:tabs>
      <w:spacing w:after="240"/>
      <w:ind w:left="1191" w:right="113" w:hanging="1191"/>
      <w:jc w:val="both"/>
    </w:pPr>
    <w:rPr>
      <w:rFonts w:ascii="Univers (WN)" w:hAnsi="Univers (WN)" w:cs="Univers (WN)"/>
      <w:lang w:val="en-GB"/>
    </w:rPr>
  </w:style>
  <w:style w:type="paragraph" w:customStyle="1" w:styleId="ZT">
    <w:name w:val="ZT"/>
    <w:pPr>
      <w:keepNext/>
      <w:keepLines/>
      <w:spacing w:after="96"/>
      <w:jc w:val="center"/>
    </w:pPr>
    <w:rPr>
      <w:rFonts w:ascii="Univers (WN)" w:hAnsi="Univers (WN)" w:cs="Univers (WN)"/>
      <w:b/>
      <w:sz w:val="32"/>
      <w:lang w:val="en-GB"/>
    </w:rPr>
  </w:style>
  <w:style w:type="paragraph" w:customStyle="1" w:styleId="ZC">
    <w:name w:val="ZC"/>
    <w:pPr>
      <w:keepNext/>
      <w:keepLines/>
      <w:spacing w:line="360" w:lineRule="atLeast"/>
      <w:jc w:val="center"/>
    </w:pPr>
    <w:rPr>
      <w:rFonts w:ascii="Univers (WN)" w:hAnsi="Univers (WN)" w:cs="Univers (WN)"/>
      <w:lang w:val="en-GB"/>
    </w:rPr>
  </w:style>
  <w:style w:type="paragraph" w:customStyle="1" w:styleId="ZE">
    <w:name w:val="ZE"/>
    <w:pPr>
      <w:spacing w:after="960" w:line="408" w:lineRule="atLeast"/>
      <w:jc w:val="center"/>
    </w:pPr>
    <w:rPr>
      <w:rFonts w:ascii="Univers (WN)" w:hAnsi="Univers (WN)" w:cs="Univers (WN)"/>
      <w:lang w:val="en-GB"/>
    </w:rPr>
  </w:style>
  <w:style w:type="paragraph" w:customStyle="1" w:styleId="TD">
    <w:name w:val="TD"/>
    <w:pPr>
      <w:keepNext/>
      <w:keepLines/>
      <w:pBdr>
        <w:top w:val="single" w:sz="6" w:space="0" w:color="auto"/>
        <w:left w:val="single" w:sz="6" w:space="0" w:color="auto"/>
        <w:right w:val="single" w:sz="6" w:space="0" w:color="auto"/>
      </w:pBdr>
    </w:pPr>
    <w:rPr>
      <w:rFonts w:ascii="Helvetica" w:hAnsi="Helvetica" w:cs="Helvetica"/>
    </w:rPr>
  </w:style>
  <w:style w:type="paragraph" w:customStyle="1" w:styleId="TM">
    <w:name w:val="TM"/>
    <w:pPr>
      <w:keepNext/>
      <w:keepLines/>
      <w:pBdr>
        <w:left w:val="single" w:sz="6" w:space="0" w:color="auto"/>
        <w:right w:val="single" w:sz="6" w:space="0" w:color="auto"/>
      </w:pBdr>
    </w:pPr>
    <w:rPr>
      <w:rFonts w:ascii="Helvetica" w:hAnsi="Helvetica" w:cs="Helvetica"/>
    </w:rPr>
  </w:style>
  <w:style w:type="paragraph" w:customStyle="1" w:styleId="H6">
    <w:name w:val="H6"/>
    <w:next w:val="Normal"/>
    <w:pPr>
      <w:keepNext/>
      <w:keepLines/>
      <w:tabs>
        <w:tab w:val="left" w:pos="1985"/>
      </w:tabs>
      <w:spacing w:after="240"/>
      <w:ind w:left="1985" w:hanging="1985"/>
      <w:jc w:val="both"/>
    </w:pPr>
    <w:rPr>
      <w:rFonts w:ascii="Univers (WN)" w:hAnsi="Univers (WN)" w:cs="Univers (WN)"/>
      <w:b/>
      <w:lang w:val="en-GB"/>
    </w:rPr>
  </w:style>
  <w:style w:type="paragraph" w:customStyle="1" w:styleId="TU">
    <w:name w:val="TU"/>
    <w:pPr>
      <w:keepNext/>
      <w:keepLines/>
      <w:pBdr>
        <w:left w:val="single" w:sz="6" w:space="0" w:color="auto"/>
        <w:bottom w:val="single" w:sz="6" w:space="0" w:color="auto"/>
        <w:right w:val="single" w:sz="6" w:space="0" w:color="auto"/>
      </w:pBdr>
    </w:pPr>
    <w:rPr>
      <w:rFonts w:ascii="Helvetica" w:hAnsi="Helvetica" w:cs="Helvetica"/>
    </w:rPr>
  </w:style>
  <w:style w:type="paragraph" w:customStyle="1" w:styleId="TX">
    <w:name w:val="TX"/>
    <w:pPr>
      <w:keepNext/>
      <w:keepLines/>
      <w:pBdr>
        <w:top w:val="single" w:sz="6" w:space="0" w:color="auto"/>
        <w:left w:val="single" w:sz="6" w:space="0" w:color="auto"/>
        <w:right w:val="single" w:sz="6" w:space="0" w:color="auto"/>
      </w:pBdr>
      <w:tabs>
        <w:tab w:val="left" w:pos="1247"/>
      </w:tabs>
      <w:ind w:left="1134" w:hanging="1134"/>
      <w:jc w:val="both"/>
    </w:pPr>
    <w:rPr>
      <w:rFonts w:ascii="Helvetica" w:hAnsi="Helvetica" w:cs="Helvetica"/>
    </w:rPr>
  </w:style>
  <w:style w:type="paragraph" w:customStyle="1" w:styleId="TY">
    <w:name w:val="TY"/>
    <w:pPr>
      <w:keepNext/>
      <w:keepLines/>
      <w:pBdr>
        <w:left w:val="single" w:sz="6" w:space="0" w:color="auto"/>
        <w:right w:val="single" w:sz="6" w:space="0" w:color="auto"/>
      </w:pBdr>
      <w:tabs>
        <w:tab w:val="left" w:pos="1247"/>
      </w:tabs>
      <w:ind w:left="1134" w:hanging="1134"/>
      <w:jc w:val="both"/>
    </w:pPr>
    <w:rPr>
      <w:rFonts w:ascii="Helvetica" w:hAnsi="Helvetica" w:cs="Helvetica"/>
    </w:rPr>
  </w:style>
  <w:style w:type="paragraph" w:customStyle="1" w:styleId="TZ">
    <w:name w:val="TZ"/>
    <w:pPr>
      <w:keepNext/>
      <w:keepLines/>
      <w:pBdr>
        <w:left w:val="single" w:sz="6" w:space="0" w:color="auto"/>
        <w:bottom w:val="single" w:sz="6" w:space="0" w:color="auto"/>
        <w:right w:val="single" w:sz="6" w:space="0" w:color="auto"/>
      </w:pBdr>
      <w:tabs>
        <w:tab w:val="left" w:pos="1247"/>
      </w:tabs>
      <w:ind w:left="1134" w:hanging="1134"/>
      <w:jc w:val="both"/>
    </w:pPr>
    <w:rPr>
      <w:rFonts w:ascii="Helvetica" w:hAnsi="Helvetica" w:cs="Helvetica"/>
    </w:rPr>
  </w:style>
  <w:style w:type="paragraph" w:customStyle="1" w:styleId="AB">
    <w:name w:val="AB"/>
    <w:pPr>
      <w:keepLines/>
      <w:pBdr>
        <w:top w:val="single" w:sz="6" w:space="1" w:color="auto"/>
        <w:left w:val="single" w:sz="6" w:space="1" w:color="auto"/>
        <w:bottom w:val="single" w:sz="6" w:space="1" w:color="auto"/>
        <w:right w:val="single" w:sz="6" w:space="1" w:color="auto"/>
      </w:pBdr>
    </w:pPr>
    <w:rPr>
      <w:rFonts w:ascii="Helvetica" w:hAnsi="Helvetica" w:cs="Helvetica"/>
    </w:rPr>
  </w:style>
  <w:style w:type="paragraph" w:customStyle="1" w:styleId="AD">
    <w:name w:val="AD"/>
    <w:pPr>
      <w:keepLines/>
      <w:pBdr>
        <w:top w:val="single" w:sz="6" w:space="0" w:color="auto"/>
        <w:left w:val="single" w:sz="6" w:space="0" w:color="auto"/>
        <w:right w:val="single" w:sz="6" w:space="0" w:color="auto"/>
      </w:pBdr>
    </w:pPr>
    <w:rPr>
      <w:rFonts w:ascii="Helvetica" w:hAnsi="Helvetica" w:cs="Helvetica"/>
    </w:rPr>
  </w:style>
  <w:style w:type="paragraph" w:customStyle="1" w:styleId="AM">
    <w:name w:val="AM"/>
    <w:pPr>
      <w:keepLines/>
      <w:pBdr>
        <w:left w:val="single" w:sz="6" w:space="0" w:color="auto"/>
        <w:right w:val="single" w:sz="6" w:space="0" w:color="auto"/>
      </w:pBdr>
    </w:pPr>
    <w:rPr>
      <w:rFonts w:ascii="Helvetica" w:hAnsi="Helvetica" w:cs="Helvetica"/>
    </w:rPr>
  </w:style>
  <w:style w:type="paragraph" w:customStyle="1" w:styleId="AU">
    <w:name w:val="AU"/>
    <w:pPr>
      <w:keepLines/>
      <w:pBdr>
        <w:left w:val="single" w:sz="6" w:space="0" w:color="auto"/>
        <w:bottom w:val="single" w:sz="6" w:space="0" w:color="auto"/>
        <w:right w:val="single" w:sz="6" w:space="0" w:color="auto"/>
      </w:pBdr>
    </w:pPr>
    <w:rPr>
      <w:rFonts w:ascii="Helvetica" w:hAnsi="Helvetica" w:cs="Helvetica"/>
    </w:rPr>
  </w:style>
  <w:style w:type="paragraph" w:customStyle="1" w:styleId="NN">
    <w:name w:val="NN"/>
    <w:pPr>
      <w:keepLines/>
      <w:pBdr>
        <w:top w:val="single" w:sz="6" w:space="1" w:color="auto"/>
        <w:left w:val="single" w:sz="6" w:space="1" w:color="auto"/>
        <w:bottom w:val="single" w:sz="6" w:space="1" w:color="auto"/>
        <w:right w:val="single" w:sz="6" w:space="1" w:color="auto"/>
      </w:pBdr>
      <w:tabs>
        <w:tab w:val="left" w:pos="1247"/>
      </w:tabs>
      <w:ind w:left="1134" w:hanging="1134"/>
      <w:jc w:val="both"/>
    </w:pPr>
    <w:rPr>
      <w:rFonts w:ascii="Helvetica" w:hAnsi="Helvetica" w:cs="Helvetica"/>
    </w:rPr>
  </w:style>
  <w:style w:type="paragraph" w:customStyle="1" w:styleId="NX">
    <w:name w:val="NX"/>
    <w:pPr>
      <w:keepLines/>
      <w:pBdr>
        <w:top w:val="single" w:sz="6" w:space="0" w:color="auto"/>
        <w:left w:val="single" w:sz="6" w:space="0" w:color="auto"/>
        <w:right w:val="single" w:sz="6" w:space="0" w:color="auto"/>
      </w:pBdr>
      <w:tabs>
        <w:tab w:val="left" w:pos="1247"/>
      </w:tabs>
      <w:ind w:left="1134" w:hanging="1134"/>
      <w:jc w:val="both"/>
    </w:pPr>
    <w:rPr>
      <w:rFonts w:ascii="Helvetica" w:hAnsi="Helvetica" w:cs="Helvetica"/>
    </w:rPr>
  </w:style>
  <w:style w:type="paragraph" w:customStyle="1" w:styleId="NY">
    <w:name w:val="NY"/>
    <w:pPr>
      <w:keepLines/>
      <w:pBdr>
        <w:left w:val="single" w:sz="6" w:space="0" w:color="auto"/>
        <w:right w:val="single" w:sz="6" w:space="0" w:color="auto"/>
      </w:pBdr>
      <w:tabs>
        <w:tab w:val="left" w:pos="1247"/>
      </w:tabs>
      <w:ind w:left="1134" w:hanging="1134"/>
      <w:jc w:val="both"/>
    </w:pPr>
    <w:rPr>
      <w:rFonts w:ascii="Helvetica" w:hAnsi="Helvetica" w:cs="Helvetica"/>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paragraph" w:customStyle="1" w:styleId="NZ">
    <w:name w:val="NZ"/>
    <w:pPr>
      <w:keepLines/>
      <w:pBdr>
        <w:left w:val="single" w:sz="6" w:space="0" w:color="auto"/>
        <w:bottom w:val="single" w:sz="6" w:space="0" w:color="auto"/>
        <w:right w:val="single" w:sz="6" w:space="0" w:color="auto"/>
      </w:pBdr>
      <w:tabs>
        <w:tab w:val="left" w:pos="1247"/>
      </w:tabs>
      <w:ind w:left="1134" w:hanging="1134"/>
      <w:jc w:val="both"/>
    </w:pPr>
    <w:rPr>
      <w:rFonts w:ascii="Helvetica" w:hAnsi="Helvetica" w:cs="Helvetica"/>
    </w:rPr>
  </w:style>
  <w:style w:type="paragraph" w:customStyle="1" w:styleId="LD10">
    <w:name w:val="LD10"/>
    <w:basedOn w:val="LD"/>
    <w:rPr>
      <w:sz w:val="20"/>
    </w:rPr>
  </w:style>
  <w:style w:type="paragraph" w:customStyle="1" w:styleId="tableau">
    <w:name w:val="tableau"/>
    <w:basedOn w:val="centr"/>
    <w:pPr>
      <w:keepNext/>
      <w:spacing w:before="120" w:after="120"/>
      <w:ind w:left="0" w:right="0"/>
    </w:pPr>
  </w:style>
  <w:style w:type="paragraph" w:customStyle="1" w:styleId="centr">
    <w:name w:val="centré"/>
    <w:basedOn w:val="Normal"/>
    <w:pPr>
      <w:keepLines/>
      <w:spacing w:after="168"/>
      <w:ind w:left="568" w:right="566"/>
      <w:jc w:val="center"/>
    </w:pPr>
    <w:rPr>
      <w:rFonts w:ascii="palatino" w:hAnsi="palatino" w:cs="palatino"/>
      <w:sz w:val="22"/>
    </w:rPr>
  </w:style>
  <w:style w:type="paragraph" w:customStyle="1" w:styleId="premirepage">
    <w:name w:val="première page"/>
    <w:basedOn w:val="Normal"/>
    <w:pPr>
      <w:keepLines/>
      <w:pBdr>
        <w:top w:val="single" w:sz="6" w:space="2" w:color="auto"/>
        <w:left w:val="single" w:sz="6" w:space="2" w:color="auto"/>
        <w:bottom w:val="single" w:sz="6" w:space="2" w:color="auto"/>
        <w:right w:val="single" w:sz="6" w:space="2" w:color="auto"/>
      </w:pBdr>
      <w:spacing w:after="168"/>
      <w:ind w:left="567"/>
    </w:pPr>
    <w:rPr>
      <w:rFonts w:ascii="palatino" w:hAnsi="palatino" w:cs="palatino"/>
      <w:sz w:val="22"/>
    </w:rPr>
  </w:style>
  <w:style w:type="paragraph" w:customStyle="1" w:styleId="paragraphe">
    <w:name w:val="paragraphe"/>
    <w:basedOn w:val="Normal"/>
    <w:pPr>
      <w:keepNext/>
      <w:keepLines/>
      <w:spacing w:after="168"/>
      <w:ind w:left="1134" w:right="566" w:hanging="567"/>
      <w:jc w:val="left"/>
    </w:pPr>
    <w:rPr>
      <w:rFonts w:ascii="Courier New" w:hAnsi="Courier New" w:cs="Courier New"/>
      <w:sz w:val="22"/>
    </w:rPr>
  </w:style>
  <w:style w:type="paragraph" w:customStyle="1" w:styleId="formule">
    <w:name w:val="formule"/>
    <w:basedOn w:val="liste"/>
    <w:pPr>
      <w:tabs>
        <w:tab w:val="left" w:pos="6238"/>
      </w:tabs>
      <w:ind w:right="566"/>
    </w:pPr>
    <w:rPr>
      <w:rFonts w:ascii="prestige" w:hAnsi="prestige" w:cs="prestige"/>
    </w:rPr>
  </w:style>
  <w:style w:type="paragraph" w:customStyle="1" w:styleId="liste">
    <w:name w:val="liste"/>
    <w:basedOn w:val="Normal"/>
    <w:pPr>
      <w:keepLines/>
      <w:spacing w:after="60"/>
      <w:ind w:left="2552" w:right="567" w:hanging="851"/>
      <w:jc w:val="left"/>
    </w:pPr>
    <w:rPr>
      <w:rFonts w:ascii="palatino" w:hAnsi="palatino" w:cs="palatino"/>
      <w:sz w:val="22"/>
    </w:rPr>
  </w:style>
  <w:style w:type="paragraph" w:customStyle="1" w:styleId="definition">
    <w:name w:val="definition"/>
    <w:basedOn w:val="NormalIndent"/>
    <w:pPr>
      <w:keepLines/>
      <w:tabs>
        <w:tab w:val="left" w:pos="1843"/>
      </w:tabs>
      <w:spacing w:after="168"/>
      <w:ind w:left="1843" w:right="566" w:hanging="709"/>
    </w:pPr>
    <w:rPr>
      <w:rFonts w:ascii="prestige" w:hAnsi="prestige" w:cs="prestige"/>
      <w:sz w:val="22"/>
    </w:rPr>
  </w:style>
  <w:style w:type="paragraph" w:customStyle="1" w:styleId="biblio">
    <w:name w:val="biblio"/>
    <w:basedOn w:val="Normal"/>
    <w:pPr>
      <w:keepLines/>
      <w:spacing w:after="168"/>
      <w:ind w:left="2127" w:right="566" w:hanging="1559"/>
    </w:pPr>
    <w:rPr>
      <w:rFonts w:ascii="palatino" w:hAnsi="palatino" w:cs="palatino"/>
      <w:sz w:val="22"/>
    </w:rPr>
  </w:style>
  <w:style w:type="paragraph" w:customStyle="1" w:styleId="items">
    <w:name w:val="items"/>
    <w:basedOn w:val="liste"/>
    <w:pPr>
      <w:tabs>
        <w:tab w:val="left" w:pos="4253"/>
      </w:tabs>
      <w:spacing w:after="120"/>
      <w:ind w:left="4253" w:hanging="2835"/>
    </w:pPr>
  </w:style>
  <w:style w:type="paragraph" w:customStyle="1" w:styleId="paragraphejustifi">
    <w:name w:val="paragraphe justifié"/>
    <w:pPr>
      <w:spacing w:line="240" w:lineRule="exact"/>
      <w:ind w:left="567" w:firstLine="567"/>
      <w:jc w:val="both"/>
    </w:pPr>
    <w:rPr>
      <w:rFonts w:ascii="Courier" w:hAnsi="Courier" w:cs="Courier"/>
      <w:sz w:val="24"/>
      <w:lang w:val="fr-FR"/>
    </w:rPr>
  </w:style>
  <w:style w:type="paragraph" w:customStyle="1" w:styleId="AP">
    <w:name w:val="AP"/>
    <w:basedOn w:val="Normal"/>
    <w:pPr>
      <w:keepLines/>
      <w:spacing w:after="168"/>
      <w:ind w:left="1276" w:right="566" w:hanging="708"/>
    </w:pPr>
    <w:rPr>
      <w:rFonts w:ascii="palatino" w:hAnsi="palatino" w:cs="palatino"/>
      <w:sz w:val="22"/>
    </w:rPr>
  </w:style>
  <w:style w:type="paragraph" w:customStyle="1" w:styleId="listing">
    <w:name w:val="listing"/>
    <w:basedOn w:val="liste"/>
    <w:pPr>
      <w:tabs>
        <w:tab w:val="left" w:pos="1418"/>
        <w:tab w:val="left" w:pos="2268"/>
        <w:tab w:val="left" w:pos="3119"/>
        <w:tab w:val="left" w:pos="3970"/>
        <w:tab w:val="left" w:pos="4820"/>
      </w:tabs>
      <w:spacing w:after="0"/>
      <w:ind w:left="567"/>
    </w:pPr>
    <w:rPr>
      <w:rFonts w:ascii="prestige" w:hAnsi="prestige" w:cs="prestige"/>
    </w:rPr>
  </w:style>
  <w:style w:type="paragraph" w:customStyle="1" w:styleId="EndnoteText2">
    <w:name w:val="Endnote Text2"/>
    <w:basedOn w:val="Normal"/>
  </w:style>
  <w:style w:type="character" w:customStyle="1" w:styleId="HeaderChar">
    <w:name w:val="Header Char"/>
    <w:link w:val="Header"/>
    <w:rsid w:val="00496B5A"/>
    <w:rPr>
      <w:rFonts w:ascii="Univers (WN)" w:hAnsi="Univers (WN)" w:cs="Univers (WN)"/>
      <w:lang w:val="en-GB"/>
    </w:rPr>
  </w:style>
  <w:style w:type="character" w:customStyle="1" w:styleId="ZGSM">
    <w:name w:val="ZGSM"/>
    <w:rsid w:val="009C6CE3"/>
  </w:style>
  <w:style w:type="paragraph" w:customStyle="1" w:styleId="ZD">
    <w:name w:val="ZD"/>
    <w:rsid w:val="009C6CE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character" w:styleId="Hyperlink">
    <w:name w:val="Hyperlink"/>
    <w:uiPriority w:val="99"/>
    <w:rsid w:val="009C41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748216">
      <w:bodyDiv w:val="1"/>
      <w:marLeft w:val="0"/>
      <w:marRight w:val="0"/>
      <w:marTop w:val="0"/>
      <w:marBottom w:val="0"/>
      <w:divBdr>
        <w:top w:val="none" w:sz="0" w:space="0" w:color="auto"/>
        <w:left w:val="none" w:sz="0" w:space="0" w:color="auto"/>
        <w:bottom w:val="none" w:sz="0" w:space="0" w:color="auto"/>
        <w:right w:val="none" w:sz="0" w:space="0" w:color="auto"/>
      </w:divBdr>
    </w:div>
    <w:div w:id="146650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si.org/standards-search" TargetMode="External"/><Relationship Id="rId13" Type="http://schemas.openxmlformats.org/officeDocument/2006/relationships/hyperlink" Target="https://ipr.etsi.org" TargetMode="Externa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s://www.etsi.org/standards/coordinated-vulnerability-disclosur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portal.etsi.org/People/CommiteeSupportStaff.aspx" TargetMode="External"/><Relationship Id="rId5" Type="http://schemas.openxmlformats.org/officeDocument/2006/relationships/endnotes" Target="endnotes.xml"/><Relationship Id="rId15" Type="http://schemas.openxmlformats.org/officeDocument/2006/relationships/hyperlink" Target="https://docbox.etsi.org/Reference/" TargetMode="External"/><Relationship Id="rId10" Type="http://schemas.openxmlformats.org/officeDocument/2006/relationships/hyperlink" Target="https://portal.etsi.org/TB/ETSIDeliverableStatus.aspx" TargetMode="External"/><Relationship Id="rId4" Type="http://schemas.openxmlformats.org/officeDocument/2006/relationships/footnotes" Target="footnotes.xml"/><Relationship Id="rId9" Type="http://schemas.openxmlformats.org/officeDocument/2006/relationships/hyperlink" Target="http://www.etsi.org/deliver" TargetMode="External"/><Relationship Id="rId14" Type="http://schemas.openxmlformats.org/officeDocument/2006/relationships/hyperlink" Target="https://portal.etsi.org/Services/editHelp!/Howtostart/ETSIDraftingRul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ETSIW_2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ETSIW_21</Template>
  <TotalTime>3067</TotalTime>
  <Pages>279</Pages>
  <Words>58305</Words>
  <Characters>332339</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TETRA Codec</vt:lpstr>
    </vt:vector>
  </TitlesOfParts>
  <Company/>
  <LinksUpToDate>false</LinksUpToDate>
  <CharactersWithSpaces>389865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TETRA Codec</dc:title>
  <dc:subject>ETS 300 395 part 2</dc:subject>
  <dc:creator>jpl PT29</dc:creator>
  <cp:keywords/>
  <dc:description>Revision: 30/03/93 (v.2.1)Title page put inside frames.Template: ETSIW_21.DOT</dc:description>
  <cp:lastModifiedBy>Brian murgatroyd</cp:lastModifiedBy>
  <cp:revision>46</cp:revision>
  <cp:lastPrinted>1995-05-05T15:22:00Z</cp:lastPrinted>
  <dcterms:created xsi:type="dcterms:W3CDTF">2024-03-14T11:29:00Z</dcterms:created>
  <dcterms:modified xsi:type="dcterms:W3CDTF">2024-03-29T12:11:00Z</dcterms:modified>
</cp:coreProperties>
</file>